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c099" w14:paraId="471c099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B3101F" w:rsidP="00B3101F" w:rsidR="00B3101F" w:rsidRPr="009E14B3">
      <w:pPr>
        <w:pStyle w:val="Tijeloteksta"/>
        <w:outlineLvl w:val="0"/>
      </w:pPr>
      <w:r w:rsidRPr="009E14B3">
        <w:t xml:space="preserve">  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914C86">
        <w:rPr>
          <w:sz w:val="24"/>
          <w:szCs w:val="24"/>
        </w:rPr>
        <w:t>6924/2016</w:t>
      </w:r>
      <w:r w:rsidR="00475065">
        <w:rPr>
          <w:sz w:val="24"/>
          <w:szCs w:val="24"/>
        </w:rPr>
        <w:t>-21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914C86" w:rsidP="00914C86" w:rsidR="00914C86">
      <w:pPr>
        <w:jc w:val="both"/>
        <w:rPr>
          <w:sz w:val="24"/>
          <w:szCs w:val="24"/>
        </w:rPr>
      </w:pPr>
      <w:r w:rsidRPr="0031183A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OBUĆA NIKI d.o.o. Ivanić Grad, Šiftarova 35, OIB 38607000916, dana </w:t>
      </w:r>
      <w:r>
        <w:rPr>
          <w:sz w:val="24"/>
          <w:szCs w:val="24"/>
        </w:rPr>
        <w:t>25</w:t>
      </w:r>
      <w:r w:rsidRPr="0031183A">
        <w:rPr>
          <w:sz w:val="24"/>
          <w:szCs w:val="24"/>
        </w:rPr>
        <w:t xml:space="preserve">. </w:t>
      </w:r>
      <w:r>
        <w:rPr>
          <w:sz w:val="24"/>
          <w:szCs w:val="24"/>
        </w:rPr>
        <w:t>siječnja 2017</w:t>
      </w:r>
      <w:r w:rsidRPr="0031183A">
        <w:rPr>
          <w:sz w:val="24"/>
          <w:szCs w:val="24"/>
        </w:rPr>
        <w:t>,</w:t>
      </w:r>
    </w:p>
    <w:p w:rsidRDefault="00C71C19" w:rsidP="00C71C19" w:rsidR="00C71C19">
      <w:pPr>
        <w:jc w:val="both"/>
        <w:rPr>
          <w:sz w:val="24"/>
          <w:szCs w:val="24"/>
        </w:rPr>
      </w:pPr>
    </w:p>
    <w:p w:rsidRDefault="00FD588F" w:rsidP="00FD588F" w:rsidR="00FD588F" w:rsidRPr="00475065">
      <w:pPr>
        <w:jc w:val="center"/>
        <w:rPr>
          <w:color w:val="000000"/>
          <w:sz w:val="24"/>
          <w:szCs w:val="24"/>
        </w:rPr>
      </w:pPr>
      <w:r w:rsidRPr="00475065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475065">
      <w:pPr>
        <w:rPr>
          <w:color w:val="000000"/>
          <w:sz w:val="24"/>
          <w:szCs w:val="24"/>
        </w:rPr>
      </w:pPr>
    </w:p>
    <w:p w:rsidRDefault="00FD588F" w:rsidP="000C2C7C" w:rsidR="00FD588F" w:rsidRPr="000466F4">
      <w:pPr>
        <w:ind w:firstLine="720"/>
        <w:jc w:val="both"/>
        <w:rPr>
          <w:color w:val="000000"/>
          <w:sz w:val="24"/>
          <w:szCs w:val="24"/>
        </w:rPr>
      </w:pPr>
      <w:r w:rsidRPr="000466F4">
        <w:rPr>
          <w:color w:val="000000"/>
          <w:sz w:val="24"/>
          <w:szCs w:val="24"/>
        </w:rPr>
        <w:t xml:space="preserve">Nalaže se privremenom stečajnom upravitelju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 w:rsidRPr="000466F4">
        <w:rPr>
          <w:color w:val="000000"/>
          <w:sz w:val="24"/>
          <w:szCs w:val="24"/>
        </w:rPr>
        <w:t>119</w:t>
      </w:r>
      <w:r w:rsidRPr="000466F4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914C86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25</w:t>
      </w:r>
      <w:r w:rsidR="00FD588F" w:rsidRPr="009E14B3">
        <w:rPr>
          <w:sz w:val="24"/>
          <w:szCs w:val="24"/>
        </w:rPr>
        <w:t>.</w:t>
      </w:r>
      <w:r w:rsidR="006C2DB9">
        <w:rPr>
          <w:sz w:val="24"/>
          <w:szCs w:val="24"/>
        </w:rPr>
        <w:t xml:space="preserve"> siječnja</w:t>
      </w:r>
      <w:r w:rsidR="00C62C3D">
        <w:rPr>
          <w:sz w:val="24"/>
          <w:szCs w:val="24"/>
        </w:rPr>
        <w:t xml:space="preserve"> 201</w:t>
      </w:r>
      <w:r w:rsidR="006C2DB9"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475065" w:rsidP="00E91121" w:rsidR="0047506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75065" w:rsidP="00E91121" w:rsidR="0047506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75065" w:rsidP="00E91121" w:rsidR="0047506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75065" w:rsidP="00E91121" w:rsidR="0047506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75065" w:rsidP="00E91121" w:rsidR="0047506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14B3" w:rsidP="00C62C3D" w:rsidR="009E14B3" w:rsidRPr="00FC135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E14B3" w:rsidP="009E14B3" w:rsidR="009E14B3" w:rsidRP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588F" w:rsidP="009E14B3" w:rsidR="00FD588F" w:rsidRPr="009E14B3">
      <w:pPr>
        <w:pStyle w:val="Tijeloteksta"/>
        <w:ind w:left="5760"/>
        <w:rPr>
          <w:b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</w:p>
    <w:p w:rsidRDefault="00475065" w:rsidP="00FD588F" w:rsidR="00475065">
      <w:pPr>
        <w:rPr>
          <w:color w:val="000000"/>
          <w:sz w:val="24"/>
          <w:szCs w:val="24"/>
        </w:rPr>
      </w:pPr>
    </w:p>
    <w:p w:rsidRDefault="00475065" w:rsidP="00FD588F" w:rsidR="00475065">
      <w:pPr>
        <w:rPr>
          <w:color w:val="000000"/>
          <w:sz w:val="24"/>
          <w:szCs w:val="24"/>
        </w:rPr>
      </w:pPr>
    </w:p>
    <w:sectPr w:rsidSect="00CC3159" w:rsidR="0047506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64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531122">
      <w:t>486/2015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6F4"/>
    <w:rsid w:val="000564BA"/>
    <w:rsid w:val="000C2C7C"/>
    <w:rsid w:val="00131994"/>
    <w:rsid w:val="001A3EC8"/>
    <w:rsid w:val="003447AD"/>
    <w:rsid w:val="003C7B4F"/>
    <w:rsid w:val="0046616D"/>
    <w:rsid w:val="00475065"/>
    <w:rsid w:val="00531122"/>
    <w:rsid w:val="005E04FC"/>
    <w:rsid w:val="006C2DB9"/>
    <w:rsid w:val="006C64D6"/>
    <w:rsid w:val="007C4A95"/>
    <w:rsid w:val="008F1FA1"/>
    <w:rsid w:val="00914C86"/>
    <w:rsid w:val="00924E9D"/>
    <w:rsid w:val="009E14B3"/>
    <w:rsid w:val="00A73DBE"/>
    <w:rsid w:val="00B3101F"/>
    <w:rsid w:val="00C62C3D"/>
    <w:rsid w:val="00C71C19"/>
    <w:rsid w:val="00CA5541"/>
    <w:rsid w:val="00CC3159"/>
    <w:rsid w:val="00D56683"/>
    <w:rsid w:val="00F5084A"/>
    <w:rsid w:val="00FD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C6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4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4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4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4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C6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4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4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4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4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6924</izvorni_sadrzaj>
    <derivirana_varijabla naziv="DomainObject.Predmet.Broj_1">6924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St-6924/2016</izvorni_sadrzaj>
    <derivirana_varijabla naziv="DomainObject.Predmet.OznakaBroj_1">St-6924/2016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OBUĆA NIKI d.o.o. zastupanog po punomoćniku JOSIP MATIĆ</izvorni_sadrzaj>
    <derivirana_varijabla naziv="DomainObject.Predmet.ProtustrankaFormated_1">  OBUĆA NIKI d.o.o. zastupanog po punomoćniku JOSIP MATIĆ</derivirana_varijabla>
  </DomainObject.Predmet.ProtustrankaFormated>
  <DomainObject.Predmet.ProtustrankaFormatedOIB>
    <izvorni_sadrzaj>  OBUĆA NIKI d.o.o., OIB 38607000916 zastupanog po punomoćniku JOSIP MATIĆ</izvorni_sadrzaj>
    <derivirana_varijabla naziv="DomainObject.Predmet.ProtustrankaFormatedOIB_1">  OBUĆA NIKI d.o.o., OIB 38607000916 zastupanog po punomoćniku JOSIP MATIĆ</derivirana_varijabla>
  </DomainObject.Predmet.ProtustrankaFormatedOIB>
  <DomainObject.Predmet.ProtustrankaFormatedWithAdress>
    <izvorni_sadrzaj> OBUĆA NIKI d.o.o., Šiftarova 35, 10310 Ivanić-Grad zastupanog po punomoćniku JOSIP MATIĆ</izvorni_sadrzaj>
    <derivirana_varijabla naziv="DomainObject.Predmet.ProtustrankaFormatedWithAdress_1"> OBUĆA NIKI d.o.o., Šiftarova 35, 10310 Ivanić-Grad zastupanog po punomoćniku JOSIP MATIĆ</derivirana_varijabla>
  </DomainObject.Predmet.ProtustrankaFormatedWithAdress>
  <DomainObject.Predmet.ProtustrankaFormatedWithAdressOIB>
    <izvorni_sadrzaj> OBUĆA NIKI d.o.o., OIB 38607000916, Šiftarova 35, 10310 Ivanić-Grad zastupanog po punomoćniku JOSIP MATIĆ</izvorni_sadrzaj>
    <derivirana_varijabla naziv="DomainObject.Predmet.ProtustrankaFormatedWithAdressOIB_1"> OBUĆA NIKI d.o.o., OIB 38607000916, Šiftarova 35, 10310 Ivanić-Grad zastupanog po punomoćniku JOSIP MATIĆ</derivirana_varijabla>
  </DomainObject.Predmet.ProtustrankaFormatedWithAdressOIB>
  <DomainObject.Predmet.ProtustrankaWithAdress>
    <izvorni_sadrzaj>OBUĆA NIKI d.o.o. Šiftarova 35, 10310 Ivanić-Grad</izvorni_sadrzaj>
    <derivirana_varijabla naziv="DomainObject.Predmet.ProtustrankaWithAdress_1">OBUĆA NIKI d.o.o. Šiftarova 35, 10310 Ivanić-Grad</derivirana_varijabla>
  </DomainObject.Predmet.ProtustrankaWithAdress>
  <DomainObject.Predmet.ProtustrankaWithAdressOIB>
    <izvorni_sadrzaj>OBUĆA NIKI d.o.o., OIB 38607000916, Šiftarova 35, 10310 Ivanić-Grad</izvorni_sadrzaj>
    <derivirana_varijabla naziv="DomainObject.Predmet.ProtustrankaWithAdressOIB_1">OBUĆA NIKI d.o.o., OIB 38607000916, Šiftarova 35, 10310 Ivanić-Grad</derivirana_varijabla>
  </DomainObject.Predmet.ProtustrankaWithAdressOIB>
  <DomainObject.Predmet.ProtustrankaNazivFormated>
    <izvorni_sadrzaj>OBUĆA NIKI d.o.o.</izvorni_sadrzaj>
    <derivirana_varijabla naziv="DomainObject.Predmet.ProtustrankaNazivFormated_1">OBUĆA NIKI d.o.o.</derivirana_varijabla>
  </DomainObject.Predmet.ProtustrankaNazivFormated>
  <DomainObject.Predmet.ProtustrankaNazivFormatedOIB>
    <izvorni_sadrzaj>OBUĆA NIKI d.o.o., OIB 38607000916</izvorni_sadrzaj>
    <derivirana_varijabla naziv="DomainObject.Predmet.ProtustrankaNazivFormatedOIB_1">OBUĆA NIKI d.o.o., OIB 38607000916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Sučec zastupanog po punomoćniku OWENS I HOUŠKA, odvjetničko društvo d.o.o.</izvorni_sadrzaj>
    <derivirana_varijabla naziv="DomainObject.Predmet.StrankaFormated_1">  FINA Regionalni centar Zagreb; Saša Sučec zastupanog po punomoćniku OWENS I HOUŠKA, odvjetničko društvo d.o.o.</derivirana_varijabla>
  </DomainObject.Predmet.StrankaFormated>
  <DomainObject.Predmet.StrankaFormatedOIB>
    <izvorni_sadrzaj>  FINA Regionalni centar Zagreb, OIB 85821130368; Saša Sučec, OIB 08917673118 zastupanog po punomoćniku OWENS I HOUŠKA, odvjetničko društvo d.o.o.</izvorni_sadrzaj>
    <derivirana_varijabla naziv="DomainObject.Predmet.StrankaFormatedOIB_1">  FINA Regionalni centar Zagreb, OIB 85821130368; Saša Sučec, OIB 08917673118 zastupanog po punomoćniku OWENS I HOUŠKA, odvjetničko društvo d.o.o.</derivirana_varijabla>
  </DomainObject.Predmet.StrankaFormatedOIB>
  <DomainObject.Predmet.StrankaFormatedWithAdress>
    <izvorni_sadrzaj> FINA Regionalni centar Zagreb, Trg svibanjskih žrtava 1995. 1, 10000 Zagreb; Saša Sučec, Hrastelnica 322, 44000 Hrastelnica zastupanog po punomoćniku OWENS I HOUŠKA, odvjetničko društvo d.o.o.</izvorni_sadrzaj>
    <derivirana_varijabla naziv="DomainObject.Predmet.StrankaFormatedWithAdress_1"> FINA Regionalni centar Zagreb, Trg svibanjskih žrtava 1995. 1, 10000 Zagreb; Saša Sučec, Hrastelnica 322, 44000 Hrastelnica zastupanog po punomoćniku OWENS I HOUŠKA, odvjetničko društvo d.o.o.</derivirana_varijabla>
  </DomainObject.Predmet.StrankaFormatedWithAdress>
  <DomainObject.Predmet.StrankaFormatedWithAdressOIB>
    <izvorni_sadrzaj> FINA Regionalni centar Zagreb, OIB 85821130368, Trg svibanjskih žrtava 1995. 1, 10000 Zagreb; Saša Sučec, OIB 08917673118, Hrastelnica 322, 44000 Hrastelnica zastupanog po punomoćniku OWENS I HOUŠKA, odvjetničko društvo d.o.o.</izvorni_sadrzaj>
    <derivirana_varijabla naziv="DomainObject.Predmet.StrankaFormatedWithAdressOIB_1"> FINA Regionalni centar Zagreb, OIB 85821130368, Trg svibanjskih žrtava 1995. 1, 10000 Zagreb; Saša Sučec, OIB 08917673118, Hrastelnica 322, 44000 Hrastelnica zastupanog po punomoćniku OWENS I HOUŠKA, odvjetničko društvo d.o.o.</derivirana_varijabla>
  </DomainObject.Predmet.StrankaFormatedWithAdressOIB>
  <DomainObject.Predmet.StrankaWithAdress>
    <izvorni_sadrzaj>FINA Regionalni centar Zagreb Trg svibanjskih žrtava 1995. 1,10000 Zagreb,Saša Sučec Hrastelnica 322,44000 Hrastelnica</izvorni_sadrzaj>
    <derivirana_varijabla naziv="DomainObject.Predmet.StrankaWithAdress_1">FINA Regionalni centar Zagreb Trg svibanjskih žrtava 1995. 1,10000 Zagreb,Saša Sučec Hrastelnica 322,44000 Hrastelnica</derivirana_varijabla>
  </DomainObject.Predmet.StrankaWithAdress>
  <DomainObject.Predmet.StrankaWithAdressOIB>
    <izvorni_sadrzaj>FINA Regionalni centar Zagreb, OIB 85821130368, Trg svibanjskih žrtava 1995. 1,10000 Zagreb,Saša Sučec, OIB 08917673118, Hrastelnica 322,44000 Hrastelnica</izvorni_sadrzaj>
    <derivirana_varijabla naziv="DomainObject.Predmet.StrankaWithAdressOIB_1">FINA Regionalni centar Zagreb, OIB 85821130368, Trg svibanjskih žrtava 1995. 1,10000 Zagreb,Saša Sučec, OIB 08917673118, Hrastelnica 322,44000 Hrastelnica</derivirana_varijabla>
  </DomainObject.Predmet.StrankaWithAdressOIB>
  <DomainObject.Predmet.StrankaNazivFormated>
    <izvorni_sadrzaj>FINA Regionalni centar Zagreb,Saša Sučec</izvorni_sadrzaj>
    <derivirana_varijabla naziv="DomainObject.Predmet.StrankaNazivFormated_1">FINA Regionalni centar Zagreb,Saša Sučec</derivirana_varijabla>
  </DomainObject.Predmet.StrankaNazivFormated>
  <DomainObject.Predmet.StrankaNazivFormatedOIB>
    <izvorni_sadrzaj>FINA Regionalni centar Zagreb, OIB 85821130368,Saša Sučec, OIB 08917673118</izvorni_sadrzaj>
    <derivirana_varijabla naziv="DomainObject.Predmet.StrankaNazivFormatedOIB_1">FINA Regionalni centar Zagreb, OIB 85821130368,Saša Sučec, OIB 08917673118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Saša Sučec zastupanog po punomoćniku OWENS I HOUŠKA, odvjetničko društvo d.o.o.</item>
    </izvorni_sadrzaj>
    <derivirana_varijabla naziv="DomainObject.Predmet.StrankaListFormated_1">
      <item>FINA Regionalni centar Zagreb</item>
      <item>Saša Sučec zastupanog po punomoćniku OWENS I HOUŠKA, odvjetničko društvo d.o.o.</item>
    </derivirana_varijabla>
  </DomainObject.Predmet.StrankaListFormated>
  <DomainObject.Predmet.StrankaListFormatedOIB>
    <izvorni_sadrzaj>
      <item>FINA Regionalni centar Zagreb, OIB 85821130368</item>
      <item>Saša Sučec, OIB 08917673118 zastupanog po punomoćniku OWENS I HOUŠKA, odvjetničko društvo d.o.o.</item>
    </izvorni_sadrzaj>
    <derivirana_varijabla naziv="DomainObject.Predmet.StrankaListFormatedOIB_1">
      <item>FINA Regionalni centar Zagreb, OIB 85821130368</item>
      <item>Saša Sučec, OIB 08917673118 zastupanog po punomoćniku OWENS I HOUŠKA,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Saša Sučec, Hrastelnica 322, 44000 Hrastelnica zastupanog po punomoćniku OWENS I HOUŠKA, odvjetničko društvo d.o.o.</item>
    </izvorni_sadrzaj>
    <derivirana_varijabla naziv="DomainObject.Predmet.StrankaListFormatedWithAdress_1">
      <item>FINA Regionalni centar Zagreb, Trg svibanjskih žrtava 1995. 1, 10000 Zagreb</item>
      <item>Saša Sučec, Hrastelnica 322, 44000 Hrastelnica zastupanog po punomoćniku OWENS I HOUŠKA,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Saša Sučec, OIB 08917673118, Hrastelnica 322, 44000 Hrastelnica zastupanog po punomoćniku OWENS I HOUŠKA, odvjetničko društvo d.o.o.</item>
    </izvorni_sadrzaj>
    <derivirana_varijabla naziv="DomainObject.Predmet.StrankaListFormatedWithAdressOIB_1">
      <item>FINA Regionalni centar Zagreb, OIB 85821130368, Trg svibanjskih žrtava 1995. 1, 10000 Zagreb</item>
      <item>Saša Sučec, OIB 08917673118, Hrastelnica 322, 44000 Hrastelnica zastupanog po punomoćniku OWENS I HOUŠKA, odvjetničko društvo d.o.o.</item>
    </derivirana_varijabla>
  </DomainObject.Predmet.StrankaListFormatedWithAdressOIB>
  <DomainObject.Predmet.StrankaListNazivFormated>
    <izvorni_sadrzaj>
      <item>FINA Regionalni centar Zagreb</item>
      <item>Saša Sučec</item>
    </izvorni_sadrzaj>
    <derivirana_varijabla naziv="DomainObject.Predmet.StrankaListNazivFormated_1">
      <item>FINA Regionalni centar Zagreb</item>
      <item>Saša Sučec</item>
    </derivirana_varijabla>
  </DomainObject.Predmet.StrankaListNazivFormated>
  <DomainObject.Predmet.StrankaListNazivFormatedOIB>
    <izvorni_sadrzaj>
      <item>FINA Regionalni centar Zagreb, OIB 85821130368</item>
      <item>Saša Sučec, OIB 08917673118</item>
    </izvorni_sadrzaj>
    <derivirana_varijabla naziv="DomainObject.Predmet.StrankaListNazivFormatedOIB_1">
      <item>FINA Regionalni centar Zagreb, OIB 85821130368</item>
      <item>Saša Sučec, OIB 08917673118</item>
    </derivirana_varijabla>
  </DomainObject.Predmet.StrankaListNazivFormatedOIB>
  <DomainObject.Predmet.ProtuStrankaListFormated>
    <izvorni_sadrzaj>
      <item>OBUĆA NIKI d.o.o. zastupanog po punomoćniku JOSIP MATIĆ</item>
    </izvorni_sadrzaj>
    <derivirana_varijabla naziv="DomainObject.Predmet.ProtuStrankaListFormated_1">
      <item>OBUĆA NIKI d.o.o. zastupanog po punomoćniku JOSIP MATIĆ</item>
    </derivirana_varijabla>
  </DomainObject.Predmet.ProtuStrankaListFormated>
  <DomainObject.Predmet.ProtuStrankaListFormatedOIB>
    <izvorni_sadrzaj>
      <item>OBUĆA NIKI d.o.o., OIB 38607000916 zastupanog po punomoćniku JOSIP MATIĆ</item>
    </izvorni_sadrzaj>
    <derivirana_varijabla naziv="DomainObject.Predmet.ProtuStrankaListFormatedOIB_1">
      <item>OBUĆA NIKI d.o.o., OIB 38607000916 zastupanog po punomoćniku JOSIP MATIĆ</item>
    </derivirana_varijabla>
  </DomainObject.Predmet.ProtuStrankaListFormatedOIB>
  <DomainObject.Predmet.ProtuStrankaListFormatedWithAdress>
    <izvorni_sadrzaj>
      <item>OBUĆA NIKI d.o.o., Šiftarova 35, 10310 Ivanić-Grad zastupanog po punomoćniku JOSIP MATIĆ</item>
    </izvorni_sadrzaj>
    <derivirana_varijabla naziv="DomainObject.Predmet.ProtuStrankaListFormatedWithAdress_1">
      <item>OBUĆA NIKI d.o.o., Šiftarova 35, 10310 Ivanić-Grad zastupanog po punomoćniku JOSIP MATIĆ</item>
    </derivirana_varijabla>
  </DomainObject.Predmet.ProtuStrankaListFormatedWithAdress>
  <DomainObject.Predmet.ProtuStrankaListFormatedWithAdressOIB>
    <izvorni_sadrzaj>
      <item>OBUĆA NIKI d.o.o., OIB 38607000916, Šiftarova 35, 10310 Ivanić-Grad zastupanog po punomoćniku JOSIP MATIĆ</item>
    </izvorni_sadrzaj>
    <derivirana_varijabla naziv="DomainObject.Predmet.ProtuStrankaListFormatedWithAdressOIB_1">
      <item>OBUĆA NIKI d.o.o., OIB 38607000916, Šiftarova 35, 10310 Ivanić-Grad zastupanog po punomoćniku JOSIP MATIĆ</item>
    </derivirana_varijabla>
  </DomainObject.Predmet.ProtuStrankaListFormatedWithAdressOIB>
  <DomainObject.Predmet.ProtuStrankaListNazivFormated>
    <izvorni_sadrzaj>
      <item>OBUĆA NIKI d.o.o.</item>
    </izvorni_sadrzaj>
    <derivirana_varijabla naziv="DomainObject.Predmet.ProtuStrankaListNazivFormated_1">
      <item>OBUĆA NIKI d.o.o.</item>
    </derivirana_varijabla>
  </DomainObject.Predmet.ProtuStrankaListNazivFormated>
  <DomainObject.Predmet.ProtuStrankaListNazivFormatedOIB>
    <izvorni_sadrzaj>
      <item>OBUĆA NIKI d.o.o., OIB 38607000916</item>
    </izvorni_sadrzaj>
    <derivirana_varijabla naziv="DomainObject.Predmet.ProtuStrankaListNazivFormatedOIB_1">
      <item>OBUĆA NIKI d.o.o., OIB 38607000916</item>
    </derivirana_varijabla>
  </DomainObject.Predmet.ProtuStrankaListNazivFormatedOIB>
  <DomainObject.Predmet.OstaliListFormated>
    <izvorni_sadrzaj>
      <item>JOSIP MATIĆ punomoćnik sudionika u postupku OBUĆA NIKI d.o.o.</item>
      <item>OWENS I HOUŠKA, odvjetničko društvo d.o.o. punomoćnik sudionika u postupku Saša Sučec</item>
      <item>REPUBLIKA HRVATSKA MINISTARSTVO FINANCIJA</item>
      <item>ŽUPANIJSKO DRŽAVNO ODVJETNIŠTVO U VELIKOJ GORICI</item>
    </izvorni_sadrzaj>
    <derivirana_varijabla naziv="DomainObject.Predmet.OstaliListFormated_1">
      <item>JOSIP MATIĆ punomoćnik sudionika u postupku OBUĆA NIKI d.o.o.</item>
      <item>OWENS I HOUŠKA, odvjetničko društvo d.o.o. punomoćnik sudionika u postupku Saša Sučec</item>
      <item>REPUBLIKA HRVATSKA MINISTARSTVO FINANCIJA</item>
      <item>ŽUPANIJSKO DRŽAVNO ODVJETNIŠTVO U VELIKOJ GORICI</item>
    </derivirana_varijabla>
  </DomainObject.Predmet.OstaliListFormated>
  <DomainObject.Predmet.OstaliListFormatedOIB>
    <izvorni_sadrzaj>
      <item>JOSIP MATIĆ, OIB 58164287645 punomoćnik sudionika u postupku OBUĆA NIKI d.o.o.</item>
      <item>OWENS I HOUŠKA, odvjetničko društvo d.o.o., OIB 04123051557 punomoćnik sudionika u postupku Saša Sučec</item>
      <item>REPUBLIKA HRVATSKA MINISTARSTVO FINANCIJA, OIB 18683136487</item>
      <item>ŽUPANIJSKO DRŽAVNO ODVJETNIŠTVO U VELIKOJ GORICI, OIB 96292040276</item>
    </izvorni_sadrzaj>
    <derivirana_varijabla naziv="DomainObject.Predmet.OstaliListFormatedOIB_1">
      <item>JOSIP MATIĆ, OIB 58164287645 punomoćnik sudionika u postupku OBUĆA NIKI d.o.o.</item>
      <item>OWENS I HOUŠKA, odvjetničko društvo d.o.o., OIB 04123051557 punomoćnik sudionika u postupku Saša Sučec</item>
      <item>REPUBLIKA HRVATSKA MINISTARSTVO FINANCIJA, OIB 18683136487</item>
      <item>ŽUPANIJSKO DRŽAVNO ODVJETNIŠTVO U VELIKOJ GORICI, OIB 96292040276</item>
    </derivirana_varijabla>
  </DomainObject.Predmet.OstaliListFormatedOIB>
  <DomainObject.Predmet.OstaliListFormatedWithAdress>
    <izvorni_sadrzaj>
      <item>JOSIP MATIĆ, ŠIFTAROVA 35, 10310 Ivanić-Grad punomoćnik sudionika u postupku OBUĆA NIKI d.o.o.</item>
      <item>OWENS I HOUŠKA, odvjetničko društvo d.o.o., Praška 10, 10000 Zagreb punomoćnik sudionika u postupku Saša Sučec</item>
      <item>REPUBLIKA HRVATSKA MINISTARSTVO FINANCIJA, Av. Dubrovnik 32, 10000 Zagreb</item>
      <item>ŽUPANIJSKO DRŽAVNO ODVJETNIŠTVO U VELIKOJ GORICI, Zagrebačka 44, 10410 Velika Gorica</item>
    </izvorni_sadrzaj>
    <derivirana_varijabla naziv="DomainObject.Predmet.OstaliListFormatedWithAdress_1">
      <item>JOSIP MATIĆ, ŠIFTAROVA 35, 10310 Ivanić-Grad punomoćnik sudionika u postupku OBUĆA NIKI d.o.o.</item>
      <item>OWENS I HOUŠKA, odvjetničko društvo d.o.o., Praška 10, 10000 Zagreb punomoćnik sudionika u postupku Saša Sučec</item>
      <item>REPUBLIKA HRVATSKA MINISTARSTVO FINANCIJA, Av. Dubrovnik 32,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JOSIP MATIĆ, OIB 58164287645, ŠIFTAROVA 35, 10310 Ivanić-Grad punomoćnik sudionika u postupku OBUĆA NIKI d.o.o.</item>
      <item>OWENS I HOUŠKA, odvjetničko društvo d.o.o., OIB 04123051557, Praška 10, 10000 Zagreb punomoćnik sudionika u postupku Saša Sučec</item>
      <item>REPUBLIKA HRVATSKA MINISTARSTVO FINANCIJA, OIB 18683136487, Av. Dubrovnik 32, 10000 Zagreb</item>
      <item>ŽUPANIJSKO DRŽAVNO ODVJETNIŠTVO U VELIKOJ GORICI, OIB 96292040276, Zagrebačka 44, 10410 Velika Gorica</item>
    </izvorni_sadrzaj>
    <derivirana_varijabla naziv="DomainObject.Predmet.OstaliListFormatedWithAdressOIB_1">
      <item>JOSIP MATIĆ, OIB 58164287645, ŠIFTAROVA 35, 10310 Ivanić-Grad punomoćnik sudionika u postupku OBUĆA NIKI d.o.o.</item>
      <item>OWENS I HOUŠKA, odvjetničko društvo d.o.o., OIB 04123051557, Praška 10, 10000 Zagreb punomoćnik sudionika u postupku Saša Sučec</item>
      <item>REPUBLIKA HRVATSKA MINISTARSTVO FINANCIJA, OIB 18683136487, Av. Dubrovnik 32, 10000 Zagreb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JOSIP MATIĆ</item>
      <item>OWENS I HOUŠKA, odvjetničko društvo d.o.o.</item>
      <item>REPUBLIKA HRVATSKA MINISTARSTVO FINANCIJA</item>
      <item>ŽUPANIJSKO DRŽAVNO ODVJETNIŠTVO U VELIKOJ GORICI</item>
    </izvorni_sadrzaj>
    <derivirana_varijabla naziv="DomainObject.Predmet.OstaliListNazivFormated_1">
      <item>JOSIP MATIĆ</item>
      <item>OWENS I HOUŠKA, odvjetničko društvo d.o.o.</item>
      <item>REPUBLIKA HRVATSKA MINISTARSTVO FINANCIJA</item>
      <item>ŽUPANIJSKO DRŽAVNO ODVJETNIŠTVO U VELIKOJ GORICI</item>
    </derivirana_varijabla>
  </DomainObject.Predmet.OstaliListNazivFormated>
  <DomainObject.Predmet.OstaliListNazivFormatedOIB>
    <izvorni_sadrzaj>
      <item>JOSIP MATIĆ, OIB 58164287645</item>
      <item>OWENS I HOUŠKA, odvjetničko društvo d.o.o., OIB 04123051557</item>
      <item>REPUBLIKA HRVATSKA MINISTARSTVO FINANCIJA, OIB 18683136487</item>
      <item>ŽUPANIJSKO DRŽAVNO ODVJETNIŠTVO U VELIKOJ GORICI, OIB 96292040276</item>
    </izvorni_sadrzaj>
    <derivirana_varijabla naziv="DomainObject.Predmet.OstaliListNazivFormatedOIB_1">
      <item>JOSIP MATIĆ, OIB 58164287645</item>
      <item>OWENS I HOUŠKA, odvjetničko društvo d.o.o., OIB 04123051557</item>
      <item>REPUBLIKA HRVATSKA MINISTARSTVO FINANCIJA, OIB 18683136487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OBUĆA NIKI d.o.o.</izvorni_sadrzaj>
    <derivirana_varijabla naziv="DomainObject.Predmet.ProtustrankaIDrugi_1">OBUĆA NIKI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OBUĆA NIKI d.o.o., OIB 38607000916, Šiftarova 35, 10310 Ivanić-Grad</izvorni_sadrzaj>
    <derivirana_varijabla naziv="DomainObject.Predmet.ProtustrankaIDrugiAdressOIB_1">OBUĆA NIKI d.o.o., OIB 38607000916, Šiftarova 35,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OBUĆA NIKI d.o.o.</item>
      <item>FINA Regionalni centar Zagreb</item>
      <item>JOSIP MATIĆ</item>
      <item>OWENS I HOUŠKA, odvjetničko društvo d.o.o.</item>
      <item>Saša Sučec</item>
      <item>REPUBLIKA HRVATSKA MINISTARSTVO FINANCIJA</item>
      <item>ŽUPANIJSKO DRŽAVNO ODVJETNIŠTVO U VELIKOJ GORICI</item>
    </izvorni_sadrzaj>
    <derivirana_varijabla naziv="DomainObject.Predmet.SudioniciListNaziv_1">
      <item>OBUĆA NIKI d.o.o.</item>
      <item>FINA Regionalni centar Zagreb</item>
      <item>JOSIP MATIĆ</item>
      <item>OWENS I HOUŠKA, odvjetničko društvo d.o.o.</item>
      <item>Saša Sučec</item>
      <item>REPUBLIKA HRVATSKA MINISTARSTVO FINANCIJA</item>
      <item>ŽUPANIJSKO DRŽAVNO ODVJETNIŠTVO U VELIKOJ GORICI</item>
    </derivirana_varijabla>
  </DomainObject.Predmet.SudioniciListNaziv>
  <DomainObject.Predmet.SudioniciListAdressOIB>
    <izvorni_sadrzaj>
      <item>OBUĆA NIKI d.o.o., OIB 38607000916, Šiftarova 35,10310 Ivanić-Grad</item>
      <item>FINA Regionalni centar Zagreb, OIB 85821130368, Trg svibanjskih žrtava 1995. 1,10000 Zagreb</item>
      <item>JOSIP MATIĆ, OIB 58164287645, ŠIFTAROVA 35,10310 Ivanić-Grad</item>
      <item>OWENS I HOUŠKA, odvjetničko društvo d.o.o., OIB 04123051557, Praška 10,10000 Zagreb</item>
      <item>Saša Sučec, OIB 08917673118, Hrastelnica 322,44000 Hrastelnica</item>
      <item>REPUBLIKA HRVATSKA MINISTARSTVO FINANCIJA, OIB 18683136487, Av. Dubrovnik 32,10000 Zagreb</item>
      <item>ŽUPANIJSKO DRŽAVNO ODVJETNIŠTVO U VELIKOJ GORICI, OIB 96292040276, Zagrebačka 44,10410 Velika Gorica</item>
    </izvorni_sadrzaj>
    <derivirana_varijabla naziv="DomainObject.Predmet.SudioniciListAdressOIB_1">
      <item>OBUĆA NIKI d.o.o., OIB 38607000916, Šiftarova 35,10310 Ivanić-Grad</item>
      <item>FINA Regionalni centar Zagreb, OIB 85821130368, Trg svibanjskih žrtava 1995. 1,10000 Zagreb</item>
      <item>JOSIP MATIĆ, OIB 58164287645, ŠIFTAROVA 35,10310 Ivanić-Grad</item>
      <item>OWENS I HOUŠKA, odvjetničko društvo d.o.o., OIB 04123051557, Praška 10,10000 Zagreb</item>
      <item>Saša Sučec, OIB 08917673118, Hrastelnica 322,44000 Hrastelnica</item>
      <item>REPUBLIKA HRVATSKA MINISTARSTVO FINANCIJA, OIB 18683136487, Av. Dubrovnik 32,10000 Zagreb</item>
      <item>ŽUPANIJSKO DRŽAVNO ODVJETNIŠTVO U VELIKOJ GORICI,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38607000916</item>
      <item>, OIB 85821130368</item>
      <item>, OIB 58164287645</item>
      <item>, OIB 04123051557</item>
      <item>, OIB 08917673118</item>
      <item>, OIB 18683136487</item>
      <item>, OIB 96292040276</item>
    </izvorni_sadrzaj>
    <derivirana_varijabla naziv="DomainObject.Predmet.SudioniciListNazivOIB_1">
      <item>, OIB 38607000916</item>
      <item>, OIB 85821130368</item>
      <item>, OIB 58164287645</item>
      <item>, OIB 04123051557</item>
      <item>, OIB 08917673118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856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2017-01-26T12:16:00Z</dcterms:created>
  <dc:creator>nribaric</dc:creator>
  <cp:lastModifiedBy>Jadranka Zelić</cp:lastModifiedBy>
  <cp:lastPrinted>2017-01-26T12:15:00Z</cp:lastPrinted>
  <dcterms:modified xmlns:xsi="http://www.w3.org/2001/XMLSchema-instance" xsi:type="dcterms:W3CDTF">2017-01-26T12:26:00Z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