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9dc2" w14:paraId="4449dc2" w:rsidRDefault="00E71B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1B3E" w:rsidP="00E71B3E" w:rsidR="00E71B3E">
      <w:pPr>
        <w:pStyle w:val="Bezproreda"/>
      </w:pPr>
      <w:r>
        <w:t xml:space="preserve">   </w:t>
      </w:r>
    </w:p>
    <w:p w:rsidRDefault="00E71B3E" w:rsidP="00E71B3E" w:rsidR="00E71B3E">
      <w:pPr>
        <w:pStyle w:val="Bezproreda"/>
      </w:pPr>
    </w:p>
    <w:p w:rsidRDefault="00E71B3E" w:rsidP="00E71B3E" w:rsidR="00AE649C">
      <w:pPr>
        <w:pStyle w:val="Bezproreda"/>
      </w:pPr>
      <w:r>
        <w:t xml:space="preserve"> </w:t>
      </w:r>
      <w:r w:rsidR="008F399F">
        <w:t xml:space="preserve">    </w:t>
      </w:r>
      <w:r>
        <w:t>Republika Hrvatska</w:t>
      </w:r>
    </w:p>
    <w:p w:rsidRDefault="00E71B3E" w:rsidP="00E71B3E" w:rsidR="00E71B3E">
      <w:pPr>
        <w:pStyle w:val="Bezproreda"/>
      </w:pPr>
      <w:r>
        <w:t>Trgovački sud u Bjelovaru</w:t>
      </w:r>
    </w:p>
    <w:p w:rsidRDefault="00E71B3E" w:rsidP="00E71B3E" w:rsidR="00E71B3E" w:rsidRPr="00B76F3C">
      <w:pPr>
        <w:pStyle w:val="Bezproreda"/>
      </w:pPr>
      <w:r>
        <w:t>Bjelovar, Dr. I. Lebovića 42.</w:t>
      </w:r>
    </w:p>
    <w:p w:rsidRDefault="00E71B3E" w:rsidP="00E71B3E" w:rsidR="00E71B3E">
      <w:pPr>
        <w:pStyle w:val="Bezproreda"/>
        <w:ind w:firstLine="708" w:left="4248"/>
        <w:jc w:val="center"/>
      </w:pPr>
      <w:r>
        <w:t>Poslovni broj: 1 St-375/2017-5</w:t>
      </w:r>
    </w:p>
    <w:p w:rsidRDefault="00E71B3E" w:rsidP="00E71B3E" w:rsidR="00E71B3E">
      <w:pPr>
        <w:pStyle w:val="Bezproreda"/>
        <w:jc w:val="center"/>
      </w:pPr>
    </w:p>
    <w:p w:rsidRDefault="00E71B3E" w:rsidP="00E71B3E" w:rsidR="00E71B3E">
      <w:pPr>
        <w:pStyle w:val="Bezproreda"/>
      </w:pPr>
    </w:p>
    <w:p w:rsidRDefault="00E71B3E" w:rsidP="00E71B3E" w:rsidR="00E71B3E">
      <w:pPr>
        <w:pStyle w:val="Bezproreda"/>
      </w:pPr>
    </w:p>
    <w:p w:rsidRDefault="00E71B3E" w:rsidP="00E71B3E" w:rsidR="00E71B3E">
      <w:pPr>
        <w:pStyle w:val="Bezproreda"/>
        <w:jc w:val="center"/>
      </w:pPr>
      <w:r>
        <w:t>R E P U B L I K A  H R V A T S K A</w:t>
      </w:r>
    </w:p>
    <w:p w:rsidRDefault="00E71B3E" w:rsidP="00E71B3E" w:rsidR="00E71B3E">
      <w:pPr>
        <w:pStyle w:val="Bezproreda"/>
        <w:jc w:val="center"/>
      </w:pPr>
    </w:p>
    <w:p w:rsidRDefault="00E71B3E" w:rsidP="00E71B3E" w:rsidR="00E71B3E">
      <w:pPr>
        <w:pStyle w:val="Bezproreda"/>
        <w:jc w:val="center"/>
      </w:pPr>
      <w:r>
        <w:t>R J E Š E N J E</w:t>
      </w:r>
    </w:p>
    <w:p w:rsidRDefault="00E71B3E" w:rsidP="00E71B3E" w:rsidR="00E71B3E">
      <w:pPr>
        <w:pStyle w:val="Bezproreda"/>
        <w:jc w:val="center"/>
      </w:pP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DGH CENTAR d.o.o. za trgovinu i usluge Beretinec, Vinogradska 51/a, OIB: 07590301310, 4. listopada 2017. </w:t>
      </w:r>
    </w:p>
    <w:p w:rsidRDefault="00E71B3E" w:rsidP="00E71B3E" w:rsidR="00E71B3E">
      <w:pPr>
        <w:pStyle w:val="Bezproreda"/>
        <w:jc w:val="both"/>
        <w:rPr>
          <w:noProof/>
        </w:rPr>
      </w:pPr>
    </w:p>
    <w:p w:rsidRDefault="00E71B3E" w:rsidP="00E71B3E" w:rsidR="00E71B3E">
      <w:pPr>
        <w:pStyle w:val="Bezproreda"/>
        <w:jc w:val="both"/>
        <w:rPr>
          <w:noProof/>
        </w:rPr>
      </w:pPr>
    </w:p>
    <w:p w:rsidRDefault="00E71B3E" w:rsidP="00E71B3E" w:rsidR="00E71B3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DGH CENTAR d.o.o. za trgovinu i usluge Beretinec, Vinogradska 51/a, OIB: 07590301310,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HR05 540-375-17.</w:t>
      </w:r>
    </w:p>
    <w:p w:rsidRDefault="00E71B3E" w:rsidP="00E71B3E" w:rsidR="00E71B3E">
      <w:pPr>
        <w:pStyle w:val="Bezproreda"/>
        <w:jc w:val="both"/>
        <w:rPr>
          <w:lang w:val="en-GB"/>
        </w:rPr>
      </w:pPr>
    </w:p>
    <w:p w:rsidRDefault="00E71B3E" w:rsidP="00E71B3E" w:rsidR="00E71B3E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jc w:val="center"/>
      </w:pPr>
      <w:r>
        <w:t>Obrazloženje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</w:pPr>
      <w:r>
        <w:t xml:space="preserve">Republika Hrvatska, Ministarstvo financija- Porezna uprava, Područni ured sjeverna Hrvatska je podnijela protiv dužnika prijedlog za pokretanje stečajnog postupka, sukladno odredbi čl. 16. i čl. 109.  Stečajnog zakona  </w:t>
      </w:r>
      <w:r>
        <w:rPr>
          <w:noProof/>
        </w:rPr>
        <w:t>(Narodne novine br. 71/15)</w:t>
      </w:r>
      <w:r>
        <w:t xml:space="preserve">. 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DGH CENTAR d.o.o. za trgovinu i usluge Beretinec, Vinogradska 51/a, OIB: 07590301310.</w:t>
      </w:r>
      <w:r>
        <w:t xml:space="preserve"> Istim rješenjem sazvano je ročište radi izjašnjenja o prijedlogu i raspravi o uvjetima za otvaranje stečajnog postupka.</w:t>
      </w:r>
    </w:p>
    <w:p w:rsidRDefault="00E71B3E" w:rsidP="00E71B3E" w:rsidR="00E71B3E">
      <w:pPr>
        <w:pStyle w:val="Bezproreda"/>
        <w:jc w:val="both"/>
      </w:pPr>
      <w:r>
        <w:t xml:space="preserve"> </w:t>
      </w:r>
    </w:p>
    <w:p w:rsidRDefault="00E71B3E" w:rsidP="00E71B3E" w:rsidR="00E71B3E">
      <w:pPr>
        <w:pStyle w:val="Bezproreda"/>
        <w:ind w:firstLine="708"/>
        <w:jc w:val="both"/>
      </w:pPr>
      <w:r>
        <w:t>Na ročištu održanom dana 4. listopada 2017. godine sud zaključuje da dužnik ne raspolaže imovinom koja bi bila dovoljna za namirenje troškova prethodnog i stečajnog postupka.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/>
        <w:jc w:val="both"/>
      </w:pPr>
      <w:r>
        <w:t>U Bjelovaru 4. listopada 2017.</w:t>
      </w: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ind w:firstLine="708" w:left="708"/>
        <w:jc w:val="center"/>
      </w:pPr>
      <w:r>
        <w:t>S u d a c</w:t>
      </w:r>
    </w:p>
    <w:p w:rsidRDefault="00E71B3E" w:rsidP="00E71B3E" w:rsidR="00E71B3E">
      <w:pPr>
        <w:pStyle w:val="Bezproreda"/>
        <w:ind w:firstLine="708" w:left="708"/>
        <w:jc w:val="center"/>
      </w:pPr>
      <w:r>
        <w:t>Branka Pleskalt v.r.</w:t>
      </w:r>
    </w:p>
    <w:p w:rsidRDefault="00E71B3E" w:rsidP="00E71B3E" w:rsidR="00E71B3E">
      <w:pPr>
        <w:pStyle w:val="Bezproreda"/>
        <w:ind w:firstLine="708" w:left="708"/>
        <w:jc w:val="center"/>
      </w:pPr>
    </w:p>
    <w:p w:rsidRDefault="00E71B3E" w:rsidP="00E71B3E" w:rsidR="00E71B3E">
      <w:pPr>
        <w:pStyle w:val="Bezproreda"/>
        <w:ind w:firstLine="708" w:left="708"/>
        <w:jc w:val="center"/>
      </w:pPr>
      <w:r>
        <w:t>Za točnost otpravka-ovlašteni službenik</w:t>
      </w:r>
    </w:p>
    <w:p w:rsidRDefault="00E71B3E" w:rsidP="00E71B3E" w:rsidR="00E71B3E">
      <w:pPr>
        <w:pStyle w:val="Bezproreda"/>
        <w:ind w:firstLine="708" w:left="708"/>
        <w:jc w:val="center"/>
      </w:pPr>
      <w:r>
        <w:t>Vesna Dragišić</w:t>
      </w:r>
    </w:p>
    <w:p w:rsidRDefault="00E71B3E" w:rsidP="00E71B3E" w:rsidR="00E71B3E">
      <w:pPr>
        <w:pStyle w:val="Bezproreda"/>
        <w:ind w:firstLine="708" w:left="708"/>
        <w:jc w:val="center"/>
      </w:pPr>
    </w:p>
    <w:p w:rsidRDefault="00E71B3E" w:rsidP="00E71B3E" w:rsidR="00E71B3E">
      <w:pPr>
        <w:pStyle w:val="Bezproreda"/>
        <w:ind w:firstLine="708" w:left="708"/>
        <w:jc w:val="center"/>
      </w:pPr>
    </w:p>
    <w:p w:rsidRDefault="00E71B3E" w:rsidP="00E71B3E" w:rsidR="00E71B3E">
      <w:pPr>
        <w:pStyle w:val="Bezproreda"/>
        <w:jc w:val="both"/>
      </w:pPr>
    </w:p>
    <w:p w:rsidRDefault="00E71B3E" w:rsidP="00E71B3E" w:rsidR="00E71B3E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71B3E" w:rsidP="00E71B3E" w:rsidR="00E71B3E">
      <w:pPr>
        <w:pStyle w:val="Bezproreda"/>
      </w:pPr>
    </w:p>
    <w:p w:rsidRDefault="00E71B3E" w:rsidP="00E71B3E" w:rsidR="00E71B3E">
      <w:pPr>
        <w:pStyle w:val="Bezproreda"/>
      </w:pPr>
    </w:p>
    <w:p w:rsidRDefault="00E71B3E" w:rsidP="00E71B3E" w:rsidR="00E71B3E">
      <w:pPr>
        <w:pStyle w:val="Bezproreda"/>
      </w:pPr>
    </w:p>
    <w:p w:rsidRDefault="00E71B3E" w:rsidP="00E71B3E" w:rsidR="00E71B3E"/>
    <w:p w:rsidRDefault="00E71B3E" w:rsidP="00E71B3E" w:rsidR="00E71B3E"/>
    <w:p w:rsidRDefault="00E71B3E" w:rsidP="00E71B3E" w:rsidR="00E71B3E"/>
    <w:p w:rsidRDefault="00AE649C" w:rsidP="004F27AE" w:rsidR="00AE649C" w:rsidRPr="00B76F3C">
      <w:pPr>
        <w:pStyle w:val="NormaleSPIS"/>
      </w:pPr>
    </w:p>
    <w:sectPr w:rsidSect="00E71B3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530808"/>
      <w:docPartObj>
        <w:docPartGallery w:val="Page Numbers (Top of Page)"/>
        <w:docPartUnique/>
      </w:docPartObj>
    </w:sdtPr>
    <w:sdtEndPr/>
    <w:sdtContent>
      <w:p w:rsidRDefault="00E71B3E" w:rsidR="00E71B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99F">
          <w:t>2</w:t>
        </w:r>
        <w:r>
          <w:fldChar w:fldCharType="end"/>
        </w:r>
      </w:p>
    </w:sdtContent>
  </w:sdt>
  <w:p w:rsidRDefault="00E71B3E" w:rsidR="008333A9">
    <w:pPr>
      <w:pStyle w:val="Zaglavlje"/>
    </w:pPr>
    <w:r>
      <w:t>Poslovni broj: 1 St-375/2017-5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99F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B3E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36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St-375/2017-4</izvorni_sadrzaj>
    <derivirana_varijabla naziv="DomainObject.Oznaka_1">St-375/2017-4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</item>
      <item>Sudski  registar Trgovačkog suda u Varaždinu</item>
      <item>Goran Horvat</item>
    </izvorni_sadrzaj>
    <derivirana_varijabla naziv="DomainObject.Predmet.OstaliListFormated_1">
      <item>Županijsko državno odvjetništvo</item>
      <item>Sudski  registar Trgovačkog suda u Varaždinu</item>
      <item>Goran Horvat</item>
    </derivirana_varijabla>
  </DomainObject.Predmet.OstaliListFormated>
  <DomainObject.Predmet.OstaliListFormatedOIB>
    <izvorni_sadrzaj>
      <item>Županijsko državno odvjetništvo</item>
      <item>Sudski  registar Trgovačkog suda u Varaždinu</item>
      <item>Goran Horvat, OIB 52655236732</item>
    </izvorni_sadrzaj>
    <derivirana_varijabla naziv="DomainObject.Predmet.OstaliListFormatedOIB_1">
      <item>Županijsko državno odvjetništvo</item>
      <item>Sudski  registar Trgovačkog suda u Varaždinu</item>
      <item>Goran Horvat, OIB 52655236732</item>
    </derivirana_varijabla>
  </DomainObject.Predmet.OstaliListFormatedOIB>
  <DomainObject.Predmet.OstaliListFormatedWithAdress>
    <izvorni_sadrzaj>
      <item>Županijsko državno odvjetništvo</item>
      <item>Sudski  registar Trgovačkog suda u Varaždinu, B.Radića 2, 42000 Varaždin</item>
      <item>Goran Horvat, Vinogradska 51/A, 42204 Beretinec</item>
    </izvorni_sadrzaj>
    <derivirana_varijabla naziv="DomainObject.Predmet.OstaliListFormatedWithAdress_1">
      <item>Županijsko državno odvjetništvo</item>
      <item>Sudski  registar Trgovačkog suda u Varaždinu, B.Radića 2, 42000 Varaždin</item>
      <item>Goran Horvat, Vinogradska 51/A, 42204 Beretinec</item>
    </derivirana_varijabla>
  </DomainObject.Predmet.OstaliListFormatedWithAdress>
  <DomainObject.Predmet.OstaliListFormatedWithAdressOIB>
    <izvorni_sadrzaj>
      <item>Županijsko državno odvjetništvo</item>
      <item>Sudski  registar Trgovačkog suda u Varaždinu, B.Radića 2, 42000 Varaždin</item>
      <item>Goran Horvat, OIB 52655236732, Vinogradska 51/A, 42204 Beretinec</item>
    </izvorni_sadrzaj>
    <derivirana_varijabla naziv="DomainObject.Predmet.OstaliListFormatedWithAdressOIB_1">
      <item>Županijsko državno odvjetništvo</item>
      <item>Sudski  registar Trgovačkog suda u Varaždinu, B.Radića 2, 42000 Varaždin</item>
      <item>Goran Horvat, OIB 52655236732, Vinogradska 51/A, 42204 Beretinec</item>
    </derivirana_varijabla>
  </DomainObject.Predmet.OstaliListFormatedWithAdressOIB>
  <DomainObject.Predmet.OstaliListNazivFormated>
    <izvorni_sadrzaj>
      <item>Županijsko državno odvjetništvo</item>
      <item>Sudski  registar Trgovačkog suda u Varaždinu</item>
      <item>Goran Horvat</item>
    </izvorni_sadrzaj>
    <derivirana_varijabla naziv="DomainObject.Predmet.OstaliListNazivFormated_1">
      <item>Županijsko državno odvjetništvo</item>
      <item>Sudski  registar Trgovačkog suda u Varaždinu</item>
      <item>Goran Horvat</item>
    </derivirana_varijabla>
  </DomainObject.Predmet.OstaliListNazivFormated>
  <DomainObject.Predmet.OstaliListNazivFormatedOIB>
    <izvorni_sadrzaj>
      <item>Županijsko državno odvjetništvo</item>
      <item>Sudski  registar Trgovačkog suda u Varaždinu</item>
      <item>Goran Horvat, OIB 52655236732</item>
    </izvorni_sadrzaj>
    <derivirana_varijabla naziv="DomainObject.Predmet.OstaliListNazivFormatedOIB_1">
      <item>Županijsko državno odvjetništvo</item>
      <item>Sudski  registar Trgovačkog suda u Varaždinu</item>
      <item>Goran Horvat, OIB 52655236732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St-375/2017-4</izvorni_sadrzaj>
    <derivirana_varijabla naziv="DomainObject.PoslovniBrojDokumenta_1">St-375/2017-4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</item>
      <item>Sudski  registar Trgovačkog suda u Varaždinu</item>
      <item>Goran Horvat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</item>
      <item>Sudski  registar Trgovačkog suda u Varaždinu</item>
      <item>Goran Horvat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</item>
      <item>Sudski  registar Trgovačkog suda u Varaždinu, B.Radića 2,42000 Varaždin</item>
      <item>Goran Horvat, OIB 52655236732, Vinogradska 51/A,42204 Beretinec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</item>
      <item>Sudski  registar Trgovačkog suda u Varaždinu, B.Radića 2,42000 Varaždin</item>
      <item>Goran Horvat, OIB 52655236732, Vinogradska 51/A,42204 Beretinec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E03BF-AEE6-4D37-96C6-41BC3C393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2434</properties:Characters>
  <properties:Lines>80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2017-10-04T13:06:00Z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