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71e6" w14:paraId="18571e6" w:rsidRDefault="00917194" w:rsidR="006A5E5B" w:rsidRPr="00E46CF0">
      <w:pPr>
        <w15:collapsed w:val="false"/>
      </w:pPr>
      <w:bookmarkStart w:name="_GoBack" w:id="0"/>
      <w:bookmarkEnd w:id="0"/>
      <w:r w:rsidRPr="00E46CF0">
        <w:t>REPUBLIKA HRVATSKA</w:t>
      </w:r>
    </w:p>
    <w:p w:rsidRDefault="00917194" w:rsidR="006921B7" w:rsidRPr="00E46CF0">
      <w:r w:rsidRPr="00E46CF0">
        <w:t>TRG</w:t>
      </w:r>
      <w:r w:rsidR="00471A6A" w:rsidRPr="00E46CF0">
        <w:t>O</w:t>
      </w:r>
      <w:r w:rsidRPr="00E46CF0">
        <w:t xml:space="preserve">VAČKI SUD U </w:t>
      </w:r>
      <w:r w:rsidR="00161DA9" w:rsidRPr="00E46CF0">
        <w:t>PAZINU</w:t>
      </w:r>
    </w:p>
    <w:p w:rsidRDefault="006921B7" w:rsidP="00971186" w:rsidR="00917194" w:rsidRPr="00E46CF0">
      <w:pPr>
        <w:jc w:val="right"/>
      </w:pPr>
      <w:r w:rsidRPr="00E46CF0">
        <w:tab/>
      </w:r>
      <w:r w:rsidRPr="00E46CF0">
        <w:tab/>
        <w:t xml:space="preserve">                                   Po</w:t>
      </w:r>
      <w:r w:rsidR="00437A6F" w:rsidRPr="00E46CF0">
        <w:t>sl.</w:t>
      </w:r>
      <w:r w:rsidR="00917194" w:rsidRPr="00E46CF0">
        <w:t xml:space="preserve"> br</w:t>
      </w:r>
      <w:r w:rsidR="001409EC">
        <w:t>oj: 4</w:t>
      </w:r>
      <w:r w:rsidR="00917194" w:rsidRPr="00E46CF0">
        <w:t xml:space="preserve"> </w:t>
      </w:r>
      <w:r w:rsidRPr="00E46CF0">
        <w:t>St-</w:t>
      </w:r>
      <w:r w:rsidR="0030715D">
        <w:t>440/2016-</w:t>
      </w:r>
      <w:r w:rsidR="00AC4BF3">
        <w:t>57</w:t>
      </w:r>
    </w:p>
    <w:p w:rsidRDefault="006B0EE0" w:rsidP="00917194" w:rsidR="006B0EE0">
      <w:pPr>
        <w:jc w:val="center"/>
        <w:rPr>
          <w:b/>
        </w:rPr>
      </w:pPr>
    </w:p>
    <w:p w:rsidRDefault="006B0EE0" w:rsidP="00917194" w:rsidR="006B0EE0">
      <w:pPr>
        <w:jc w:val="center"/>
        <w:rPr>
          <w:b/>
        </w:rPr>
      </w:pPr>
    </w:p>
    <w:p w:rsidRDefault="00917194" w:rsidP="00917194" w:rsidR="00917194">
      <w:pPr>
        <w:jc w:val="center"/>
        <w:rPr>
          <w:b/>
        </w:rPr>
      </w:pPr>
      <w:r>
        <w:rPr>
          <w:b/>
        </w:rPr>
        <w:t>ZAPISNIK</w:t>
      </w:r>
    </w:p>
    <w:p w:rsidRDefault="00031130" w:rsidP="00917194" w:rsidR="00917194">
      <w:pPr>
        <w:jc w:val="center"/>
        <w:rPr>
          <w:b/>
        </w:rPr>
      </w:pPr>
      <w:r>
        <w:rPr>
          <w:b/>
        </w:rPr>
        <w:t xml:space="preserve">sa održane </w:t>
      </w:r>
      <w:r w:rsidR="00123E70">
        <w:rPr>
          <w:b/>
        </w:rPr>
        <w:t xml:space="preserve">skupštine </w:t>
      </w:r>
      <w:r>
        <w:rPr>
          <w:b/>
        </w:rPr>
        <w:t xml:space="preserve">vjerovnika </w:t>
      </w:r>
    </w:p>
    <w:p w:rsidRDefault="00917194" w:rsidP="00917194" w:rsidR="00917194">
      <w:pPr>
        <w:jc w:val="center"/>
        <w:rPr>
          <w:b/>
        </w:rPr>
      </w:pPr>
    </w:p>
    <w:p w:rsidRDefault="006B0EE0" w:rsidP="00917194" w:rsidR="006B0EE0">
      <w:pPr>
        <w:jc w:val="center"/>
        <w:rPr>
          <w:b/>
        </w:rPr>
      </w:pPr>
    </w:p>
    <w:p w:rsidRDefault="006B0EE0" w:rsidP="00917194" w:rsidR="006B0EE0">
      <w:pPr>
        <w:jc w:val="center"/>
        <w:rPr>
          <w:b/>
        </w:rPr>
      </w:pPr>
    </w:p>
    <w:p w:rsidRDefault="007C6736" w:rsidP="00917194" w:rsidR="00917194">
      <w:pPr>
        <w:jc w:val="center"/>
      </w:pPr>
      <w:r>
        <w:t>o</w:t>
      </w:r>
      <w:r w:rsidR="00250C34">
        <w:t>držan</w:t>
      </w:r>
      <w:r w:rsidR="00210981">
        <w:t>a</w:t>
      </w:r>
      <w:r w:rsidR="00917194">
        <w:t xml:space="preserve"> dana </w:t>
      </w:r>
      <w:r w:rsidR="00AC4BF3">
        <w:t>5</w:t>
      </w:r>
      <w:r w:rsidR="001409EC">
        <w:t xml:space="preserve">. </w:t>
      </w:r>
      <w:r w:rsidR="00AC4BF3">
        <w:t>listopada</w:t>
      </w:r>
      <w:r w:rsidR="001409EC">
        <w:t xml:space="preserve"> 201</w:t>
      </w:r>
      <w:r w:rsidR="00AC4BF3">
        <w:t>8</w:t>
      </w:r>
      <w:r w:rsidR="006921B7">
        <w:t xml:space="preserve">. </w:t>
      </w:r>
      <w:r w:rsidR="00917194">
        <w:t>godine</w:t>
      </w:r>
      <w:r w:rsidR="001409EC">
        <w:t xml:space="preserve"> u </w:t>
      </w:r>
      <w:r w:rsidR="00062643">
        <w:t>09,00</w:t>
      </w:r>
      <w:r w:rsidR="001409EC">
        <w:t xml:space="preserve"> sati</w:t>
      </w:r>
      <w:r w:rsidR="00917194">
        <w:t xml:space="preserve"> na Trgovačkom sudu u </w:t>
      </w:r>
      <w:r w:rsidR="006921B7">
        <w:t xml:space="preserve">Pazinu, </w:t>
      </w:r>
    </w:p>
    <w:p w:rsidRDefault="00917194" w:rsidP="00917194" w:rsidR="00917194">
      <w:pPr>
        <w:jc w:val="center"/>
      </w:pPr>
      <w:r>
        <w:t xml:space="preserve">u stečajnom postupku nad stečajnim dužnikom </w:t>
      </w:r>
    </w:p>
    <w:p w:rsidRDefault="00062643" w:rsidP="00917194" w:rsidR="00917194">
      <w:pPr>
        <w:jc w:val="center"/>
        <w:rPr>
          <w:b/>
        </w:rPr>
      </w:pPr>
      <w:r w:rsidRPr="00062643">
        <w:rPr>
          <w:b/>
        </w:rPr>
        <w:t>P. B. R. d. o. o. „u stečaju“, Kršan, Lazarići 5, OIB: 10472063699</w:t>
      </w:r>
    </w:p>
    <w:p w:rsidRDefault="006B0EE0" w:rsidP="00917194" w:rsidR="006B0EE0">
      <w:pPr>
        <w:jc w:val="center"/>
        <w:rPr>
          <w:b/>
        </w:rPr>
      </w:pPr>
    </w:p>
    <w:p w:rsidRDefault="006B0EE0" w:rsidP="00917194" w:rsidR="006B0EE0">
      <w:pPr>
        <w:jc w:val="center"/>
        <w:rPr>
          <w:b/>
        </w:rPr>
      </w:pPr>
    </w:p>
    <w:p w:rsidRDefault="009C654A" w:rsidP="00917194" w:rsidR="00917194">
      <w:pPr>
        <w:jc w:val="both"/>
      </w:pPr>
      <w:r>
        <w:t xml:space="preserve">STEČAJNA SUTKINJA: </w:t>
      </w:r>
      <w:r w:rsidR="001409EC">
        <w:t>Tijana Licul</w:t>
      </w:r>
    </w:p>
    <w:p w:rsidRDefault="009C654A" w:rsidP="00917194" w:rsidR="00917194">
      <w:pPr>
        <w:jc w:val="both"/>
      </w:pPr>
      <w:r>
        <w:t xml:space="preserve">ZAPISNIČARKA: </w:t>
      </w:r>
      <w:r w:rsidR="001409EC">
        <w:t>Sanja Prodan</w:t>
      </w:r>
    </w:p>
    <w:p w:rsidRDefault="006921B7" w:rsidP="00917194" w:rsidR="006921B7">
      <w:pPr>
        <w:jc w:val="both"/>
      </w:pPr>
    </w:p>
    <w:p w:rsidRDefault="009C654A" w:rsidP="00917194" w:rsidR="00917194">
      <w:pPr>
        <w:jc w:val="both"/>
      </w:pPr>
      <w:r>
        <w:t xml:space="preserve">STEČAJNI UPRAVITELJ: </w:t>
      </w:r>
      <w:r w:rsidR="00AC4BF3">
        <w:t xml:space="preserve">Antonela Jolić </w:t>
      </w:r>
      <w:r w:rsidR="002B655F">
        <w:t>Zubčić</w:t>
      </w:r>
    </w:p>
    <w:p w:rsidRDefault="009C654A" w:rsidP="00917194" w:rsidR="009C654A">
      <w:pPr>
        <w:jc w:val="both"/>
      </w:pPr>
    </w:p>
    <w:p w:rsidRDefault="00917194" w:rsidP="00917194" w:rsidR="00917194">
      <w:pPr>
        <w:jc w:val="both"/>
      </w:pPr>
    </w:p>
    <w:p w:rsidRDefault="001226A0" w:rsidP="00917194" w:rsidR="006B0EE0">
      <w:pPr>
        <w:jc w:val="center"/>
      </w:pPr>
      <w:r>
        <w:t xml:space="preserve">Početak u </w:t>
      </w:r>
      <w:r w:rsidR="00062643">
        <w:t>09:00</w:t>
      </w:r>
      <w:r w:rsidR="006921B7">
        <w:t xml:space="preserve"> sati</w:t>
      </w:r>
    </w:p>
    <w:p w:rsidRDefault="00837522" w:rsidP="004A7A09" w:rsidR="004A7A09">
      <w:pPr>
        <w:jc w:val="both"/>
      </w:pPr>
      <w:r>
        <w:tab/>
      </w:r>
    </w:p>
    <w:p w:rsidRDefault="004A7A09" w:rsidP="004A7A09" w:rsidR="004A7A09">
      <w:pPr>
        <w:jc w:val="both"/>
      </w:pPr>
      <w:r>
        <w:tab/>
        <w:t xml:space="preserve">Utvrđuje se da su na </w:t>
      </w:r>
      <w:r w:rsidR="00FC66B2">
        <w:t>skupštini vjerovnika</w:t>
      </w:r>
      <w:r>
        <w:t xml:space="preserve"> nazočni:</w:t>
      </w:r>
    </w:p>
    <w:p w:rsidRDefault="004A7A09" w:rsidP="004A7A09" w:rsidR="004A7A09">
      <w:pPr>
        <w:jc w:val="both"/>
      </w:pPr>
      <w:r>
        <w:tab/>
        <w:t xml:space="preserve">1/ RH – </w:t>
      </w:r>
      <w:r w:rsidR="002B655F">
        <w:t>Željko Perčinlić</w:t>
      </w:r>
      <w:r>
        <w:t>, ŽDO u Puli-Pola</w:t>
      </w:r>
    </w:p>
    <w:p w:rsidRDefault="00031130" w:rsidP="004A7A09" w:rsidR="00031130">
      <w:pPr>
        <w:jc w:val="both"/>
      </w:pPr>
    </w:p>
    <w:p w:rsidRDefault="00A03321" w:rsidP="004A7A09" w:rsidR="00A03321">
      <w:pPr>
        <w:jc w:val="both"/>
      </w:pPr>
      <w:r>
        <w:tab/>
        <w:t>Utvrđuje se da je stečajni upravitelj dostavio izvješć</w:t>
      </w:r>
      <w:r w:rsidR="002B655F">
        <w:t>e</w:t>
      </w:r>
      <w:r>
        <w:t xml:space="preserve"> dana </w:t>
      </w:r>
      <w:r w:rsidR="002B655F">
        <w:t>19</w:t>
      </w:r>
      <w:r w:rsidR="00FB02B3">
        <w:t xml:space="preserve">. </w:t>
      </w:r>
      <w:r w:rsidR="002B655F">
        <w:t>srpnja</w:t>
      </w:r>
      <w:r w:rsidR="00FB02B3">
        <w:t xml:space="preserve"> </w:t>
      </w:r>
      <w:r>
        <w:t>201</w:t>
      </w:r>
      <w:r w:rsidR="002B655F">
        <w:t>8</w:t>
      </w:r>
      <w:r>
        <w:t xml:space="preserve">. koje je istog dana objavljeno na e-oglasnoj ploči suda. </w:t>
      </w:r>
    </w:p>
    <w:p w:rsidRDefault="00650EED" w:rsidP="004A7A09" w:rsidR="00650EED">
      <w:pPr>
        <w:jc w:val="both"/>
      </w:pPr>
    </w:p>
    <w:p w:rsidRDefault="008B78BE" w:rsidP="008B78BE" w:rsidR="008B78BE">
      <w:pPr>
        <w:ind w:firstLine="708"/>
        <w:jc w:val="both"/>
      </w:pPr>
      <w:r>
        <w:t xml:space="preserve">Stečajna sutkinja izlaže dnevni red današnje skupštine vjerovnika: </w:t>
      </w:r>
    </w:p>
    <w:p w:rsidRDefault="008B78BE" w:rsidP="008B78BE" w:rsidR="008573CB">
      <w:pPr>
        <w:jc w:val="both"/>
      </w:pPr>
      <w:r>
        <w:tab/>
        <w:t>-izjašnjenje o prijedlogu stečajnog upravitelja o obustavi i zaključenju stečajnog postupka zbog nedostatnosti stečajne mase za pokriće troškova stečajnog postupka temeljem čl. 293. Stečajnog zakona.</w:t>
      </w:r>
    </w:p>
    <w:p w:rsidRDefault="008B78BE" w:rsidP="008B78BE" w:rsidR="008B78BE">
      <w:pPr>
        <w:jc w:val="both"/>
      </w:pPr>
    </w:p>
    <w:p w:rsidRDefault="00051C3E" w:rsidP="008B78BE" w:rsidR="008B78BE">
      <w:pPr>
        <w:jc w:val="both"/>
      </w:pPr>
      <w:r>
        <w:tab/>
        <w:t xml:space="preserve">Vjerovnik RH ne protivi se prijedlogu stečajnog upravitelja za obustavom ovog postupka zbog nedostatnosti stečajne mase radi namirenja troškova stečajnog postupka. </w:t>
      </w:r>
    </w:p>
    <w:p w:rsidRDefault="00051C3E" w:rsidP="008B78BE" w:rsidR="00051C3E">
      <w:pPr>
        <w:jc w:val="both"/>
      </w:pPr>
    </w:p>
    <w:p w:rsidRDefault="00051C3E" w:rsidP="008B78BE" w:rsidR="00051C3E">
      <w:pPr>
        <w:jc w:val="both"/>
      </w:pPr>
      <w:r>
        <w:tab/>
        <w:t xml:space="preserve">utvrđuje se da do dana održavanja ovog ročišta niti jedan drugi vjerovnik nije izjavio svoje protivljenje takvom prijedlogu stečajnog upravitelja. </w:t>
      </w:r>
    </w:p>
    <w:p w:rsidRDefault="00CE4125" w:rsidP="008B78BE" w:rsidR="00CE4125">
      <w:pPr>
        <w:jc w:val="both"/>
      </w:pPr>
    </w:p>
    <w:p w:rsidRDefault="00CE4125" w:rsidP="008B78BE" w:rsidR="00CE4125">
      <w:pPr>
        <w:jc w:val="both"/>
      </w:pPr>
      <w:r>
        <w:tab/>
        <w:t xml:space="preserve">Stečajna upraviteljica </w:t>
      </w:r>
      <w:r w:rsidR="002838DF">
        <w:t xml:space="preserve">dostavlja sudu konačni obračun nagrade i naknadu stvarnih troškova. Na ime nagrade i troškova stečajnog upravitelja potražuje iznos od 9.460,00 kn, na ime troškova za plaćanja bankovnih naknada potražuje 300,00 kn, za zatvaranje računa 150,00 kn, za plaćanje troškova oglašavanja za prodaju 800,00 kn. Na ime </w:t>
      </w:r>
      <w:r w:rsidR="00194A0A">
        <w:t>troškova računovodstvenih us</w:t>
      </w:r>
      <w:r w:rsidR="008808EE">
        <w:t xml:space="preserve">luga preostalo je za platiti 20.000,00 kn. </w:t>
      </w:r>
    </w:p>
    <w:p w:rsidRDefault="008808EE" w:rsidP="008B78BE" w:rsidR="008808EE">
      <w:pPr>
        <w:jc w:val="both"/>
      </w:pPr>
    </w:p>
    <w:p w:rsidRDefault="008808EE" w:rsidP="00031130" w:rsidR="008B78BE">
      <w:pPr>
        <w:jc w:val="both"/>
      </w:pPr>
      <w:r>
        <w:tab/>
        <w:t xml:space="preserve">Što se tiče ovrhe koja se provodila radi naplate zakupnine ista je dovršena, te je na računu dužnika trenutno ukupna iznos od 13.147,51 kn. </w:t>
      </w:r>
      <w:r w:rsidR="00194A0A">
        <w:t xml:space="preserve">U odnosu na obračun troškova kojeg sam dostavila 12. ožujka 2018,. izjavljujem da su podmireni troškovi javnog bilježnika u </w:t>
      </w:r>
      <w:r w:rsidR="00194A0A">
        <w:lastRenderedPageBreak/>
        <w:t>iznosu od 950,00 kn, troškovi odvjetnika u iznosu 1.250,00 kn (odvjetnički trošak vezan uz ovrhu)</w:t>
      </w:r>
      <w:r w:rsidR="000D308A">
        <w:t>.</w:t>
      </w:r>
    </w:p>
    <w:p w:rsidRDefault="008B78BE" w:rsidP="008B5030" w:rsidR="008B78BE">
      <w:pPr>
        <w:ind w:firstLine="708"/>
        <w:jc w:val="both"/>
      </w:pPr>
    </w:p>
    <w:p w:rsidRDefault="00250C34" w:rsidP="008B5030" w:rsidR="00250C34" w:rsidRPr="008B78BE">
      <w:pPr>
        <w:ind w:firstLine="708"/>
        <w:jc w:val="both"/>
      </w:pPr>
      <w:r w:rsidRPr="008B78BE">
        <w:t>Stečajn</w:t>
      </w:r>
      <w:r w:rsidR="00BF6BA3" w:rsidRPr="008B78BE">
        <w:t>a</w:t>
      </w:r>
      <w:r w:rsidRPr="008B78BE">
        <w:t xml:space="preserve"> su</w:t>
      </w:r>
      <w:r w:rsidR="00BF6BA3" w:rsidRPr="008B78BE">
        <w:t xml:space="preserve">tkinja </w:t>
      </w:r>
      <w:r w:rsidR="00E30E7C" w:rsidRPr="008B78BE">
        <w:t xml:space="preserve"> </w:t>
      </w:r>
    </w:p>
    <w:p w:rsidRDefault="00BF6BA3" w:rsidP="00250C34" w:rsidR="00250C34" w:rsidRPr="008B78BE">
      <w:pPr>
        <w:jc w:val="center"/>
      </w:pPr>
      <w:r w:rsidRPr="008B78BE">
        <w:t xml:space="preserve">r j e š </w:t>
      </w:r>
      <w:r w:rsidR="0082279C" w:rsidRPr="008B78BE">
        <w:t>a</w:t>
      </w:r>
      <w:r w:rsidRPr="008B78BE">
        <w:t xml:space="preserve"> v a</w:t>
      </w:r>
    </w:p>
    <w:p w:rsidRDefault="00AE690A" w:rsidP="007546E3" w:rsidR="00AE690A">
      <w:pPr>
        <w:ind w:firstLine="708"/>
        <w:jc w:val="both"/>
      </w:pPr>
    </w:p>
    <w:p w:rsidRDefault="00B85DA1" w:rsidP="00D03C13" w:rsidR="00B85DA1">
      <w:pPr>
        <w:ind w:firstLine="708"/>
        <w:jc w:val="both"/>
      </w:pPr>
    </w:p>
    <w:p w:rsidRDefault="000D308A" w:rsidP="00D03C13" w:rsidR="000D308A">
      <w:pPr>
        <w:ind w:firstLine="708"/>
        <w:jc w:val="both"/>
      </w:pPr>
      <w:r>
        <w:t xml:space="preserve">Donijet će se rješenje o obustavi i zaključenju stečajnog postupka sukladno čl. 293. SZ-a s time da će se prethodno odlučiti o nagradi i troškovima ovog postupka. </w:t>
      </w:r>
    </w:p>
    <w:p w:rsidRDefault="000D308A" w:rsidP="00D03C13" w:rsidR="000D308A">
      <w:pPr>
        <w:ind w:firstLine="708"/>
        <w:jc w:val="both"/>
      </w:pPr>
    </w:p>
    <w:p w:rsidRDefault="000D308A" w:rsidP="00D03C13" w:rsidR="000D308A">
      <w:pPr>
        <w:ind w:firstLine="708"/>
        <w:jc w:val="both"/>
      </w:pPr>
      <w:r>
        <w:t xml:space="preserve">Danas dostavljeni obračun će se objaviti ne e-oglasnoj ploči. </w:t>
      </w:r>
    </w:p>
    <w:p w:rsidRDefault="00D4518A" w:rsidP="00D03C13" w:rsidR="00D4518A">
      <w:pPr>
        <w:ind w:firstLine="708"/>
        <w:jc w:val="both"/>
      </w:pPr>
    </w:p>
    <w:p w:rsidRDefault="00034DD1" w:rsidP="00542C34" w:rsidR="00034DD1">
      <w:pPr>
        <w:jc w:val="center"/>
      </w:pPr>
      <w:r>
        <w:t xml:space="preserve">Dovršeno u </w:t>
      </w:r>
      <w:r w:rsidR="000D308A">
        <w:t>9:13</w:t>
      </w:r>
      <w:r w:rsidR="004574BC">
        <w:t xml:space="preserve"> </w:t>
      </w:r>
      <w:r w:rsidR="005D0ECC">
        <w:t xml:space="preserve"> </w:t>
      </w:r>
      <w:r>
        <w:t>sati.</w:t>
      </w:r>
    </w:p>
    <w:p w:rsidRDefault="00034DD1" w:rsidP="007546E3" w:rsidR="00034DD1">
      <w:pPr>
        <w:ind w:firstLine="708"/>
        <w:jc w:val="both"/>
      </w:pPr>
    </w:p>
    <w:p w:rsidRDefault="00BF6BA3" w:rsidP="00042ABA" w:rsidR="00BF6BA3">
      <w:pPr>
        <w:jc w:val="both"/>
      </w:pPr>
    </w:p>
    <w:p w:rsidRDefault="00042ABA" w:rsidP="00042ABA" w:rsidR="00042ABA" w:rsidRPr="00042ABA">
      <w:pPr>
        <w:jc w:val="both"/>
      </w:pPr>
      <w:r w:rsidRPr="00042ABA">
        <w:t>Stečajni upravitelj</w:t>
      </w:r>
      <w:r w:rsidRPr="00042ABA">
        <w:tab/>
      </w:r>
      <w:r w:rsidRPr="00042ABA">
        <w:tab/>
        <w:t xml:space="preserve">          </w:t>
      </w:r>
      <w:r>
        <w:t xml:space="preserve">    </w:t>
      </w:r>
      <w:r w:rsidR="008541DE">
        <w:t xml:space="preserve">     </w:t>
      </w:r>
      <w:r w:rsidRPr="00042ABA">
        <w:t>Stečajni sudac</w:t>
      </w:r>
      <w:r w:rsidRPr="00042ABA">
        <w:tab/>
        <w:t xml:space="preserve">                    </w:t>
      </w:r>
      <w:r>
        <w:t xml:space="preserve">                  </w:t>
      </w:r>
      <w:r w:rsidRPr="00042ABA">
        <w:t xml:space="preserve"> </w:t>
      </w:r>
      <w:r w:rsidRPr="00042ABA">
        <w:tab/>
      </w:r>
    </w:p>
    <w:p w:rsidRDefault="002B1F68" w:rsidP="002B1F68" w:rsidR="00042ABA" w:rsidRPr="00042ABA">
      <w:pPr>
        <w:tabs>
          <w:tab w:pos="7200" w:val="left"/>
        </w:tabs>
        <w:jc w:val="both"/>
      </w:pPr>
      <w:r>
        <w:tab/>
        <w:t>VJEROVNICI</w:t>
      </w:r>
    </w:p>
    <w:p w:rsidRDefault="00042ABA" w:rsidP="0082279C" w:rsidR="00042ABA" w:rsidRPr="00042ABA">
      <w:pPr>
        <w:tabs>
          <w:tab w:pos="6873" w:val="left"/>
        </w:tabs>
        <w:jc w:val="both"/>
      </w:pPr>
      <w:r w:rsidRPr="00042ABA">
        <w:t xml:space="preserve">  </w:t>
      </w:r>
      <w:r w:rsidR="0082279C">
        <w:tab/>
      </w:r>
    </w:p>
    <w:p w:rsidRDefault="00042ABA" w:rsidP="00042ABA" w:rsidR="00042ABA">
      <w:pPr>
        <w:jc w:val="both"/>
      </w:pPr>
      <w:r w:rsidRPr="00042ABA">
        <w:t xml:space="preserve">  </w:t>
      </w:r>
      <w:r w:rsidR="00AE690A">
        <w:tab/>
      </w:r>
      <w:r w:rsidR="00AE690A">
        <w:tab/>
      </w:r>
      <w:r w:rsidR="00AE690A">
        <w:tab/>
      </w:r>
      <w:r w:rsidR="00AE690A">
        <w:tab/>
      </w:r>
      <w:r w:rsidR="00AE690A">
        <w:tab/>
      </w:r>
      <w:r w:rsidR="00AE690A">
        <w:tab/>
      </w:r>
      <w:r w:rsidRPr="00042ABA">
        <w:t>Zapisničar</w:t>
      </w:r>
    </w:p>
    <w:p w:rsidRDefault="00AE690A" w:rsidP="00042ABA" w:rsidR="00AE690A">
      <w:pPr>
        <w:jc w:val="both"/>
      </w:pPr>
    </w:p>
    <w:p w:rsidRDefault="0082279C" w:rsidP="0082279C" w:rsidR="00A400F0">
      <w:pPr>
        <w:tabs>
          <w:tab w:pos="6796" w:val="left"/>
        </w:tabs>
        <w:jc w:val="both"/>
      </w:pPr>
      <w:r>
        <w:tab/>
      </w:r>
    </w:p>
    <w:sectPr w:rsidSect="006921B7" w:rsidR="00A400F0">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CF9" w:rsidR="00937CF9">
      <w:r>
        <w:separator/>
      </w:r>
    </w:p>
  </w:endnote>
  <w:endnote w:id="0" w:type="continuationSeparator">
    <w:p w:rsidRDefault="00937CF9" w:rsidR="00937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CF9" w:rsidR="00937CF9">
      <w:r>
        <w:separator/>
      </w:r>
    </w:p>
  </w:footnote>
  <w:footnote w:id="0" w:type="continuationSeparator">
    <w:p w:rsidRDefault="00937CF9" w:rsidR="00937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CF9" w:rsidP="003E1F8E" w:rsidR="00937C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7CF9" w:rsidR="00937C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CF9" w:rsidP="003E1F8E" w:rsidR="00937C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03DD">
      <w:rPr>
        <w:rStyle w:val="Brojstranice"/>
        <w:noProof/>
      </w:rPr>
      <w:t>2</w:t>
    </w:r>
    <w:r>
      <w:rPr>
        <w:rStyle w:val="Brojstranice"/>
      </w:rPr>
      <w:fldChar w:fldCharType="end"/>
    </w:r>
  </w:p>
  <w:p w:rsidRDefault="00AC4BF3" w:rsidP="00AC4BF3" w:rsidR="00937CF9" w:rsidRPr="003E1F8E">
    <w:pPr>
      <w:pStyle w:val="Zaglavlje"/>
      <w:jc w:val="right"/>
    </w:pPr>
    <w:r w:rsidRPr="00E46CF0">
      <w:t>Posl. br</w:t>
    </w:r>
    <w:r>
      <w:t>oj: 4</w:t>
    </w:r>
    <w:r w:rsidRPr="00E46CF0">
      <w:t xml:space="preserve"> St-</w:t>
    </w:r>
    <w:r>
      <w:t>440/2016-57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tplc="761A699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9B92EE8"/>
    <w:multiLevelType w:val="hybridMultilevel"/>
    <w:tmpl w:val="90B87FF4"/>
    <w:lvl w:tplc="35EAD57C"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A535C53"/>
    <w:multiLevelType w:val="hybridMultilevel"/>
    <w:tmpl w:val="950673F8"/>
    <w:lvl w:tplc="E42C0EA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50631986"/>
    <w:multiLevelType w:val="hybridMultilevel"/>
    <w:tmpl w:val="2DB4ADC6"/>
    <w:lvl w:tplc="05E80E5C"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53425A8B"/>
    <w:multiLevelType w:val="hybridMultilevel"/>
    <w:tmpl w:val="4964EC4E"/>
    <w:lvl w:tplc="C89E0AEC" w:ilvl="0">
      <w:start w:val="3"/>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654E24B5"/>
    <w:multiLevelType w:val="hybridMultilevel"/>
    <w:tmpl w:val="CEA882DE"/>
    <w:lvl w:tplc="103ADC78" w:ilvl="0">
      <w:start w:val="3"/>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747B525D"/>
    <w:multiLevelType w:val="hybridMultilevel"/>
    <w:tmpl w:val="C53AD6D8"/>
    <w:lvl w:tplc="7AF0ED94" w:ilvl="0">
      <w:start w:val="3"/>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258"/>
    <w:rsid w:val="00007334"/>
    <w:rsid w:val="00011587"/>
    <w:rsid w:val="00017B64"/>
    <w:rsid w:val="00031130"/>
    <w:rsid w:val="00033DA0"/>
    <w:rsid w:val="00034DD1"/>
    <w:rsid w:val="000405F4"/>
    <w:rsid w:val="00042ABA"/>
    <w:rsid w:val="00050543"/>
    <w:rsid w:val="00050F18"/>
    <w:rsid w:val="00051C3E"/>
    <w:rsid w:val="00054D3F"/>
    <w:rsid w:val="00060EAF"/>
    <w:rsid w:val="0006232D"/>
    <w:rsid w:val="00062643"/>
    <w:rsid w:val="0006475E"/>
    <w:rsid w:val="00073F56"/>
    <w:rsid w:val="00075565"/>
    <w:rsid w:val="00076109"/>
    <w:rsid w:val="000B6DEE"/>
    <w:rsid w:val="000C5AA0"/>
    <w:rsid w:val="000C75DE"/>
    <w:rsid w:val="000D308A"/>
    <w:rsid w:val="000F0B3B"/>
    <w:rsid w:val="00100134"/>
    <w:rsid w:val="00100323"/>
    <w:rsid w:val="00103E05"/>
    <w:rsid w:val="001046FE"/>
    <w:rsid w:val="00111697"/>
    <w:rsid w:val="001226A0"/>
    <w:rsid w:val="00122F4F"/>
    <w:rsid w:val="00123E70"/>
    <w:rsid w:val="00133218"/>
    <w:rsid w:val="001409EC"/>
    <w:rsid w:val="00145541"/>
    <w:rsid w:val="00161DA9"/>
    <w:rsid w:val="00163580"/>
    <w:rsid w:val="00165B56"/>
    <w:rsid w:val="00191EFC"/>
    <w:rsid w:val="00194A0A"/>
    <w:rsid w:val="001A21C7"/>
    <w:rsid w:val="001C000A"/>
    <w:rsid w:val="001C11FE"/>
    <w:rsid w:val="001E5759"/>
    <w:rsid w:val="00202458"/>
    <w:rsid w:val="0020689F"/>
    <w:rsid w:val="00210981"/>
    <w:rsid w:val="00223034"/>
    <w:rsid w:val="002245EA"/>
    <w:rsid w:val="002318F9"/>
    <w:rsid w:val="00246488"/>
    <w:rsid w:val="00250C34"/>
    <w:rsid w:val="0025525F"/>
    <w:rsid w:val="002612F3"/>
    <w:rsid w:val="0026462E"/>
    <w:rsid w:val="002838DF"/>
    <w:rsid w:val="00287AC6"/>
    <w:rsid w:val="00290ADE"/>
    <w:rsid w:val="002B1F68"/>
    <w:rsid w:val="002B655F"/>
    <w:rsid w:val="002B6CE2"/>
    <w:rsid w:val="002D5677"/>
    <w:rsid w:val="002E203B"/>
    <w:rsid w:val="002E5551"/>
    <w:rsid w:val="002F1306"/>
    <w:rsid w:val="0030562B"/>
    <w:rsid w:val="0030715D"/>
    <w:rsid w:val="00322737"/>
    <w:rsid w:val="00357309"/>
    <w:rsid w:val="003637AC"/>
    <w:rsid w:val="00372444"/>
    <w:rsid w:val="00385933"/>
    <w:rsid w:val="003B36E4"/>
    <w:rsid w:val="003B5CCD"/>
    <w:rsid w:val="003C4F80"/>
    <w:rsid w:val="003C5FD9"/>
    <w:rsid w:val="003D30EA"/>
    <w:rsid w:val="003D6958"/>
    <w:rsid w:val="003E1575"/>
    <w:rsid w:val="003E1F8E"/>
    <w:rsid w:val="00406B52"/>
    <w:rsid w:val="004245D8"/>
    <w:rsid w:val="0042507D"/>
    <w:rsid w:val="00437A6F"/>
    <w:rsid w:val="0045130B"/>
    <w:rsid w:val="00457276"/>
    <w:rsid w:val="004574BC"/>
    <w:rsid w:val="004701A8"/>
    <w:rsid w:val="00471A6A"/>
    <w:rsid w:val="00481A88"/>
    <w:rsid w:val="00491ABA"/>
    <w:rsid w:val="00492AE5"/>
    <w:rsid w:val="0049766B"/>
    <w:rsid w:val="004A34A4"/>
    <w:rsid w:val="004A4937"/>
    <w:rsid w:val="004A5307"/>
    <w:rsid w:val="004A5ED0"/>
    <w:rsid w:val="004A7A09"/>
    <w:rsid w:val="004B1115"/>
    <w:rsid w:val="004B62C7"/>
    <w:rsid w:val="004C3BDA"/>
    <w:rsid w:val="004C7B5F"/>
    <w:rsid w:val="004E0797"/>
    <w:rsid w:val="004E1443"/>
    <w:rsid w:val="004E1E8A"/>
    <w:rsid w:val="004E270E"/>
    <w:rsid w:val="004F1FF8"/>
    <w:rsid w:val="004F2223"/>
    <w:rsid w:val="005075B2"/>
    <w:rsid w:val="005104A9"/>
    <w:rsid w:val="005251EF"/>
    <w:rsid w:val="00525388"/>
    <w:rsid w:val="00526075"/>
    <w:rsid w:val="005347B5"/>
    <w:rsid w:val="00535BEE"/>
    <w:rsid w:val="00541836"/>
    <w:rsid w:val="00541A2C"/>
    <w:rsid w:val="00542C34"/>
    <w:rsid w:val="00545761"/>
    <w:rsid w:val="00552D84"/>
    <w:rsid w:val="00570012"/>
    <w:rsid w:val="00581C4D"/>
    <w:rsid w:val="00587B05"/>
    <w:rsid w:val="00592443"/>
    <w:rsid w:val="005A06F2"/>
    <w:rsid w:val="005A1A1C"/>
    <w:rsid w:val="005A3FBC"/>
    <w:rsid w:val="005A7081"/>
    <w:rsid w:val="005B28EF"/>
    <w:rsid w:val="005B5298"/>
    <w:rsid w:val="005B5705"/>
    <w:rsid w:val="005B7B93"/>
    <w:rsid w:val="005C144C"/>
    <w:rsid w:val="005C56E7"/>
    <w:rsid w:val="005C6B81"/>
    <w:rsid w:val="005C7F1B"/>
    <w:rsid w:val="005D0ECC"/>
    <w:rsid w:val="005D4B42"/>
    <w:rsid w:val="005D6F8E"/>
    <w:rsid w:val="005F2E42"/>
    <w:rsid w:val="0061337D"/>
    <w:rsid w:val="006174C7"/>
    <w:rsid w:val="0062665E"/>
    <w:rsid w:val="00635965"/>
    <w:rsid w:val="00637736"/>
    <w:rsid w:val="00641C32"/>
    <w:rsid w:val="0065033B"/>
    <w:rsid w:val="00650CE6"/>
    <w:rsid w:val="00650EED"/>
    <w:rsid w:val="00651863"/>
    <w:rsid w:val="00661B2F"/>
    <w:rsid w:val="006628D8"/>
    <w:rsid w:val="00664B98"/>
    <w:rsid w:val="00674865"/>
    <w:rsid w:val="0067771F"/>
    <w:rsid w:val="00680790"/>
    <w:rsid w:val="0068196E"/>
    <w:rsid w:val="0069139E"/>
    <w:rsid w:val="006921B7"/>
    <w:rsid w:val="006979A5"/>
    <w:rsid w:val="006A5E5B"/>
    <w:rsid w:val="006A6D02"/>
    <w:rsid w:val="006B0EE0"/>
    <w:rsid w:val="006B498A"/>
    <w:rsid w:val="006E09F6"/>
    <w:rsid w:val="006E75DF"/>
    <w:rsid w:val="00704E00"/>
    <w:rsid w:val="00711D87"/>
    <w:rsid w:val="00712B4D"/>
    <w:rsid w:val="00713E96"/>
    <w:rsid w:val="0072222C"/>
    <w:rsid w:val="007246DF"/>
    <w:rsid w:val="00725041"/>
    <w:rsid w:val="0073179D"/>
    <w:rsid w:val="00740820"/>
    <w:rsid w:val="00752DC3"/>
    <w:rsid w:val="007546E3"/>
    <w:rsid w:val="00755252"/>
    <w:rsid w:val="007629C4"/>
    <w:rsid w:val="00763B7F"/>
    <w:rsid w:val="007745F8"/>
    <w:rsid w:val="00785354"/>
    <w:rsid w:val="007B573B"/>
    <w:rsid w:val="007B7C96"/>
    <w:rsid w:val="007C6736"/>
    <w:rsid w:val="007F181E"/>
    <w:rsid w:val="00802FDA"/>
    <w:rsid w:val="00803242"/>
    <w:rsid w:val="0082279C"/>
    <w:rsid w:val="00827DC0"/>
    <w:rsid w:val="00830E51"/>
    <w:rsid w:val="008316C2"/>
    <w:rsid w:val="008353CB"/>
    <w:rsid w:val="00837522"/>
    <w:rsid w:val="008541DE"/>
    <w:rsid w:val="008573CB"/>
    <w:rsid w:val="008808EE"/>
    <w:rsid w:val="008855D9"/>
    <w:rsid w:val="008916A5"/>
    <w:rsid w:val="008A3296"/>
    <w:rsid w:val="008B5030"/>
    <w:rsid w:val="008B6F55"/>
    <w:rsid w:val="008B78BE"/>
    <w:rsid w:val="008C03AF"/>
    <w:rsid w:val="008D09CA"/>
    <w:rsid w:val="008E30A5"/>
    <w:rsid w:val="008E4DE9"/>
    <w:rsid w:val="008E5CE2"/>
    <w:rsid w:val="008F3FFA"/>
    <w:rsid w:val="00901842"/>
    <w:rsid w:val="00913ED4"/>
    <w:rsid w:val="00914A54"/>
    <w:rsid w:val="00917194"/>
    <w:rsid w:val="0092284B"/>
    <w:rsid w:val="00922D25"/>
    <w:rsid w:val="00923FEE"/>
    <w:rsid w:val="00937CF9"/>
    <w:rsid w:val="00955E91"/>
    <w:rsid w:val="00957D69"/>
    <w:rsid w:val="00971186"/>
    <w:rsid w:val="00972758"/>
    <w:rsid w:val="00993D51"/>
    <w:rsid w:val="00997BFD"/>
    <w:rsid w:val="009A7BC4"/>
    <w:rsid w:val="009C654A"/>
    <w:rsid w:val="009D6210"/>
    <w:rsid w:val="009E6DE0"/>
    <w:rsid w:val="009E77A3"/>
    <w:rsid w:val="00A01EB6"/>
    <w:rsid w:val="00A02AFE"/>
    <w:rsid w:val="00A03321"/>
    <w:rsid w:val="00A21F06"/>
    <w:rsid w:val="00A23F7C"/>
    <w:rsid w:val="00A25325"/>
    <w:rsid w:val="00A400F0"/>
    <w:rsid w:val="00A53F2D"/>
    <w:rsid w:val="00A56B4F"/>
    <w:rsid w:val="00A6103C"/>
    <w:rsid w:val="00A63FE6"/>
    <w:rsid w:val="00A64547"/>
    <w:rsid w:val="00A800D1"/>
    <w:rsid w:val="00A81280"/>
    <w:rsid w:val="00A8275D"/>
    <w:rsid w:val="00A85BEB"/>
    <w:rsid w:val="00A86F20"/>
    <w:rsid w:val="00AA6085"/>
    <w:rsid w:val="00AB32DA"/>
    <w:rsid w:val="00AC4BF3"/>
    <w:rsid w:val="00AD588E"/>
    <w:rsid w:val="00AE690A"/>
    <w:rsid w:val="00AF2099"/>
    <w:rsid w:val="00AF5C67"/>
    <w:rsid w:val="00B079E4"/>
    <w:rsid w:val="00B15DEF"/>
    <w:rsid w:val="00B2290E"/>
    <w:rsid w:val="00B322BB"/>
    <w:rsid w:val="00B37F0C"/>
    <w:rsid w:val="00B45200"/>
    <w:rsid w:val="00B45CD2"/>
    <w:rsid w:val="00B470DE"/>
    <w:rsid w:val="00B4774F"/>
    <w:rsid w:val="00B80BDB"/>
    <w:rsid w:val="00B81689"/>
    <w:rsid w:val="00B85DA1"/>
    <w:rsid w:val="00B92234"/>
    <w:rsid w:val="00BB249E"/>
    <w:rsid w:val="00BB607D"/>
    <w:rsid w:val="00BF6BA3"/>
    <w:rsid w:val="00C178C4"/>
    <w:rsid w:val="00C3016B"/>
    <w:rsid w:val="00C33004"/>
    <w:rsid w:val="00C3678F"/>
    <w:rsid w:val="00C427C7"/>
    <w:rsid w:val="00C4510D"/>
    <w:rsid w:val="00C53A21"/>
    <w:rsid w:val="00C54B35"/>
    <w:rsid w:val="00C653CD"/>
    <w:rsid w:val="00C67A68"/>
    <w:rsid w:val="00C769F4"/>
    <w:rsid w:val="00C85CD4"/>
    <w:rsid w:val="00C86F47"/>
    <w:rsid w:val="00C960CB"/>
    <w:rsid w:val="00CB32CE"/>
    <w:rsid w:val="00CB5CFF"/>
    <w:rsid w:val="00CC7E31"/>
    <w:rsid w:val="00CD0784"/>
    <w:rsid w:val="00CE3462"/>
    <w:rsid w:val="00CE4125"/>
    <w:rsid w:val="00CE6849"/>
    <w:rsid w:val="00CF43B1"/>
    <w:rsid w:val="00D029FC"/>
    <w:rsid w:val="00D03C13"/>
    <w:rsid w:val="00D070CC"/>
    <w:rsid w:val="00D11055"/>
    <w:rsid w:val="00D1765E"/>
    <w:rsid w:val="00D23AB7"/>
    <w:rsid w:val="00D26936"/>
    <w:rsid w:val="00D32155"/>
    <w:rsid w:val="00D334E1"/>
    <w:rsid w:val="00D33C3C"/>
    <w:rsid w:val="00D403DD"/>
    <w:rsid w:val="00D41350"/>
    <w:rsid w:val="00D4518A"/>
    <w:rsid w:val="00D54498"/>
    <w:rsid w:val="00D615F1"/>
    <w:rsid w:val="00D63F21"/>
    <w:rsid w:val="00D72521"/>
    <w:rsid w:val="00D72E79"/>
    <w:rsid w:val="00D74B48"/>
    <w:rsid w:val="00D83E6A"/>
    <w:rsid w:val="00D871A7"/>
    <w:rsid w:val="00D97E3C"/>
    <w:rsid w:val="00DA26B6"/>
    <w:rsid w:val="00DA7CF4"/>
    <w:rsid w:val="00DB7F08"/>
    <w:rsid w:val="00DD4203"/>
    <w:rsid w:val="00DD4ADE"/>
    <w:rsid w:val="00DE1369"/>
    <w:rsid w:val="00DE3A88"/>
    <w:rsid w:val="00DF47C8"/>
    <w:rsid w:val="00E009AA"/>
    <w:rsid w:val="00E033F9"/>
    <w:rsid w:val="00E07480"/>
    <w:rsid w:val="00E1569D"/>
    <w:rsid w:val="00E162E8"/>
    <w:rsid w:val="00E2223A"/>
    <w:rsid w:val="00E30E7C"/>
    <w:rsid w:val="00E33DE4"/>
    <w:rsid w:val="00E423EC"/>
    <w:rsid w:val="00E46CF0"/>
    <w:rsid w:val="00E575C2"/>
    <w:rsid w:val="00E61F96"/>
    <w:rsid w:val="00E73FFA"/>
    <w:rsid w:val="00E82D2C"/>
    <w:rsid w:val="00E930DD"/>
    <w:rsid w:val="00E97FDD"/>
    <w:rsid w:val="00EB2382"/>
    <w:rsid w:val="00ED3BE2"/>
    <w:rsid w:val="00EE21CB"/>
    <w:rsid w:val="00EE4CDC"/>
    <w:rsid w:val="00F00BEE"/>
    <w:rsid w:val="00F01ACF"/>
    <w:rsid w:val="00F13AB3"/>
    <w:rsid w:val="00F239FF"/>
    <w:rsid w:val="00F24EB7"/>
    <w:rsid w:val="00F307B7"/>
    <w:rsid w:val="00F33F43"/>
    <w:rsid w:val="00F3449C"/>
    <w:rsid w:val="00F5459C"/>
    <w:rsid w:val="00F601F3"/>
    <w:rsid w:val="00F62F4D"/>
    <w:rsid w:val="00F72188"/>
    <w:rsid w:val="00F850CA"/>
    <w:rsid w:val="00FA363F"/>
    <w:rsid w:val="00FB02B3"/>
    <w:rsid w:val="00FB5FBF"/>
    <w:rsid w:val="00FB66B5"/>
    <w:rsid w:val="00FB7B6F"/>
    <w:rsid w:val="00FC66B2"/>
    <w:rsid w:val="00FC66FF"/>
    <w:rsid w:val="00FD01D2"/>
    <w:rsid w:val="00FD0677"/>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029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rezerviranogmjesta" w:type="character">
    <w:name w:val="Placeholder Text"/>
    <w:basedOn w:val="Zadanifontodlomka"/>
    <w:uiPriority w:val="99"/>
    <w:semiHidden/>
    <w:rsid w:val="00D403DD"/>
    <w:rPr>
      <w:color w:val="808080"/>
      <w:bdr w:space="0" w:sz="0" w:color="auto" w:val="none"/>
      <w:shd w:fill="auto" w:color="auto" w:val="clear"/>
    </w:rPr>
  </w:style>
  <w:style w:customStyle="true" w:styleId="eSPISCCParagraphDefaultFont" w:type="character">
    <w:name w:val="eSPIS_CC_Paragraph Default Font"/>
    <w:basedOn w:val="Zadanifontodlomka"/>
    <w:rsid w:val="00D403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03DD"/>
    <w:rPr>
      <w:bdr w:space="0" w:sz="0" w:color="auto" w:val="none"/>
      <w:shd w:fill="FFFFCC" w:color="auto" w:val="clear"/>
      <w:lang w:val="hr-HR"/>
    </w:rPr>
  </w:style>
  <w:style w:customStyle="true" w:styleId="PozadinaSvijetloCrvena" w:type="character">
    <w:name w:val="Pozadina_SvijetloCrvena"/>
    <w:basedOn w:val="eSPISCCParagraphDefaultFont"/>
    <w:rsid w:val="00D403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03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029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rezerviranogmjesta" w:type="character">
    <w:name w:val="Placeholder Text"/>
    <w:basedOn w:val="Zadanifontodlomka"/>
    <w:uiPriority w:val="99"/>
    <w:semiHidden/>
    <w:rsid w:val="00D403DD"/>
    <w:rPr>
      <w:color w:val="808080"/>
      <w:bdr w:color="auto" w:space="0" w:sz="0" w:val="none"/>
      <w:shd w:color="auto" w:fill="auto" w:val="clear"/>
    </w:rPr>
  </w:style>
  <w:style w:customStyle="1" w:styleId="eSPISCCParagraphDefaultFont" w:type="character">
    <w:name w:val="eSPIS_CC_Paragraph Default Font"/>
    <w:basedOn w:val="Zadanifontodlomka"/>
    <w:rsid w:val="00D403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03DD"/>
    <w:rPr>
      <w:bdr w:color="auto" w:space="0" w:sz="0" w:val="none"/>
      <w:shd w:color="auto" w:fill="FFFFCC" w:val="clear"/>
      <w:lang w:val="hr-HR"/>
    </w:rPr>
  </w:style>
  <w:style w:customStyle="1" w:styleId="PozadinaSvijetloCrvena" w:type="character">
    <w:name w:val="Pozadina_SvijetloCrvena"/>
    <w:basedOn w:val="eSPISCCParagraphDefaultFont"/>
    <w:rsid w:val="00D403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03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450972">
      <w:bodyDiv w:val="true"/>
      <w:marLeft w:val="0"/>
      <w:marRight w:val="0"/>
      <w:marTop w:val="0"/>
      <w:marBottom w:val="0"/>
      <w:divBdr>
        <w:top w:space="0" w:sz="0" w:color="auto" w:val="none"/>
        <w:left w:space="0" w:sz="0" w:color="auto" w:val="none"/>
        <w:bottom w:space="0" w:sz="0" w:color="auto" w:val="none"/>
        <w:right w:space="0" w:sz="0" w:color="auto" w:val="none"/>
      </w:divBdr>
    </w:div>
    <w:div w:id="102984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5. listopada 2018.</izvorni_sadrzaj>
    <derivirana_varijabla naziv="DomainObject.StvarniPocetakDatum_1">5. listopada 2018.</derivirana_varijabla>
  </DomainObject.StvarniPocetakDatum>
  <DomainObject.StvarniZavrsetakDatum>
    <izvorni_sadrzaj>5. listopada 2018.</izvorni_sadrzaj>
    <derivirana_varijabla naziv="DomainObject.StvarniZavrsetakDatum_1">5. listopada 2018.</derivirana_varijabla>
  </DomainObject.StvarniZavrsetakDatum>
  <DomainObject.PlaniraniZavrsetakDatum>
    <izvorni_sadrzaj>5. listopada 2018.</izvorni_sadrzaj>
    <derivirana_varijabla naziv="DomainObject.PlaniraniZavrsetakDatum_1">5. listopada 2018.</derivirana_varijabla>
  </DomainObject.PlaniraniZavrsetakDatum>
  <DomainObject.PlaniraniPocetakDatum>
    <izvorni_sadrzaj>5. listopada 2018.</izvorni_sadrzaj>
    <derivirana_varijabla naziv="DomainObject.PlaniraniPocetakDatum_1">5. listopada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09:13</izvorni_sadrzaj>
    <derivirana_varijabla naziv="DomainObject.StvarniZavrsetakVrijeme_1">09:13</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2018.</izvorni_sadrzaj>
    <derivirana_varijabla naziv="DomainObject.Zapisnik.DatumKreiranja_1">5. listopada 2018.</derivirana_varijabla>
  </DomainObject.Zapisnik.DatumKreiranja>
  <DomainObject.Zapisnik.ImovinskaKorist>
    <izvorni_sadrzaj/>
    <derivirana_varijabla naziv="DomainObject.Zapisnik.ImovinskaKorist_1"/>
  </DomainObject.Zapisnik.ImovinskaKorist>
  <DomainObject.Zapisnik.Oznaka>
    <izvorni_sadrzaj>St-440/2016-57</izvorni_sadrzaj>
    <derivirana_varijabla naziv="DomainObject.Zapisnik.Oznaka_1">St-440/2016-57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St-440/2016</izvorni_sadrzaj>
    <derivirana_varijabla naziv="DomainObject.Predmet.OznakaBroj_1">St-440/2016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 B. R. d.o.o. KRŠAN zastupanog po punomoćniku Dina Predrag; Robert Predrag</izvorni_sadrzaj>
    <derivirana_varijabla naziv="DomainObject.Predmet.ProtustrankaFormated_1">  P. B. R. d.o.o. KRŠAN zastupanog po punomoćniku Dina Predrag; Robert Predrag</derivirana_varijabla>
  </DomainObject.Predmet.ProtustrankaFormated>
  <DomainObject.Predmet.ProtustrankaFormatedOIB>
    <izvorni_sadrzaj>  P. B. R. d.o.o. KRŠAN, OIB 10472063699 zastupanog po punomoćniku Dina Predrag; Robert Predrag</izvorni_sadrzaj>
    <derivirana_varijabla naziv="DomainObject.Predmet.ProtustrankaFormatedOIB_1">  P. B. R. d.o.o. KRŠAN, OIB 10472063699 zastupanog po punomoćniku Dina Predrag; Robert Predrag</derivirana_varijabla>
  </DomainObject.Predmet.ProtustrankaFormatedOIB>
  <DomainObject.Predmet.ProtustrankaFormatedWithAdress>
    <izvorni_sadrzaj> P. B. R. d.o.o. KRŠAN, Lazarići 5, 52232 Kršan zastupanog po punomoćniku Dina Predrag; Robert Predrag</izvorni_sadrzaj>
    <derivirana_varijabla naziv="DomainObject.Predmet.ProtustrankaFormatedWithAdress_1"> P. B. R. d.o.o. KRŠAN, Lazarići 5, 52232 Kršan zastupanog po punomoćniku Dina Predrag; Robert Predrag</derivirana_varijabla>
  </DomainObject.Predmet.ProtustrankaFormatedWithAdress>
  <DomainObject.Predmet.ProtustrankaFormatedWithAdressOIB>
    <izvorni_sadrzaj> P. B. R. d.o.o. KRŠAN, OIB 10472063699, Lazarići 5, 52232 Kršan zastupanog po punomoćniku Dina Predrag; Robert Predrag</izvorni_sadrzaj>
    <derivirana_varijabla naziv="DomainObject.Predmet.ProtustrankaFormatedWithAdressOIB_1"> P. B. R. d.o.o. KRŠAN, OIB 10472063699, Lazarići 5, 52232 Kršan zastupanog po punomoćniku Dina Predrag; Robert Predrag</derivirana_varijabla>
  </DomainObject.Predmet.ProtustrankaFormatedWithAdressOIB>
  <DomainObject.Predmet.ProtustrankaWithAdress>
    <izvorni_sadrzaj>P. B. R. d.o.o. KRŠAN Lazarići 5, 52232 Kršan</izvorni_sadrzaj>
    <derivirana_varijabla naziv="DomainObject.Predmet.ProtustrankaWithAdress_1">P. B. R. d.o.o. KRŠAN Lazarići 5, 52232 Kršan</derivirana_varijabla>
  </DomainObject.Predmet.ProtustrankaWithAdress>
  <DomainObject.Predmet.ProtustrankaWithAdressOIB>
    <izvorni_sadrzaj>P. B. R. d.o.o. KRŠAN, OIB 10472063699, Lazarići 5, 52232 Kršan</izvorni_sadrzaj>
    <derivirana_varijabla naziv="DomainObject.Predmet.ProtustrankaWithAdressOIB_1">P. B. R. d.o.o. KRŠAN, OIB 10472063699, Lazarići 5, 52232 Kršan</derivirana_varijabla>
  </DomainObject.Predmet.ProtustrankaWithAdressOIB>
  <DomainObject.Predmet.ProtustrankaNazivFormated>
    <izvorni_sadrzaj>P. B. R. d.o.o. KRŠAN</izvorni_sadrzaj>
    <derivirana_varijabla naziv="DomainObject.Predmet.ProtustrankaNazivFormated_1">P. B. R. d.o.o. KRŠAN</derivirana_varijabla>
  </DomainObject.Predmet.ProtustrankaNazivFormated>
  <DomainObject.Predmet.ProtustrankaNazivFormatedOIB>
    <izvorni_sadrzaj>P. B. R. d.o.o. KRŠAN, OIB 10472063699</izvorni_sadrzaj>
    <derivirana_varijabla naziv="DomainObject.Predmet.ProtustrankaNazivFormatedOIB_1">P. B. R. d.o.o. KRŠAN, OIB 10472063699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944301.73</izvorni_sadrzaj>
    <derivirana_varijabla naziv="DomainObject.Predmet.TrenutnaVrijednost_1">944301.73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 B. R. d.o.o. KRŠAN zastupanog po punomoćniku Dina Predrag; Robert Predrag</item>
    </izvorni_sadrzaj>
    <derivirana_varijabla naziv="DomainObject.Predmet.ProtuStrankaListFormated_1">
      <item>P. B. R. d.o.o. KRŠAN zastupanog po punomoćniku Dina Predrag; Robert Predrag</item>
    </derivirana_varijabla>
  </DomainObject.Predmet.ProtuStrankaListFormated>
  <DomainObject.Predmet.ProtuStrankaListFormatedOIB>
    <izvorni_sadrzaj>
      <item>P. B. R. d.o.o. KRŠAN, OIB 10472063699 zastupanog po punomoćniku Dina Predrag; Robert Predrag</item>
    </izvorni_sadrzaj>
    <derivirana_varijabla naziv="DomainObject.Predmet.ProtuStrankaListFormatedOIB_1">
      <item>P. B. R. d.o.o. KRŠAN, OIB 10472063699 zastupanog po punomoćniku Dina Predrag; Robert Predrag</item>
    </derivirana_varijabla>
  </DomainObject.Predmet.ProtuStrankaListFormatedOIB>
  <DomainObject.Predmet.ProtuStrankaListFormatedWithAdress>
    <izvorni_sadrzaj>
      <item>P. B. R. d.o.o. KRŠAN, Lazarići 5, 52232 Kršan zastupanog po punomoćniku Dina Predrag; Robert Predrag</item>
    </izvorni_sadrzaj>
    <derivirana_varijabla naziv="DomainObject.Predmet.ProtuStrankaListFormatedWithAdress_1">
      <item>P. B. R. d.o.o. KRŠAN, Lazarići 5, 52232 Kršan zastupanog po punomoćniku Dina Predrag; Robert Predrag</item>
    </derivirana_varijabla>
  </DomainObject.Predmet.ProtuStrankaListFormatedWithAdress>
  <DomainObject.Predmet.ProtuStrankaListFormatedWithAdressOIB>
    <izvorni_sadrzaj>
      <item>P. B. R. d.o.o. KRŠAN, OIB 10472063699, Lazarići 5, 52232 Kršan zastupanog po punomoćniku Dina Predrag; Robert Predrag</item>
    </izvorni_sadrzaj>
    <derivirana_varijabla naziv="DomainObject.Predmet.ProtuStrankaListFormatedWithAdressOIB_1">
      <item>P. B. R. d.o.o. KRŠAN, OIB 10472063699, Lazarići 5, 52232 Kršan zastupanog po punomoćniku Dina Predrag; Robert Predrag</item>
    </derivirana_varijabla>
  </DomainObject.Predmet.ProtuStrankaListFormatedWithAdressOIB>
  <DomainObject.Predmet.ProtuStrankaListNazivFormated>
    <izvorni_sadrzaj>
      <item>P. B. R. d.o.o. KRŠAN</item>
    </izvorni_sadrzaj>
    <derivirana_varijabla naziv="DomainObject.Predmet.ProtuStrankaListNazivFormated_1">
      <item>P. B. R. d.o.o. KRŠAN</item>
    </derivirana_varijabla>
  </DomainObject.Predmet.ProtuStrankaListNazivFormated>
  <DomainObject.Predmet.ProtuStrankaListNazivFormatedOIB>
    <izvorni_sadrzaj>
      <item>P. B. R. d.o.o. KRŠAN, OIB 10472063699</item>
    </izvorni_sadrzaj>
    <derivirana_varijabla naziv="DomainObject.Predmet.ProtuStrankaListNazivFormatedOIB_1">
      <item>P. B. R. d.o.o. KRŠAN, OIB 10472063699</item>
    </derivirana_varijabla>
  </DomainObject.Predmet.ProtuStrankaListNazivFormatedOIB>
  <DomainObject.Predmet.OstaliListFormated>
    <izvorni_sadrzaj>
      <item>Dina Predrag punomoćnica sudionika u postupku P. B. R. d.o.o. KRŠAN</item>
      <item>Robert Predrag punomoćnik sudionika u postupku P. B. R. d.o.o. KRŠAN</item>
    </izvorni_sadrzaj>
    <derivirana_varijabla naziv="DomainObject.Predmet.OstaliListFormated_1">
      <item>Dina Predrag punomoćnica sudionika u postupku P. B. R. d.o.o. KRŠAN</item>
      <item>Robert Predrag punomoćnik sudionika u postupku P. B. R. d.o.o. KRŠAN</item>
    </derivirana_varijabla>
  </DomainObject.Predmet.OstaliListFormated>
  <DomainObject.Predmet.OstaliListFormatedOIB>
    <izvorni_sadrzaj>
      <item>Dina Predrag, OIB 77760019252 punomoćnica sudionika u postupku P. B. R. d.o.o. KRŠAN</item>
      <item>Robert Predrag, OIB 63228843849 punomoćnik sudionika u postupku P. B. R. d.o.o. KRŠAN</item>
    </izvorni_sadrzaj>
    <derivirana_varijabla naziv="DomainObject.Predmet.OstaliListFormatedOIB_1">
      <item>Dina Predrag, OIB 77760019252 punomoćnica sudionika u postupku P. B. R. d.o.o. KRŠAN</item>
      <item>Robert Predrag, OIB 63228843849 punomoćnik sudionika u postupku P. B. R. d.o.o. KRŠAN</item>
    </derivirana_varijabla>
  </DomainObject.Predmet.OstaliListFormatedOIB>
  <DomainObject.Predmet.OstaliListFormatedWithAdress>
    <izvorni_sadrzaj>
      <item>Dina Predrag, Lazarići 5, 52232 Lazarići punomoćnica sudionika u postupku P. B. R. d.o.o. KRŠAN</item>
      <item>Robert Predrag, Lazarići 5, 52232 Lazarići punomoćnik sudionika u postupku P. B. R. d.o.o. KRŠAN</item>
    </izvorni_sadrzaj>
    <derivirana_varijabla naziv="DomainObject.Predmet.OstaliListFormatedWithAdress_1">
      <item>Dina Predrag, Lazarići 5, 52232 Lazarići punomoćnica sudionika u postupku P. B. R. d.o.o. KRŠAN</item>
      <item>Robert Predrag, Lazarići 5, 52232 Lazarići punomoćnik sudionika u postupku P. B. R. d.o.o. KRŠAN</item>
    </derivirana_varijabla>
  </DomainObject.Predmet.OstaliListFormatedWithAdress>
  <DomainObject.Predmet.OstaliListFormatedWithAdressOIB>
    <izvorni_sadrzaj>
      <item>Dina Predrag, OIB 77760019252, Lazarići 5, 52232 Lazarići punomoćnica sudionika u postupku P. B. R. d.o.o. KRŠAN</item>
      <item>Robert Predrag, OIB 63228843849, Lazarići 5, 52232 Lazarići punomoćnik sudionika u postupku P. B. R. d.o.o. KRŠAN</item>
    </izvorni_sadrzaj>
    <derivirana_varijabla naziv="DomainObject.Predmet.OstaliListFormatedWithAdressOIB_1">
      <item>Dina Predrag, OIB 77760019252, Lazarići 5, 52232 Lazarići punomoćnica sudionika u postupku P. B. R. d.o.o. KRŠAN</item>
      <item>Robert Predrag, OIB 63228843849, Lazarići 5, 52232 Lazarići punomoćnik sudionika u postupku P. B. R. d.o.o. KRŠAN</item>
    </derivirana_varijabla>
  </DomainObject.Predmet.OstaliListFormatedWithAdressOIB>
  <DomainObject.Predmet.OstaliListNazivFormated>
    <izvorni_sadrzaj>
      <item>Dina Predrag</item>
      <item>Robert Predrag</item>
    </izvorni_sadrzaj>
    <derivirana_varijabla naziv="DomainObject.Predmet.OstaliListNazivFormated_1">
      <item>Dina Predrag</item>
      <item>Robert Predrag</item>
    </derivirana_varijabla>
  </DomainObject.Predmet.OstaliListNazivFormated>
  <DomainObject.Predmet.OstaliListNazivFormatedOIB>
    <izvorni_sadrzaj>
      <item>Dina Predrag, OIB 77760019252</item>
      <item>Robert Predrag, OIB 63228843849</item>
    </izvorni_sadrzaj>
    <derivirana_varijabla naziv="DomainObject.Predmet.OstaliListNazivFormatedOIB_1">
      <item>Dina Predrag, OIB 77760019252</item>
      <item>Robert Predrag, OIB 63228843849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St-440/2016-57</izvorni_sadrzaj>
    <derivirana_varijabla naziv="DomainObject.PoslovniBrojDokumenta_1">St-440/2016-57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 B. R. d.o.o. KRŠAN</izvorni_sadrzaj>
    <derivirana_varijabla naziv="DomainObject.Predmet.ProtustrankaIDrugi_1">P. B. R. d.o.o. KRŠAN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 B. R. d.o.o. KRŠAN, OIB 10472063699, Lazarići 5, 52232 Kršan</izvorni_sadrzaj>
    <derivirana_varijabla naziv="DomainObject.Predmet.ProtustrankaIDrugiAdressOIB_1">P. B. R. d.o.o. KRŠAN, OIB 10472063699, Lazarići 5, 52232 Kršan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 B. R. d.o.o. KRŠAN</item>
      <item>Dina Predrag</item>
      <item>Robert Predrag</item>
    </izvorni_sadrzaj>
    <derivirana_varijabla naziv="DomainObject.Predmet.SudioniciListNaziv_1">
      <item>FINANCIJSKA AGENCIJA, RC RIJEKA, PODRUŽNICA PULA, PULA</item>
      <item>P. B. R. d.o.o. KRŠAN</item>
      <item>Dina Predrag</item>
      <item>Robert Predrag</item>
    </derivirana_varijabla>
  </DomainObject.Predmet.SudioniciListNaziv>
  <DomainObject.Predmet.SudioniciListAdressOIB>
    <izvorni_sadrzaj>
      <item>FINANCIJSKA AGENCIJA, RC RIJEKA, PODRUŽNICA PULA, PULA, OIB 85821130368, Ulica grada Vukovara 70,10000 Zagreb</item>
      <item>P. B. R. d.o.o. KRŠAN, OIB 10472063699, Lazarići 5,52232 Kršan</item>
      <item>Dina Predrag, OIB 77760019252, Lazarići 5,52232 Lazarići</item>
      <item>Robert Predrag, OIB 63228843849, Lazarići 5,52232 Lazarići</item>
    </izvorni_sadrzaj>
    <derivirana_varijabla naziv="DomainObject.Predmet.SudioniciListAdressOIB_1">
      <item>FINANCIJSKA AGENCIJA, RC RIJEKA, PODRUŽNICA PULA, PULA, OIB 85821130368, Ulica grada Vukovara 70,10000 Zagreb</item>
      <item>P. B. R. d.o.o. KRŠAN, OIB 10472063699, Lazarići 5,52232 Kršan</item>
      <item>Dina Predrag, OIB 77760019252, Lazarići 5,52232 Lazarići</item>
      <item>Robert Predrag, OIB 63228843849, Lazarići 5,52232 Lazarići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10472063699</item>
      <item>, OIB 77760019252</item>
      <item>, OIB 63228843849</item>
    </izvorni_sadrzaj>
    <derivirana_varijabla naziv="DomainObject.Predmet.SudioniciListNazivOIB_1">
      <item>, OIB 85821130368</item>
      <item>, OIB 10472063699</item>
      <item>, OIB 77760019252</item>
      <item>, OIB 63228843849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344</properties:Words>
  <properties:Characters>1989</properties:Characters>
  <properties:Lines>70</properties:Lines>
  <properties:Paragraphs>29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2438</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2018-10-05T06:41:00Z</dcterms:created>
  <dc:creator>drabar</dc:creator>
  <cp:lastModifiedBy>Sanja Prodan</cp:lastModifiedBy>
  <cp:lastPrinted>2011-05-04T12:30:00Z</cp:lastPrinted>
  <dcterms:modified xmlns:xsi="http://www.w3.org/2001/XMLSchema-instance" xsi:type="dcterms:W3CDTF">2018-10-05T07:16:00Z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St-440/2016-57 / Zapisnik - Skupština vjerovnika (st-440-2016-57-pbr kršan skupština vjerovnika.docx)</vt:lpwstr>
  </prop:property>
  <prop:property name="CC_coloring" pid="4" fmtid="{D5CDD505-2E9C-101B-9397-08002B2CF9AE}">
    <vt:bool>false</vt:bool>
  </prop:property>
  <prop:property name="BrojStranica" pid="5" fmtid="{D5CDD505-2E9C-101B-9397-08002B2CF9AE}">
    <vt:i4>2</vt:i4>
  </prop:property>
</prop:Properties>
</file>