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9c29" w14:paraId="31d9c29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C937E3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C937E3" w:rsidR="00013D4A">
      <w:r w:rsidRPr="00586DD5">
        <w:t xml:space="preserve">TRGOVAČKI SUD U ZAGREBU                            </w:t>
      </w:r>
      <w:r w:rsidR="00C20A9B">
        <w:t xml:space="preserve">                         </w:t>
      </w:r>
      <w:r w:rsidR="00C937E3">
        <w:tab/>
      </w:r>
      <w:r w:rsidR="00C20A9B">
        <w:t xml:space="preserve">     89</w:t>
      </w:r>
      <w:r w:rsidRPr="00586DD5">
        <w:t>. St</w:t>
      </w:r>
      <w:r w:rsidR="00C20A9B">
        <w:t>-</w:t>
      </w:r>
      <w:r w:rsidR="00C937E3">
        <w:t>4524/16-22</w:t>
      </w:r>
    </w:p>
    <w:p w:rsidRDefault="00C937E3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C937E3" w:rsidP="00C937E3" w:rsidR="00C937E3" w:rsidRPr="00063E6C">
      <w:pPr>
        <w:ind w:firstLine="720"/>
        <w:jc w:val="both"/>
      </w:pPr>
      <w:r w:rsidRPr="00C4645C">
        <w:t xml:space="preserve">Trgovački sud u Zagrebu, po sucu Nikolini Dorić Hadžisejdić u stečajnom postupku u povodu prijedloga predlagatelja Republike Hrvatske, Ministarstva financija, Porezne uprave, OIB: 18683136487, koju zastupa Županijsko državno odvjetništvo u </w:t>
      </w:r>
      <w:r>
        <w:t>Zagrebu</w:t>
      </w:r>
      <w:r w:rsidRPr="00C4645C">
        <w:t xml:space="preserve">, za otvaranje stečajnog postupka nad dužnikom </w:t>
      </w:r>
      <w:r>
        <w:t>INTERGRAD OPREMA d.o.o., Zagreb, VIII Ravnice 4a, OIB: 76468491058</w:t>
      </w:r>
      <w:r w:rsidRPr="000A528E">
        <w:rPr>
          <w:lang w:val="pt-BR"/>
        </w:rPr>
        <w:t xml:space="preserve">, </w:t>
      </w:r>
      <w:r>
        <w:rPr>
          <w:lang w:val="pt-BR"/>
        </w:rPr>
        <w:t>22</w:t>
      </w:r>
      <w:r w:rsidRPr="000A528E">
        <w:rPr>
          <w:lang w:val="pt-BR"/>
        </w:rPr>
        <w:t xml:space="preserve">. </w:t>
      </w:r>
      <w:r>
        <w:rPr>
          <w:lang w:val="pt-BR"/>
        </w:rPr>
        <w:t>svibnja</w:t>
      </w:r>
      <w:r w:rsidRPr="000A528E">
        <w:rPr>
          <w:lang w:val="pt-BR"/>
        </w:rPr>
        <w:t xml:space="preserve"> 201</w:t>
      </w:r>
      <w:r>
        <w:rPr>
          <w:lang w:val="pt-BR"/>
        </w:rPr>
        <w:t>8</w:t>
      </w:r>
      <w:r w:rsidRPr="000A528E">
        <w:rPr>
          <w:lang w:val="pt-BR"/>
        </w:rPr>
        <w:t>.</w:t>
      </w:r>
      <w:r w:rsidRPr="000A528E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437159">
        <w:t xml:space="preserve">rasprave o uvjetima </w:t>
      </w:r>
      <w:r w:rsidR="008D6FB5" w:rsidRPr="008D6FB5">
        <w:t xml:space="preserve">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C937E3">
        <w:t>INTERGRAD OPREMA d.o.o., Zagreb, VIII Ravnice 4a, OIB: 76468491058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</w:t>
      </w:r>
      <w:r w:rsidR="00C937E3">
        <w:t>27</w:t>
      </w:r>
      <w:r w:rsidR="00013D4A">
        <w:t xml:space="preserve">. </w:t>
      </w:r>
      <w:r w:rsidR="00C937E3">
        <w:t>lipnja</w:t>
      </w:r>
      <w:r w:rsidR="00C20A9B" w:rsidRPr="00C20A9B">
        <w:t xml:space="preserve"> </w:t>
      </w:r>
      <w:r w:rsidR="00026C87">
        <w:t>201</w:t>
      </w:r>
      <w:r w:rsidR="00C937E3">
        <w:t>8</w:t>
      </w:r>
      <w:r w:rsidR="00026C87">
        <w:t xml:space="preserve">. u </w:t>
      </w:r>
      <w:r w:rsidR="00C937E3">
        <w:t>9</w:t>
      </w:r>
      <w:r w:rsidR="009C20B8">
        <w:t>:</w:t>
      </w:r>
      <w:r w:rsidR="00C937E3">
        <w:t>00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 xml:space="preserve">. </w:t>
      </w:r>
      <w:r w:rsidR="00C937E3">
        <w:t>89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>
      <w:pPr>
        <w:jc w:val="both"/>
      </w:pPr>
      <w:r>
        <w:t xml:space="preserve">-   </w:t>
      </w:r>
      <w:r w:rsidR="00B03DDD">
        <w:t xml:space="preserve"> </w:t>
      </w:r>
      <w:proofErr w:type="spellStart"/>
      <w:r w:rsidR="00437159">
        <w:t>Addiko</w:t>
      </w:r>
      <w:proofErr w:type="spellEnd"/>
      <w:r w:rsidR="00437159">
        <w:t xml:space="preserve"> </w:t>
      </w:r>
      <w:proofErr w:type="spellStart"/>
      <w:r w:rsidR="00437159">
        <w:t>bank</w:t>
      </w:r>
      <w:proofErr w:type="spellEnd"/>
      <w:r w:rsidR="00C937E3">
        <w:t xml:space="preserve"> 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937E3">
        <w:t>22</w:t>
      </w:r>
      <w:r w:rsidR="00013D4A">
        <w:t xml:space="preserve">. </w:t>
      </w:r>
      <w:r w:rsidR="00C937E3">
        <w:t>svibnja</w:t>
      </w:r>
      <w:r w:rsidR="00EF7A29">
        <w:t xml:space="preserve"> 201</w:t>
      </w:r>
      <w:r w:rsidR="00C937E3">
        <w:t>8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DD3191">
        <w:t>, 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D3191" w:rsidP="007B64C7" w:rsidR="00DD319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D3191" w:rsidP="007B64C7" w:rsidR="00DD3191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586DD5">
      <w:pPr>
        <w:ind w:left="720"/>
      </w:pPr>
    </w:p>
    <w:sectPr w:rsidSect="00C937E3" w:rsidR="00B639DE" w:rsidRPr="00586DD5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7E3" w:rsidR="005E3781">
    <w:pPr>
      <w:pStyle w:val="Zaglavlje"/>
    </w:pPr>
    <w:r>
      <w:t xml:space="preserve">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7E3" w:rsidR="00C937E3">
    <w:pPr>
      <w:pStyle w:val="Zaglavlje"/>
    </w:pPr>
    <w:r>
      <w:t xml:space="preserve">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3D4A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37159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F5BEE"/>
    <w:rsid w:val="008235F4"/>
    <w:rsid w:val="00860319"/>
    <w:rsid w:val="00880F0E"/>
    <w:rsid w:val="008B05F8"/>
    <w:rsid w:val="008D6FB5"/>
    <w:rsid w:val="00974B5A"/>
    <w:rsid w:val="009C20B8"/>
    <w:rsid w:val="00A34C9C"/>
    <w:rsid w:val="00A45CFF"/>
    <w:rsid w:val="00A76551"/>
    <w:rsid w:val="00B03DDD"/>
    <w:rsid w:val="00B3613F"/>
    <w:rsid w:val="00B47261"/>
    <w:rsid w:val="00B639DE"/>
    <w:rsid w:val="00BF0BBF"/>
    <w:rsid w:val="00C20A9B"/>
    <w:rsid w:val="00C937E3"/>
    <w:rsid w:val="00CD0B3B"/>
    <w:rsid w:val="00D03437"/>
    <w:rsid w:val="00D47D35"/>
    <w:rsid w:val="00D52D3B"/>
    <w:rsid w:val="00D74489"/>
    <w:rsid w:val="00DB06B8"/>
    <w:rsid w:val="00DC5B26"/>
    <w:rsid w:val="00DD3191"/>
    <w:rsid w:val="00E07559"/>
    <w:rsid w:val="00E9131D"/>
    <w:rsid w:val="00EA7FA1"/>
    <w:rsid w:val="00EF7A29"/>
    <w:rsid w:val="00F259BC"/>
    <w:rsid w:val="00F378C1"/>
    <w:rsid w:val="00F4108B"/>
    <w:rsid w:val="00F41884"/>
    <w:rsid w:val="00F73316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1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1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1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1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1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1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1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1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St-4524/2016</izvorni_sadrzaj>
    <derivirana_varijabla naziv="DomainObject.Predmet.OznakaBroj_1">St-4524/2016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INTERGRAD OPREMA d.o.o. zastupanog po punomoćniku GORAN HELJIĆ</izvorni_sadrzaj>
    <derivirana_varijabla naziv="DomainObject.Predmet.ProtustrankaFormated_1">  INTERGRAD OPREMA d.o.o. zastupanog po punomoćniku GORAN HELJIĆ</derivirana_varijabla>
  </DomainObject.Predmet.ProtustrankaFormated>
  <DomainObject.Predmet.ProtustrankaFormatedOIB>
    <izvorni_sadrzaj>  INTERGRAD OPREMA d.o.o., OIB 76468491058 zastupanog po punomoćniku GORAN HELJIĆ</izvorni_sadrzaj>
    <derivirana_varijabla naziv="DomainObject.Predmet.ProtustrankaFormatedOIB_1">  INTERGRAD OPREMA d.o.o., OIB 76468491058 zastupanog po punomoćniku GORAN HELJIĆ</derivirana_varijabla>
  </DomainObject.Predmet.ProtustrankaFormatedOIB>
  <DomainObject.Predmet.ProtustrankaFormatedWithAdress>
    <izvorni_sadrzaj> INTERGRAD OPREMA d.o.o., VIII Ravnice 4/a, 10000 Zagreb zastupanog po punomoćniku GORAN HELJIĆ</izvorni_sadrzaj>
    <derivirana_varijabla naziv="DomainObject.Predmet.ProtustrankaFormatedWithAdress_1"> INTERGRAD OPREMA d.o.o., VIII Ravnice 4/a, 10000 Zagreb zastupanog po punomoćniku GORAN HELJIĆ</derivirana_varijabla>
  </DomainObject.Predmet.ProtustrankaFormatedWithAdress>
  <DomainObject.Predmet.ProtustrankaFormatedWithAdressOIB>
    <izvorni_sadrzaj> INTERGRAD OPREMA d.o.o., OIB 76468491058, VIII Ravnice 4/a, 10000 Zagreb zastupanog po punomoćniku GORAN HELJIĆ</izvorni_sadrzaj>
    <derivirana_varijabla naziv="DomainObject.Predmet.ProtustrankaFormatedWithAdressOIB_1"> INTERGRAD OPREMA d.o.o., OIB 76468491058, VIII Ravnice 4/a, 10000 Zagreb zastupanog po punomoćniku GORAN HELJIĆ</derivirana_varijabla>
  </DomainObject.Predmet.ProtustrankaFormatedWithAdressOIB>
  <DomainObject.Predmet.ProtustrankaWithAdress>
    <izvorni_sadrzaj>INTERGRAD OPREMA d.o.o. VIII Ravnice 4/a, 10000 Zagreb</izvorni_sadrzaj>
    <derivirana_varijabla naziv="DomainObject.Predmet.ProtustrankaWithAdress_1">INTERGRAD OPREMA d.o.o. VIII Ravnice 4/a, 10000 Zagreb</derivirana_varijabla>
  </DomainObject.Predmet.ProtustrankaWithAdress>
  <DomainObject.Predmet.ProtustrankaWithAdressOIB>
    <izvorni_sadrzaj>INTERGRAD OPREMA d.o.o., OIB 76468491058, VIII Ravnice 4/a, 10000 Zagreb</izvorni_sadrzaj>
    <derivirana_varijabla naziv="DomainObject.Predmet.ProtustrankaWithAdressOIB_1">INTERGRAD OPREMA d.o.o., OIB 76468491058, VIII Ravnice 4/a, 10000 Zagreb</derivirana_varijabla>
  </DomainObject.Predmet.ProtustrankaWithAdressOIB>
  <DomainObject.Predmet.ProtustrankaNazivFormated>
    <izvorni_sadrzaj>INTERGRAD OPREMA d.o.o.</izvorni_sadrzaj>
    <derivirana_varijabla naziv="DomainObject.Predmet.ProtustrankaNazivFormated_1">INTERGRAD OPREMA d.o.o.</derivirana_varijabla>
  </DomainObject.Predmet.ProtustrankaNazivFormated>
  <DomainObject.Predmet.ProtustrankaNazivFormatedOIB>
    <izvorni_sadrzaj>INTERGRAD OPREMA d.o.o., OIB 76468491058</izvorni_sadrzaj>
    <derivirana_varijabla naziv="DomainObject.Predmet.ProtustrankaNazivFormatedOIB_1">INTERGRAD OPREMA d.o.o., OIB 76468491058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</izvorni_sadrzaj>
    <derivirana_varijabla naziv="DomainObject.Predmet.StrankaFormated_1">  FINA Regionalni centar Zagreb; Porezna uprava, Područni ured Zagreb</derivirana_varijabla>
  </DomainObject.Predmet.StrankaFormated>
  <DomainObject.Predmet.StrankaFormatedOIB>
    <izvorni_sadrzaj>  FINA Regionalni centar Zagreb, OIB 85821130368; Porezna uprava, Područni ured Zagreb, OIB 18683136487</izvorni_sadrzaj>
    <derivirana_varijabla naziv="DomainObject.Predmet.StrankaFormatedOIB_1">  FINA Regionalni centar Zagreb, OIB 85821130368; Porezna uprava, Područni ured Zagreb, OIB 18683136487</derivirana_varijabla>
  </DomainObject.Predmet.StrankaFormatedOIB>
  <DomainObject.Predmet.StrankaFormatedWithAdress>
    <izvorni_sadrzaj> FINA Regionalni centar Zagreb, Trg svibanjskih žrtava 1995. br. 1, 10000 Zagreb; Porezna uprava, Područni ured Zagreb</izvorni_sadrzaj>
    <derivirana_varijabla naziv="DomainObject.Predmet.StrankaFormatedWithAdress_1"> FINA Regionalni centar Zagreb, Trg svibanjskih žrtava 1995. br. 1, 10000 Zagreb; Porezna uprava, Područni ured Zagreb</derivirana_varijabla>
  </DomainObject.Predmet.StrankaFormatedWithAdress>
  <DomainObject.Predmet.StrankaFormatedWithAdressOIB>
    <izvorni_sadrzaj> FINA Regionalni centar Zagreb, OIB 85821130368, Trg svibanjskih žrtava 1995. br. 1, 10000 Zagreb; Porezna uprava, Područni ured Zagreb, OIB 18683136487</izvorni_sadrzaj>
    <derivirana_varijabla naziv="DomainObject.Predmet.StrankaFormatedWithAdressOIB_1"> FINA Regionalni centar Zagreb, OIB 85821130368, Trg svibanjskih žrtava 1995. br. 1, 10000 Zagreb; Porezna uprava, Područni ured Zagreb, OIB 18683136487</derivirana_varijabla>
  </DomainObject.Predmet.StrankaFormatedWithAdressOIB>
  <DomainObject.Predmet.StrankaWithAdress>
    <izvorni_sadrzaj>FINA Regionalni centar Zagreb Trg svibanjskih žrtava 1995. br. 1,10000 Zagreb,Porezna uprava, Područni ured Zagreb </izvorni_sadrzaj>
    <derivirana_varijabla naziv="DomainObject.Predmet.StrankaWithAdress_1">FINA Regionalni centar Zagreb Trg svibanjskih žrtava 1995. br. 1,10000 Zagreb,Porezna uprava, Područni ured Zagreb </derivirana_varijabla>
  </DomainObject.Predmet.StrankaWithAdress>
  <DomainObject.Predmet.StrankaWithAdressOIB>
    <izvorni_sadrzaj>FINA Regionalni centar Zagreb, OIB 85821130368, Trg svibanjskih žrtava 1995. br. 1,10000 Zagreb,Porezna uprava, Područni ured Zagreb, OIB 18683136487</izvorni_sadrzaj>
    <derivirana_varijabla naziv="DomainObject.Predmet.StrankaWithAdressOIB_1">FINA Regionalni centar Zagreb, OIB 85821130368, Trg svibanjskih žrtava 1995. br. 1,10000 Zagreb,Porezna uprava, Područni ured Zagreb, OIB 18683136487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uprava, Područni ured Zagreb</item>
    </izvorni_sadrzaj>
    <derivirana_varijabla naziv="DomainObject.Predmet.StrankaListFormated_1">
      <item>FINA Regionalni centar Zagreb</item>
      <item>Porezna uprava, Područni ured Zagreb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</item>
    </izvorni_sadrzaj>
    <derivirana_varijabla naziv="DomainObject.Predmet.StrankaListFormatedOIB_1">
      <item>FINA Regionalni centar Zagreb, OIB 85821130368</item>
      <item>Porezna uprava, Područni ured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Porezna uprava, Područni ured Zagreb</item>
    </izvorni_sadrzaj>
    <derivirana_varijabla naziv="DomainObject.Predmet.StrankaListFormatedWithAdress_1">
      <item>FINA Regionalni centar Zagreb, Trg svibanjskih žrtava 1995. br. 1, 10000 Zagreb</item>
      <item>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Porezna uprava, Područni ured Zagreb, OIB 18683136487</item>
    </izvorni_sadrzaj>
    <derivirana_varijabla naziv="DomainObject.Predmet.StrankaListFormatedWithAdressOIB_1">
      <item>FINA Regionalni centar Zagreb, OIB 85821130368, Trg svibanjskih žrtava 1995. br. 1, 10000 Zagreb</item>
      <item>Porezna uprava, Područni ured Zagreb, OIB 18683136487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INTERGRAD OPREMA d.o.o. zastupanog po punomoćniku GORAN HELJIĆ</item>
    </izvorni_sadrzaj>
    <derivirana_varijabla naziv="DomainObject.Predmet.ProtuStrankaListFormated_1">
      <item>INTERGRAD OPREMA d.o.o. zastupanog po punomoćniku GORAN HELJIĆ</item>
    </derivirana_varijabla>
  </DomainObject.Predmet.ProtuStrankaListFormated>
  <DomainObject.Predmet.ProtuStrankaListFormatedOIB>
    <izvorni_sadrzaj>
      <item>INTERGRAD OPREMA d.o.o., OIB 76468491058 zastupanog po punomoćniku GORAN HELJIĆ</item>
    </izvorni_sadrzaj>
    <derivirana_varijabla naziv="DomainObject.Predmet.ProtuStrankaListFormatedOIB_1">
      <item>INTERGRAD OPREMA d.o.o., OIB 76468491058 zastupanog po punomoćniku GORAN HELJIĆ</item>
    </derivirana_varijabla>
  </DomainObject.Predmet.ProtuStrankaListFormatedOIB>
  <DomainObject.Predmet.ProtuStrankaListFormatedWithAdress>
    <izvorni_sadrzaj>
      <item>INTERGRAD OPREMA d.o.o., VIII Ravnice 4/a, 10000 Zagreb zastupanog po punomoćniku GORAN HELJIĆ</item>
    </izvorni_sadrzaj>
    <derivirana_varijabla naziv="DomainObject.Predmet.ProtuStrankaListFormatedWithAdress_1">
      <item>INTERGRAD OPREMA d.o.o., VIII Ravnice 4/a, 10000 Zagreb zastupanog po punomoćniku GORAN HELJIĆ</item>
    </derivirana_varijabla>
  </DomainObject.Predmet.ProtuStrankaListFormatedWithAdress>
  <DomainObject.Predmet.ProtuStrankaListFormatedWithAdressOIB>
    <izvorni_sadrzaj>
      <item>INTERGRAD OPREMA d.o.o., OIB 76468491058, VIII Ravnice 4/a, 10000 Zagreb zastupanog po punomoćniku GORAN HELJIĆ</item>
    </izvorni_sadrzaj>
    <derivirana_varijabla naziv="DomainObject.Predmet.ProtuStrankaListFormatedWithAdressOIB_1">
      <item>INTERGRAD OPREMA d.o.o., OIB 76468491058, VIII Ravnice 4/a, 10000 Zagreb zastupanog po punomoćniku GORAN HELJIĆ</item>
    </derivirana_varijabla>
  </DomainObject.Predmet.ProtuStrankaListFormatedWithAdressOIB>
  <DomainObject.Predmet.ProtuStrankaListNazivFormated>
    <izvorni_sadrzaj>
      <item>INTERGRAD OPREMA d.o.o.</item>
    </izvorni_sadrzaj>
    <derivirana_varijabla naziv="DomainObject.Predmet.ProtuStrankaListNazivFormated_1">
      <item>INTERGRAD OPREMA d.o.o.</item>
    </derivirana_varijabla>
  </DomainObject.Predmet.ProtuStrankaListNazivFormated>
  <DomainObject.Predmet.ProtuStrankaListNazivFormatedOIB>
    <izvorni_sadrzaj>
      <item>INTERGRAD OPREMA d.o.o., OIB 76468491058</item>
    </izvorni_sadrzaj>
    <derivirana_varijabla naziv="DomainObject.Predmet.ProtuStrankaListNazivFormatedOIB_1">
      <item>INTERGRAD OPREMA d.o.o., OIB 76468491058</item>
    </derivirana_varijabla>
  </DomainObject.Predmet.ProtuStrankaListNazivFormatedOIB>
  <DomainObject.Predmet.OstaliListFormated>
    <izvorni_sadrzaj>
      <item>GORAN HELJIĆ punomoćnik sudionika u postupku INTERGRAD OPREMA d.o.o.</item>
      <item>Addiko Bank dioničko društvo</item>
      <item>Županijsko državno odvjetništvo u Zagrebu</item>
    </izvorni_sadrzaj>
    <derivirana_varijabla naziv="DomainObject.Predmet.OstaliListFormated_1">
      <item>GORAN HELJIĆ punomoćnik sudionika u postupku INTERGRAD OPREMA d.o.o.</item>
      <item>Addiko Bank dioničko društvo</item>
      <item>Županijsko državno odvjetništvo u Zagrebu</item>
    </derivirana_varijabla>
  </DomainObject.Predmet.OstaliListFormated>
  <DomainObject.Predmet.OstaliListFormatedOIB>
    <izvorni_sadrzaj>
      <item>GORAN HELJIĆ, OIB 51617699079 punomoćnik sudionika u postupku INTERGRAD OPREMA d.o.o.</item>
      <item>Addiko Bank dioničko društvo, OIB 14036333877</item>
      <item>Županijsko državno odvjetništvo u Zagrebu</item>
    </izvorni_sadrzaj>
    <derivirana_varijabla naziv="DomainObject.Predmet.OstaliListFormatedOIB_1">
      <item>GORAN HELJIĆ, OIB 51617699079 punomoćnik sudionika u postupku INTERGRAD OPREMA d.o.o.</item>
      <item>Addiko Bank dioničko društvo, OIB 14036333877</item>
      <item>Županijsko državno odvjetništvo u Zagrebu</item>
    </derivirana_varijabla>
  </DomainObject.Predmet.OstaliListFormatedOIB>
  <DomainObject.Predmet.OstaliListFormatedWithAdress>
    <izvorni_sadrzaj>
      <item>GORAN HELJIĆ, Sabljićeva 2, 10000 Zagreb punomoćnik sudionika u postupku INTERGRAD OPREMA d.o.o.</item>
      <item>Addiko Bank dioničko društvo, Slavonska avenija 6, 10000 Zagreb</item>
      <item>Županijsko državno odvjetništvo u Zagrebu, Savska cesta 41, 10000 Zagreb</item>
    </izvorni_sadrzaj>
    <derivirana_varijabla naziv="DomainObject.Predmet.OstaliListFormatedWithAdress_1">
      <item>GORAN HELJIĆ, Sabljićeva 2, 10000 Zagreb punomoćnik sudionika u postupku INTERGRAD OPREMA d.o.o.</item>
      <item>Addiko Bank dioničko društvo, Slavonska avenija 6,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GORAN HELJIĆ, OIB 51617699079, Sabljićeva 2, 10000 Zagreb punomoćnik sudionika u postupku INTERGRAD OPREMA d.o.o.</item>
      <item>Addiko Bank dioničko društvo, OIB 14036333877, Slavonska avenija 6, 10000 Zagreb</item>
      <item>Županijsko državno odvjetništvo u Zagrebu, Savska cesta 41, 10000 Zagreb</item>
    </izvorni_sadrzaj>
    <derivirana_varijabla naziv="DomainObject.Predmet.OstaliListFormatedWithAdressOIB_1">
      <item>GORAN HELJIĆ, OIB 51617699079, Sabljićeva 2, 10000 Zagreb punomoćnik sudionika u postupku INTERGRAD OPREMA d.o.o.</item>
      <item>Addiko Bank dioničko društvo, OIB 14036333877, Slavonska avenija 6, 10000 Zagreb</item>
      <item>Županijsko državno odvjetništvo u Zagrebu, Savska cesta 41, 10000 Zagreb</item>
    </derivirana_varijabla>
  </DomainObject.Predmet.OstaliListFormatedWithAdressOIB>
  <DomainObject.Predmet.OstaliListNazivFormated>
    <izvorni_sadrzaj>
      <item>GORAN HELJIĆ</item>
      <item>Addiko Bank dioničko društvo</item>
      <item>Županijsko državno odvjetništvo u Zagrebu</item>
    </izvorni_sadrzaj>
    <derivirana_varijabla naziv="DomainObject.Predmet.OstaliListNazivFormated_1">
      <item>GORAN HELJIĆ</item>
      <item>Addiko Bank dioničko društvo</item>
      <item>Županijsko državno odvjetništvo u Zagrebu</item>
    </derivirana_varijabla>
  </DomainObject.Predmet.OstaliListNazivFormated>
  <DomainObject.Predmet.OstaliListNazivFormatedOIB>
    <izvorni_sadrzaj>
      <item>GORAN HELJIĆ, OIB 51617699079</item>
      <item>Addiko Bank dioničko društvo, OIB 14036333877</item>
      <item>Županijsko državno odvjetništvo u Zagrebu</item>
    </izvorni_sadrzaj>
    <derivirana_varijabla naziv="DomainObject.Predmet.OstaliListNazivFormatedOIB_1">
      <item>GORAN HELJIĆ, OIB 51617699079</item>
      <item>Addiko Bank dioničko društvo, OIB 14036333877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INTERGRAD OPREMA d.o.o.</izvorni_sadrzaj>
    <derivirana_varijabla naziv="DomainObject.Predmet.ProtustrankaIDrugi_1">INTERGRAD OPREMA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INTERGRAD OPREMA d.o.o., OIB 76468491058, VIII Ravnice 4/a, 10000 Zagreb</izvorni_sadrzaj>
    <derivirana_varijabla naziv="DomainObject.Predmet.ProtustrankaIDrugiAdressOIB_1">INTERGRAD OPREMA d.o.o., OIB 76468491058, VIII Ravnice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INTERGRAD OPREMA d.o.o.</item>
      <item>FINA Regionalni centar Zagreb</item>
      <item>GORAN HELJIĆ</item>
      <item>Addiko Bank dioničko društvo</item>
      <item>Porezna uprava, Područni ured Zagreb</item>
      <item>Županijsko državno odvjetništvo u Zagrebu</item>
    </izvorni_sadrzaj>
    <derivirana_varijabla naziv="DomainObject.Predmet.SudioniciListNaziv_1">
      <item>INTERGRAD OPREMA d.o.o.</item>
      <item>FINA Regionalni centar Zagreb</item>
      <item>GORAN HELJIĆ</item>
      <item>Addiko Bank dioničko društvo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INTERGRAD OPREMA d.o.o., OIB 76468491058, VIII Ravnice 4/a,10000 Zagreb</item>
      <item>FINA Regionalni centar Zagreb, OIB 85821130368, Trg svibanjskih žrtava 1995. br. 1,10000 Zagreb</item>
      <item>GORAN HELJIĆ, OIB 51617699079, Sabljićeva 2,10000 Zagreb</item>
      <item>Addiko Bank dioničko društvo, OIB 14036333877, Slavonska avenija 6,10000 Zagreb</item>
      <item>Porezna uprava, Područni ured Zagreb, OIB 18683136487</item>
      <item>Županijsko državno odvjetništvo u Zagrebu, Savska cesta 41,10000 Zagreb</item>
    </izvorni_sadrzaj>
    <derivirana_varijabla naziv="DomainObject.Predmet.SudioniciListAdressOIB_1">
      <item>INTERGRAD OPREMA d.o.o., OIB 76468491058, VIII Ravnice 4/a,10000 Zagreb</item>
      <item>FINA Regionalni centar Zagreb, OIB 85821130368, Trg svibanjskih žrtava 1995. br. 1,10000 Zagreb</item>
      <item>GORAN HELJIĆ, OIB 51617699079, Sabljićeva 2,10000 Zagreb</item>
      <item>Addiko Bank dioničko društvo, OIB 14036333877, Slavonska avenija 6,10000 Zagreb</item>
      <item>Porezna uprava, Područni ured Zagreb, OIB 18683136487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76468491058</item>
      <item>, OIB 85821130368</item>
      <item>, OIB 51617699079</item>
      <item>, OIB 14036333877</item>
      <item>, OIB 18683136487</item>
      <item>, OIB null</item>
    </izvorni_sadrzaj>
    <derivirana_varijabla naziv="DomainObject.Predmet.SudioniciListNazivOIB_1">
      <item>, OIB 76468491058</item>
      <item>, OIB 85821130368</item>
      <item>, OIB 51617699079</item>
      <item>, OIB 14036333877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2F0D8-B32D-4A25-93B2-F8E2BA125A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950</properties:Characters>
  <properties:Lines>40</properties:Lines>
  <properties:Paragraphs>20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2018-05-22T09:32:00Z</cp:lastPrinted>
  <dcterms:modified xmlns:xsi="http://www.w3.org/2001/XMLSchema-instance" xsi:type="dcterms:W3CDTF">2018-05-22T09:32:00Z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poziv za ročište -27.6.18.- NACRT.docx)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