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df2e" w14:paraId="204df2e" w:rsidRDefault="00F546B4" w:rsidP="00F546B4" w:rsidR="00F546B4" w:rsidRPr="00C645C0">
      <w:pPr>
        <w:jc w:val="both"/>
        <w15:collapsed w:val="false"/>
      </w:pPr>
      <w:bookmarkStart w:name="_GoBack" w:id="0"/>
      <w:bookmarkEnd w:id="0"/>
      <w:r w:rsidRPr="00C645C0">
        <w:t xml:space="preserve">                 </w:t>
      </w:r>
      <w:r w:rsidRPr="00C645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C645C0">
      <w:pPr>
        <w:jc w:val="both"/>
      </w:pPr>
      <w:r w:rsidRPr="00C645C0">
        <w:t xml:space="preserve">   REPUBLIKA HRVATSKA</w:t>
      </w:r>
    </w:p>
    <w:p w:rsidRDefault="00F546B4" w:rsidP="00F546B4" w:rsidR="00F546B4" w:rsidRPr="00C645C0">
      <w:pPr>
        <w:jc w:val="both"/>
      </w:pPr>
      <w:r w:rsidRPr="00C645C0">
        <w:t xml:space="preserve">TRGOVAČKI SUD U </w:t>
      </w:r>
      <w:proofErr w:type="spellStart"/>
      <w:r w:rsidRPr="00C645C0">
        <w:t>PAZINU</w:t>
      </w:r>
      <w:proofErr w:type="spellEnd"/>
    </w:p>
    <w:p w:rsidRDefault="00F546B4" w:rsidP="00F546B4" w:rsidR="00F546B4" w:rsidRPr="00C645C0">
      <w:pPr>
        <w:jc w:val="both"/>
      </w:pPr>
      <w:r w:rsidRPr="00C645C0">
        <w:t xml:space="preserve">     </w:t>
      </w:r>
      <w:proofErr w:type="spellStart"/>
      <w:r w:rsidRPr="00C645C0">
        <w:t>52000</w:t>
      </w:r>
      <w:proofErr w:type="spellEnd"/>
      <w:r w:rsidRPr="00C645C0">
        <w:t xml:space="preserve"> Pazin, </w:t>
      </w:r>
      <w:proofErr w:type="spellStart"/>
      <w:r w:rsidRPr="00C645C0">
        <w:t>Drševka</w:t>
      </w:r>
      <w:proofErr w:type="spellEnd"/>
      <w:r w:rsidRPr="00C645C0">
        <w:t xml:space="preserve"> 1</w:t>
      </w:r>
      <w:r w:rsidRPr="00C645C0">
        <w:tab/>
      </w:r>
      <w:r w:rsidRPr="00C645C0">
        <w:tab/>
      </w:r>
      <w:r w:rsidRPr="00C645C0">
        <w:tab/>
      </w:r>
      <w:r w:rsidRPr="00C645C0">
        <w:tab/>
      </w:r>
      <w:r w:rsidRPr="00C645C0">
        <w:tab/>
      </w:r>
      <w:r w:rsidRPr="00C645C0">
        <w:tab/>
        <w:t xml:space="preserve">      </w:t>
      </w:r>
    </w:p>
    <w:p w:rsidRDefault="00F546B4" w:rsidP="00F546B4" w:rsidR="00F546B4" w:rsidRPr="00C645C0">
      <w:pPr>
        <w:jc w:val="both"/>
      </w:pPr>
    </w:p>
    <w:p w:rsidRDefault="00F546B4" w:rsidP="00F546B4" w:rsidR="00F546B4" w:rsidRPr="00C645C0">
      <w:pPr>
        <w:jc w:val="center"/>
      </w:pPr>
      <w:r w:rsidRPr="00C645C0">
        <w:t>R E P U B L I K A  H R V A T S K A</w:t>
      </w:r>
    </w:p>
    <w:p w:rsidRDefault="00F546B4" w:rsidP="00F546B4" w:rsidR="00F546B4" w:rsidRPr="00C645C0">
      <w:pPr>
        <w:jc w:val="center"/>
      </w:pPr>
    </w:p>
    <w:p w:rsidRDefault="00F546B4" w:rsidP="00F546B4" w:rsidR="00F546B4" w:rsidRPr="00C645C0">
      <w:pPr>
        <w:jc w:val="center"/>
      </w:pPr>
      <w:r w:rsidRPr="00C645C0">
        <w:t>R J E Š E N J E</w:t>
      </w:r>
    </w:p>
    <w:p w:rsidRDefault="00F546B4" w:rsidP="00F546B4" w:rsidR="00F546B4" w:rsidRPr="00C645C0">
      <w:pPr>
        <w:jc w:val="center"/>
      </w:pPr>
    </w:p>
    <w:p w:rsidRDefault="00F546B4" w:rsidP="00165925" w:rsidR="00F546B4" w:rsidRPr="00C645C0">
      <w:pPr>
        <w:jc w:val="both"/>
      </w:pPr>
      <w:r w:rsidRPr="00C645C0">
        <w:tab/>
        <w:t xml:space="preserve">Trgovački sud u Pazinu, po stečajnom sucu </w:t>
      </w:r>
      <w:r w:rsidR="00381586" w:rsidRPr="00C645C0">
        <w:t>Damiru Rabaru</w:t>
      </w:r>
      <w:r w:rsidRPr="00C645C0">
        <w:t xml:space="preserve">, u stečajnom </w:t>
      </w:r>
      <w:r w:rsidR="001A1123" w:rsidRPr="00C645C0">
        <w:t xml:space="preserve">postupku nad stečajnim dužnikom </w:t>
      </w:r>
      <w:r w:rsidR="00481068" w:rsidRPr="00745048">
        <w:t xml:space="preserve">Stečajna masa iza </w:t>
      </w:r>
      <w:proofErr w:type="spellStart"/>
      <w:r w:rsidR="00481068" w:rsidRPr="00745048">
        <w:t>COLLIS</w:t>
      </w:r>
      <w:proofErr w:type="spellEnd"/>
      <w:r w:rsidR="00481068" w:rsidRPr="00745048">
        <w:t xml:space="preserve"> </w:t>
      </w:r>
      <w:proofErr w:type="spellStart"/>
      <w:r w:rsidR="00481068" w:rsidRPr="00745048">
        <w:t>HISTRIAE</w:t>
      </w:r>
      <w:proofErr w:type="spellEnd"/>
      <w:r w:rsidR="00481068" w:rsidRPr="00745048">
        <w:t xml:space="preserve"> d.o.o.</w:t>
      </w:r>
      <w:r w:rsidR="00481068">
        <w:t>,</w:t>
      </w:r>
      <w:r w:rsidR="00481068" w:rsidRPr="00745048">
        <w:t xml:space="preserve"> R</w:t>
      </w:r>
      <w:r w:rsidR="00481068">
        <w:t xml:space="preserve">ijeka, </w:t>
      </w:r>
      <w:proofErr w:type="spellStart"/>
      <w:r w:rsidR="00481068">
        <w:t>Brca</w:t>
      </w:r>
      <w:proofErr w:type="spellEnd"/>
      <w:r w:rsidR="00481068">
        <w:t xml:space="preserve"> </w:t>
      </w:r>
      <w:proofErr w:type="spellStart"/>
      <w:r w:rsidR="00481068">
        <w:t>18</w:t>
      </w:r>
      <w:proofErr w:type="spellEnd"/>
      <w:r w:rsidR="00481068" w:rsidRPr="00BD3A85">
        <w:t xml:space="preserve">, </w:t>
      </w:r>
      <w:proofErr w:type="spellStart"/>
      <w:r w:rsidR="00481068" w:rsidRPr="00BD3A85">
        <w:t>OIB</w:t>
      </w:r>
      <w:proofErr w:type="spellEnd"/>
      <w:r w:rsidR="00481068" w:rsidRPr="00BD3A85">
        <w:t xml:space="preserve">: </w:t>
      </w:r>
      <w:proofErr w:type="spellStart"/>
      <w:r w:rsidR="00481068" w:rsidRPr="00745048">
        <w:t>27013498121</w:t>
      </w:r>
      <w:proofErr w:type="spellEnd"/>
      <w:r w:rsidR="00C645C0" w:rsidRPr="00C645C0">
        <w:rPr>
          <w:bCs/>
        </w:rPr>
        <w:t xml:space="preserve">, </w:t>
      </w:r>
      <w:r w:rsidR="00EA1199" w:rsidRPr="00C645C0">
        <w:rPr>
          <w:rFonts w:eastAsiaTheme="minorHAnsi"/>
          <w:lang w:eastAsia="en-US"/>
        </w:rPr>
        <w:t xml:space="preserve"> </w:t>
      </w:r>
      <w:r w:rsidR="00C645C0" w:rsidRPr="00C645C0">
        <w:rPr>
          <w:rFonts w:eastAsiaTheme="minorHAnsi"/>
          <w:lang w:eastAsia="en-US"/>
        </w:rPr>
        <w:t xml:space="preserve">na održanom ispitnom ročištu dana </w:t>
      </w:r>
      <w:r w:rsidR="00481068">
        <w:rPr>
          <w:rFonts w:eastAsiaTheme="minorHAnsi"/>
          <w:lang w:eastAsia="en-US"/>
        </w:rPr>
        <w:t>4. svibnja</w:t>
      </w:r>
      <w:r w:rsidR="00237CF8" w:rsidRPr="00C645C0">
        <w:t xml:space="preserve"> </w:t>
      </w:r>
      <w:proofErr w:type="spellStart"/>
      <w:r w:rsidRPr="00C645C0">
        <w:t>201</w:t>
      </w:r>
      <w:r w:rsidR="00E56383" w:rsidRPr="00C645C0">
        <w:t>7</w:t>
      </w:r>
      <w:proofErr w:type="spellEnd"/>
      <w:r w:rsidRPr="00C645C0">
        <w:t>.</w:t>
      </w:r>
      <w:r w:rsidR="00C645C0" w:rsidRPr="00C645C0">
        <w:t xml:space="preserve">, </w:t>
      </w:r>
    </w:p>
    <w:p w:rsidRDefault="00F546B4" w:rsidP="00F546B4" w:rsidR="00F546B4" w:rsidRPr="00C645C0">
      <w:pPr>
        <w:jc w:val="center"/>
      </w:pPr>
    </w:p>
    <w:p w:rsidRDefault="00F546B4" w:rsidP="00F546B4" w:rsidR="00F546B4" w:rsidRPr="00C645C0">
      <w:pPr>
        <w:jc w:val="center"/>
      </w:pPr>
      <w:r w:rsidRPr="00C645C0">
        <w:t>r i j e š i o  j e</w:t>
      </w:r>
    </w:p>
    <w:p w:rsidRDefault="00F546B4" w:rsidP="00F546B4" w:rsidR="00F546B4" w:rsidRPr="00C645C0">
      <w:pPr>
        <w:jc w:val="center"/>
      </w:pPr>
    </w:p>
    <w:p w:rsidRDefault="00F546B4" w:rsidP="00712213" w:rsidR="00712213" w:rsidRPr="00C645C0">
      <w:pPr>
        <w:jc w:val="both"/>
      </w:pPr>
      <w:r w:rsidRPr="00C645C0">
        <w:tab/>
        <w:t>I.</w:t>
      </w:r>
      <w:r w:rsidR="00BC4CE5" w:rsidRPr="00C645C0">
        <w:t xml:space="preserve"> </w:t>
      </w:r>
      <w:r w:rsidRPr="00C645C0">
        <w:t xml:space="preserve">U stečajnom postupku nad dužnikom </w:t>
      </w:r>
      <w:r w:rsidR="00481068" w:rsidRPr="00745048">
        <w:t xml:space="preserve">Stečajna masa iza </w:t>
      </w:r>
      <w:proofErr w:type="spellStart"/>
      <w:r w:rsidR="00481068" w:rsidRPr="00745048">
        <w:t>COLLIS</w:t>
      </w:r>
      <w:proofErr w:type="spellEnd"/>
      <w:r w:rsidR="00481068" w:rsidRPr="00745048">
        <w:t xml:space="preserve"> </w:t>
      </w:r>
      <w:proofErr w:type="spellStart"/>
      <w:r w:rsidR="00481068" w:rsidRPr="00745048">
        <w:t>HISTRIAE</w:t>
      </w:r>
      <w:proofErr w:type="spellEnd"/>
      <w:r w:rsidR="00481068" w:rsidRPr="00745048">
        <w:t xml:space="preserve"> </w:t>
      </w:r>
      <w:r w:rsidR="00C645C0" w:rsidRPr="00C645C0">
        <w:rPr>
          <w:bCs/>
        </w:rPr>
        <w:t xml:space="preserve">d.o.o., </w:t>
      </w:r>
      <w:r w:rsidR="00481068" w:rsidRPr="00745048">
        <w:t>R</w:t>
      </w:r>
      <w:r w:rsidR="00481068">
        <w:t xml:space="preserve">ijeka, </w:t>
      </w:r>
      <w:proofErr w:type="spellStart"/>
      <w:r w:rsidR="00481068">
        <w:t>Brca</w:t>
      </w:r>
      <w:proofErr w:type="spellEnd"/>
      <w:r w:rsidR="00481068">
        <w:t xml:space="preserve"> </w:t>
      </w:r>
      <w:proofErr w:type="spellStart"/>
      <w:r w:rsidR="00481068">
        <w:t>18</w:t>
      </w:r>
      <w:proofErr w:type="spellEnd"/>
      <w:r w:rsidR="00481068">
        <w:t xml:space="preserve">, </w:t>
      </w:r>
      <w:proofErr w:type="spellStart"/>
      <w:r w:rsidR="00C645C0" w:rsidRPr="00C645C0">
        <w:rPr>
          <w:bCs/>
        </w:rPr>
        <w:t>OIB</w:t>
      </w:r>
      <w:proofErr w:type="spellEnd"/>
      <w:r w:rsidR="00C645C0" w:rsidRPr="00C645C0">
        <w:rPr>
          <w:bCs/>
        </w:rPr>
        <w:t xml:space="preserve">: </w:t>
      </w:r>
      <w:proofErr w:type="spellStart"/>
      <w:r w:rsidR="00481068" w:rsidRPr="00745048">
        <w:t>27013498121</w:t>
      </w:r>
      <w:proofErr w:type="spellEnd"/>
      <w:r w:rsidR="00C360F2" w:rsidRPr="00C645C0">
        <w:t>,</w:t>
      </w:r>
      <w:r w:rsidR="00FC1BCE" w:rsidRPr="00C645C0">
        <w:t xml:space="preserve"> utvrđene su </w:t>
      </w:r>
      <w:r w:rsidR="00712213" w:rsidRPr="00C645C0">
        <w:t xml:space="preserve">tražbine </w:t>
      </w:r>
      <w:r w:rsidR="00EA1199" w:rsidRPr="00C645C0">
        <w:t xml:space="preserve">drugog </w:t>
      </w:r>
      <w:r w:rsidR="00712213" w:rsidRPr="00C645C0">
        <w:t>višeg isplatnog reda:</w:t>
      </w:r>
    </w:p>
    <w:p w:rsidRDefault="009C6CB9" w:rsidP="00712213" w:rsidR="009C6CB9" w:rsidRPr="00C645C0">
      <w:pPr>
        <w:jc w:val="both"/>
      </w:pPr>
    </w:p>
    <w:p w:rsidRDefault="00EA1199" w:rsidP="00EA1199" w:rsidR="00EA1199" w:rsidRPr="00C645C0">
      <w:pPr>
        <w:spacing w:lineRule="auto" w:line="276"/>
        <w:ind w:firstLine="708"/>
        <w:jc w:val="both"/>
      </w:pPr>
      <w:r w:rsidRPr="00C645C0">
        <w:t xml:space="preserve">1. </w:t>
      </w:r>
      <w:r w:rsidR="00481068" w:rsidRPr="00BD3A85">
        <w:t xml:space="preserve">REPUBLIKA HRVATSKA, Ministarstvo financija, Porezna uprava, </w:t>
      </w:r>
      <w:proofErr w:type="spellStart"/>
      <w:r w:rsidR="00481068" w:rsidRPr="00BD3A85">
        <w:t>OIB</w:t>
      </w:r>
      <w:proofErr w:type="spellEnd"/>
      <w:r w:rsidR="00481068" w:rsidRPr="00BD3A85">
        <w:t xml:space="preserve">: </w:t>
      </w:r>
      <w:proofErr w:type="spellStart"/>
      <w:r w:rsidR="00481068">
        <w:t>52634238587</w:t>
      </w:r>
      <w:proofErr w:type="spellEnd"/>
      <w:r w:rsidR="00481068">
        <w:t xml:space="preserve">, zastupana po </w:t>
      </w:r>
      <w:proofErr w:type="spellStart"/>
      <w:r w:rsidR="00481068">
        <w:t>ŽDO</w:t>
      </w:r>
      <w:proofErr w:type="spellEnd"/>
      <w:r w:rsidR="00481068">
        <w:t xml:space="preserve"> Pula</w:t>
      </w:r>
      <w:r w:rsidRPr="00C645C0">
        <w:t xml:space="preserve">, u iznosu od </w:t>
      </w:r>
      <w:proofErr w:type="spellStart"/>
      <w:r w:rsidR="00481068">
        <w:t>257</w:t>
      </w:r>
      <w:proofErr w:type="spellEnd"/>
      <w:r w:rsidR="00481068">
        <w:t>,</w:t>
      </w:r>
      <w:proofErr w:type="spellStart"/>
      <w:r w:rsidR="00481068">
        <w:t>64</w:t>
      </w:r>
      <w:proofErr w:type="spellEnd"/>
      <w:r w:rsidR="00481068" w:rsidRPr="00BD3A85">
        <w:t xml:space="preserve"> </w:t>
      </w:r>
      <w:r w:rsidRPr="00C645C0">
        <w:t>kn.</w:t>
      </w:r>
    </w:p>
    <w:p w:rsidRDefault="00EA1199" w:rsidP="00230D9A" w:rsidR="00230D9A" w:rsidRPr="00C645C0">
      <w:pPr>
        <w:ind w:firstLine="708"/>
        <w:jc w:val="both"/>
      </w:pPr>
      <w:r w:rsidRPr="00C645C0">
        <w:t xml:space="preserve">2. </w:t>
      </w:r>
      <w:proofErr w:type="spellStart"/>
      <w:r w:rsidR="00481068">
        <w:t>THESAUROS</w:t>
      </w:r>
      <w:proofErr w:type="spellEnd"/>
      <w:r w:rsidR="00481068">
        <w:t xml:space="preserve"> d.o.o. Rovinj, D. </w:t>
      </w:r>
      <w:proofErr w:type="spellStart"/>
      <w:r w:rsidR="00481068">
        <w:t>Segalla</w:t>
      </w:r>
      <w:proofErr w:type="spellEnd"/>
      <w:r w:rsidR="00481068">
        <w:t xml:space="preserve"> 8</w:t>
      </w:r>
      <w:r w:rsidR="00481068" w:rsidRPr="00BD3A85">
        <w:t xml:space="preserve">, </w:t>
      </w:r>
      <w:proofErr w:type="spellStart"/>
      <w:r w:rsidR="00481068" w:rsidRPr="00BD3A85">
        <w:rPr>
          <w:bCs/>
        </w:rPr>
        <w:t>OIB</w:t>
      </w:r>
      <w:proofErr w:type="spellEnd"/>
      <w:r w:rsidR="00481068" w:rsidRPr="00BD3A85">
        <w:rPr>
          <w:bCs/>
        </w:rPr>
        <w:t xml:space="preserve">: </w:t>
      </w:r>
      <w:proofErr w:type="spellStart"/>
      <w:r w:rsidR="00481068">
        <w:t>99544100373</w:t>
      </w:r>
      <w:proofErr w:type="spellEnd"/>
      <w:r w:rsidR="00481068">
        <w:t>, zastupano po punomoćniku Ivanu Hrvatinu, odvjetniku u Fažani</w:t>
      </w:r>
      <w:r w:rsidRPr="00C645C0">
        <w:rPr>
          <w:bCs/>
        </w:rPr>
        <w:t>,</w:t>
      </w:r>
      <w:r w:rsidRPr="00C645C0">
        <w:rPr>
          <w:bCs/>
          <w:sz w:val="22"/>
          <w:szCs w:val="22"/>
        </w:rPr>
        <w:t xml:space="preserve"> </w:t>
      </w:r>
      <w:r w:rsidRPr="00C645C0">
        <w:t xml:space="preserve">u iznosu od </w:t>
      </w:r>
      <w:proofErr w:type="spellStart"/>
      <w:r w:rsidR="00481068">
        <w:t>447.273</w:t>
      </w:r>
      <w:proofErr w:type="spellEnd"/>
      <w:r w:rsidR="00481068">
        <w:t>,</w:t>
      </w:r>
      <w:proofErr w:type="spellStart"/>
      <w:r w:rsidR="00481068">
        <w:t>22</w:t>
      </w:r>
      <w:proofErr w:type="spellEnd"/>
      <w:r w:rsidR="00481068" w:rsidRPr="00BD3A85">
        <w:t xml:space="preserve"> </w:t>
      </w:r>
      <w:r w:rsidRPr="00C645C0">
        <w:t>kn.</w:t>
      </w:r>
    </w:p>
    <w:p w:rsidRDefault="00EA1199" w:rsidP="00230D9A" w:rsidR="00EA1199" w:rsidRPr="00C645C0">
      <w:pPr>
        <w:ind w:firstLine="708"/>
        <w:jc w:val="both"/>
      </w:pPr>
    </w:p>
    <w:p w:rsidRDefault="00F546B4" w:rsidP="00F546B4" w:rsidR="00F546B4" w:rsidRPr="00C645C0">
      <w:pPr>
        <w:ind w:left="360"/>
        <w:jc w:val="center"/>
      </w:pPr>
      <w:r w:rsidRPr="00C645C0">
        <w:t>Obrazloženje</w:t>
      </w:r>
    </w:p>
    <w:p w:rsidRDefault="00F546B4" w:rsidP="00F546B4" w:rsidR="00F546B4" w:rsidRPr="00C645C0">
      <w:pPr>
        <w:ind w:left="360"/>
        <w:jc w:val="center"/>
      </w:pPr>
    </w:p>
    <w:p w:rsidRDefault="00F546B4" w:rsidP="00F546B4" w:rsidR="00F546B4" w:rsidRPr="00C645C0">
      <w:pPr>
        <w:jc w:val="both"/>
      </w:pPr>
      <w:r w:rsidRPr="00C645C0">
        <w:tab/>
        <w:t xml:space="preserve">Na ispitnom ročištu održanom </w:t>
      </w:r>
      <w:r w:rsidR="00481068">
        <w:t>4. svibnja</w:t>
      </w:r>
      <w:r w:rsidR="001054CF" w:rsidRPr="00C645C0">
        <w:t xml:space="preserve"> </w:t>
      </w:r>
      <w:proofErr w:type="spellStart"/>
      <w:r w:rsidR="005A65EF" w:rsidRPr="00C645C0">
        <w:t>2017</w:t>
      </w:r>
      <w:proofErr w:type="spellEnd"/>
      <w:r w:rsidRPr="00C645C0">
        <w:t xml:space="preserve">. ispitane su prijave tražbina prema svojim iznosima i redu. Stečajni je sudac temeljem čl. </w:t>
      </w:r>
      <w:proofErr w:type="spellStart"/>
      <w:r w:rsidRPr="00C645C0">
        <w:t>264</w:t>
      </w:r>
      <w:proofErr w:type="spellEnd"/>
      <w:r w:rsidRPr="00C645C0">
        <w:t xml:space="preserve">. Stečajnog zakona (dalje: </w:t>
      </w:r>
      <w:proofErr w:type="spellStart"/>
      <w:r w:rsidRPr="00C645C0">
        <w:t>SZ</w:t>
      </w:r>
      <w:proofErr w:type="spellEnd"/>
      <w:r w:rsidRPr="00C645C0">
        <w:t xml:space="preserve">, NN </w:t>
      </w:r>
      <w:proofErr w:type="spellStart"/>
      <w:r w:rsidRPr="00C645C0">
        <w:t>71</w:t>
      </w:r>
      <w:proofErr w:type="spellEnd"/>
      <w:r w:rsidRPr="00C645C0">
        <w:t>/</w:t>
      </w:r>
      <w:proofErr w:type="spellStart"/>
      <w:r w:rsidRPr="00C645C0">
        <w:t>15</w:t>
      </w:r>
      <w:proofErr w:type="spellEnd"/>
      <w:r w:rsidRPr="00C645C0">
        <w:t>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111C0D" w:rsidRPr="00C645C0">
      <w:pPr>
        <w:jc w:val="both"/>
      </w:pPr>
      <w:r w:rsidRPr="00C645C0">
        <w:tab/>
        <w:t>Tražbin</w:t>
      </w:r>
      <w:r w:rsidR="00C163B0" w:rsidRPr="00C645C0">
        <w:t xml:space="preserve">e </w:t>
      </w:r>
      <w:r w:rsidRPr="00C645C0">
        <w:t xml:space="preserve"> drugog višeg isplatnog reda označen</w:t>
      </w:r>
      <w:r w:rsidR="0017554B" w:rsidRPr="00C645C0">
        <w:t>a</w:t>
      </w:r>
      <w:r w:rsidRPr="00C645C0">
        <w:t xml:space="preserve"> u </w:t>
      </w:r>
      <w:r w:rsidR="00EA1199" w:rsidRPr="00C645C0">
        <w:t>točci I.</w:t>
      </w:r>
      <w:r w:rsidRPr="00C645C0">
        <w:t xml:space="preserve"> ovog rješenja smatraju se utvrđenim, budući ih je priznao stečajni upravitelj a nisu osporili vjerovnici (čl. </w:t>
      </w:r>
      <w:proofErr w:type="spellStart"/>
      <w:r w:rsidRPr="00C645C0">
        <w:t>263</w:t>
      </w:r>
      <w:proofErr w:type="spellEnd"/>
      <w:r w:rsidRPr="00C645C0">
        <w:t xml:space="preserve">. </w:t>
      </w:r>
      <w:proofErr w:type="spellStart"/>
      <w:r w:rsidRPr="00C645C0">
        <w:t>SZ</w:t>
      </w:r>
      <w:proofErr w:type="spellEnd"/>
      <w:r w:rsidRPr="00C645C0">
        <w:t>-a). Tražbine vjerovnika koje su priznate u cijelosti nisu posebno obrazložene.</w:t>
      </w:r>
    </w:p>
    <w:p w:rsidRDefault="00D83900" w:rsidP="00D83900" w:rsidR="00804F40" w:rsidRPr="00C645C0">
      <w:pPr>
        <w:jc w:val="both"/>
      </w:pPr>
      <w:r w:rsidRPr="00C645C0">
        <w:tab/>
      </w:r>
    </w:p>
    <w:p w:rsidRDefault="00F546B4" w:rsidP="00F546B4" w:rsidR="00F546B4" w:rsidRPr="00C645C0">
      <w:pPr>
        <w:ind w:firstLine="708"/>
        <w:jc w:val="center"/>
      </w:pPr>
      <w:r w:rsidRPr="00C645C0">
        <w:t>U Pazin</w:t>
      </w:r>
      <w:r w:rsidR="00810499" w:rsidRPr="00C645C0">
        <w:t>u</w:t>
      </w:r>
      <w:r w:rsidRPr="00C645C0">
        <w:t xml:space="preserve"> </w:t>
      </w:r>
      <w:proofErr w:type="spellStart"/>
      <w:r w:rsidR="00481068">
        <w:t>22</w:t>
      </w:r>
      <w:proofErr w:type="spellEnd"/>
      <w:r w:rsidR="00481068">
        <w:t>. svibnja</w:t>
      </w:r>
      <w:r w:rsidR="00F22F13" w:rsidRPr="00C645C0">
        <w:t xml:space="preserve"> </w:t>
      </w:r>
      <w:proofErr w:type="spellStart"/>
      <w:r w:rsidR="00C72755" w:rsidRPr="00C645C0">
        <w:t>2017</w:t>
      </w:r>
      <w:proofErr w:type="spellEnd"/>
      <w:r w:rsidRPr="00C645C0">
        <w:t>.</w:t>
      </w:r>
    </w:p>
    <w:p w:rsidRDefault="00F546B4" w:rsidP="00C645C0" w:rsidR="00F546B4" w:rsidRPr="00C645C0"/>
    <w:p w:rsidRDefault="00F546B4" w:rsidP="00F546B4" w:rsidR="00F546B4" w:rsidRPr="00C645C0">
      <w:pPr>
        <w:ind w:firstLine="708" w:left="5664"/>
        <w:jc w:val="center"/>
      </w:pPr>
      <w:r w:rsidRPr="00C645C0">
        <w:t>Stečajni sudac</w:t>
      </w:r>
    </w:p>
    <w:p w:rsidRDefault="00F546B4" w:rsidP="00C645C0" w:rsidR="00F546B4">
      <w:pPr>
        <w:ind w:firstLine="708" w:left="4956"/>
        <w:jc w:val="center"/>
      </w:pPr>
      <w:r w:rsidRPr="00C645C0">
        <w:t xml:space="preserve">           </w:t>
      </w:r>
      <w:r w:rsidR="00CF7408" w:rsidRPr="00C645C0">
        <w:t>Damir Rabar</w:t>
      </w:r>
      <w:r w:rsidR="00B62FC1">
        <w:t>, v.r.</w:t>
      </w:r>
    </w:p>
    <w:p w:rsidRDefault="00C645C0" w:rsidP="00C645C0" w:rsidR="00C645C0" w:rsidRPr="00C645C0">
      <w:pPr>
        <w:ind w:firstLine="708" w:left="4956"/>
        <w:jc w:val="center"/>
      </w:pPr>
    </w:p>
    <w:p w:rsidRDefault="00F546B4" w:rsidP="00F546B4" w:rsidR="00F546B4" w:rsidRPr="00C645C0">
      <w:pPr>
        <w:jc w:val="both"/>
      </w:pPr>
    </w:p>
    <w:p w:rsidRDefault="00F546B4" w:rsidP="00F546B4" w:rsidR="00F546B4" w:rsidRPr="00C645C0">
      <w:pPr>
        <w:jc w:val="both"/>
      </w:pPr>
      <w:r w:rsidRPr="00C645C0">
        <w:t>UPUTA O PRAVNOM LIJEKU:</w:t>
      </w:r>
    </w:p>
    <w:p w:rsidRDefault="00F546B4" w:rsidP="00F546B4" w:rsidR="00F546B4" w:rsidRPr="00C645C0">
      <w:pPr>
        <w:ind w:firstLine="708"/>
        <w:jc w:val="both"/>
      </w:pPr>
      <w:r w:rsidRPr="00C645C0">
        <w:t xml:space="preserve">Protiv ovog rješenja pravo na žalbu ima stečajni upravitelj i svaki vjerovnik u dijelu koji se tiče njegove prijavljene tražbine i tražbine koju je osporio (čl. </w:t>
      </w:r>
      <w:proofErr w:type="spellStart"/>
      <w:r w:rsidRPr="00C645C0">
        <w:t>265</w:t>
      </w:r>
      <w:proofErr w:type="spellEnd"/>
      <w:r w:rsidRPr="00C645C0">
        <w:t xml:space="preserve">. st. 3. </w:t>
      </w:r>
      <w:proofErr w:type="spellStart"/>
      <w:r w:rsidRPr="00C645C0">
        <w:t>SZ</w:t>
      </w:r>
      <w:proofErr w:type="spellEnd"/>
      <w:r w:rsidRPr="00C645C0">
        <w:t xml:space="preserve">-a). O žalbi odlučuje Visoki trgovački sud Republike Hrvatske. </w:t>
      </w:r>
    </w:p>
    <w:p w:rsidRDefault="00F546B4" w:rsidP="00F546B4" w:rsidR="00F546B4" w:rsidRPr="00C645C0">
      <w:pPr>
        <w:ind w:left="7080"/>
        <w:jc w:val="both"/>
      </w:pPr>
    </w:p>
    <w:p w:rsidRDefault="00F546B4" w:rsidP="00F546B4" w:rsidR="00F546B4" w:rsidRPr="00C645C0">
      <w:r w:rsidRPr="00C645C0">
        <w:t xml:space="preserve">DNA:  </w:t>
      </w:r>
    </w:p>
    <w:p w:rsidRDefault="00F546B4" w:rsidP="006748E7" w:rsidR="00AB2B9B" w:rsidRPr="00C645C0">
      <w:pPr>
        <w:pStyle w:val="Odlomakpopisa"/>
        <w:numPr>
          <w:ilvl w:val="0"/>
          <w:numId w:val="2"/>
        </w:numPr>
        <w:jc w:val="both"/>
      </w:pPr>
      <w:r w:rsidRPr="00C645C0">
        <w:t xml:space="preserve">e-oglasna ploča suda 8 dana (čl. </w:t>
      </w:r>
      <w:proofErr w:type="spellStart"/>
      <w:r w:rsidRPr="00C645C0">
        <w:t>265</w:t>
      </w:r>
      <w:proofErr w:type="spellEnd"/>
      <w:r w:rsidRPr="00C645C0">
        <w:t xml:space="preserve">. st. 2. </w:t>
      </w:r>
      <w:proofErr w:type="spellStart"/>
      <w:r w:rsidRPr="00C645C0">
        <w:t>SZ</w:t>
      </w:r>
      <w:proofErr w:type="spellEnd"/>
      <w:r w:rsidRPr="00C645C0">
        <w:t>-a)</w:t>
      </w:r>
    </w:p>
    <w:p w:rsidRDefault="00AB2B9B" w:rsidP="006748E7" w:rsidR="00AB2B9B" w:rsidRPr="00C645C0">
      <w:pPr>
        <w:jc w:val="both"/>
      </w:pPr>
    </w:p>
    <w:sectPr w:rsidSect="00C645C0" w:rsidR="00AB2B9B" w:rsidRPr="00C645C0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848" w:rsidP="00F546B4" w:rsidR="00584848">
      <w:r>
        <w:separator/>
      </w:r>
    </w:p>
  </w:endnote>
  <w:endnote w:id="0" w:type="continuationSeparator">
    <w:p w:rsidRDefault="00584848" w:rsidP="00F546B4" w:rsidR="00584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848" w:rsidP="00F546B4" w:rsidR="00584848">
      <w:r>
        <w:separator/>
      </w:r>
    </w:p>
  </w:footnote>
  <w:footnote w:id="0" w:type="continuationSeparator">
    <w:p w:rsidRDefault="00584848" w:rsidP="00F546B4" w:rsidR="005848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0DA1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10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proofErr w:type="spellStart"/>
    <w:r w:rsidR="00F546B4">
      <w:t>Posl.br</w:t>
    </w:r>
    <w:proofErr w:type="spellEnd"/>
    <w:r w:rsidR="00F546B4">
      <w:t xml:space="preserve">.: </w:t>
    </w:r>
    <w:r w:rsidR="00E56383">
      <w:t>1</w:t>
    </w:r>
    <w:r w:rsidR="00F546B4">
      <w:t xml:space="preserve"> St-</w:t>
    </w:r>
    <w:proofErr w:type="spellStart"/>
    <w:r w:rsidR="00EA1199">
      <w:t>1084</w:t>
    </w:r>
    <w:proofErr w:type="spellEnd"/>
    <w:r w:rsidR="00F546B4" w:rsidRPr="006572C0">
      <w:t>/</w:t>
    </w:r>
    <w:proofErr w:type="spellStart"/>
    <w:r w:rsidR="00F546B4">
      <w:t>16</w:t>
    </w:r>
    <w:proofErr w:type="spellEnd"/>
    <w:r w:rsidR="00F546B4" w:rsidRPr="000C4F40">
      <w:t>-</w:t>
    </w:r>
    <w:proofErr w:type="spellStart"/>
    <w:r w:rsidR="00C645C0">
      <w:t>13</w:t>
    </w:r>
    <w:proofErr w:type="spellEnd"/>
  </w:p>
  <w:p w:rsidRDefault="00270DA1" w:rsidP="00E84C66" w:rsidR="00E84C66">
    <w:pPr>
      <w:pStyle w:val="Zaglavlje"/>
    </w:pPr>
  </w:p>
  <w:p w:rsidRDefault="00270DA1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5C0" w:rsidP="00C645C0" w:rsidR="00E84C66">
    <w:pPr>
      <w:pStyle w:val="Zaglavlje"/>
    </w:pPr>
    <w:r>
      <w:tab/>
    </w:r>
    <w:r>
      <w:tab/>
    </w:r>
    <w:proofErr w:type="spellStart"/>
    <w:r w:rsidRPr="00C645C0">
      <w:t>Posl.br</w:t>
    </w:r>
    <w:proofErr w:type="spellEnd"/>
    <w:r w:rsidRPr="00C645C0">
      <w:t>.: 1 St-</w:t>
    </w:r>
    <w:proofErr w:type="spellStart"/>
    <w:r>
      <w:t>10</w:t>
    </w:r>
    <w:r w:rsidR="00481068">
      <w:t>59</w:t>
    </w:r>
    <w:proofErr w:type="spellEnd"/>
    <w:r w:rsidRPr="00C645C0">
      <w:t>/</w:t>
    </w:r>
    <w:proofErr w:type="spellStart"/>
    <w:r w:rsidRPr="00C645C0">
      <w:t>16</w:t>
    </w:r>
    <w:proofErr w:type="spellEnd"/>
    <w:r w:rsidRPr="00C645C0">
      <w:t>-</w:t>
    </w:r>
    <w:proofErr w:type="spellStart"/>
    <w:r w:rsidR="00481068">
      <w:t>25</w:t>
    </w:r>
    <w:proofErr w:type="spellEnd"/>
    <w:r w:rsidR="00A05DB7">
      <w:tab/>
    </w:r>
    <w:r w:rsidR="00A05DB7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5357F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A1123"/>
    <w:rsid w:val="001A2CB0"/>
    <w:rsid w:val="001B30F3"/>
    <w:rsid w:val="001E74C2"/>
    <w:rsid w:val="00230D9A"/>
    <w:rsid w:val="00237CF8"/>
    <w:rsid w:val="00246214"/>
    <w:rsid w:val="00256CA5"/>
    <w:rsid w:val="00260835"/>
    <w:rsid w:val="00264A9F"/>
    <w:rsid w:val="00270DA1"/>
    <w:rsid w:val="00285A1C"/>
    <w:rsid w:val="00294006"/>
    <w:rsid w:val="002C3D7A"/>
    <w:rsid w:val="00310464"/>
    <w:rsid w:val="00315C61"/>
    <w:rsid w:val="00352465"/>
    <w:rsid w:val="003613FF"/>
    <w:rsid w:val="00381586"/>
    <w:rsid w:val="00385459"/>
    <w:rsid w:val="003B29B3"/>
    <w:rsid w:val="003B32CA"/>
    <w:rsid w:val="003C0A0A"/>
    <w:rsid w:val="003D419E"/>
    <w:rsid w:val="004522F1"/>
    <w:rsid w:val="00454BDB"/>
    <w:rsid w:val="00481068"/>
    <w:rsid w:val="00485BFC"/>
    <w:rsid w:val="00495414"/>
    <w:rsid w:val="004A30AE"/>
    <w:rsid w:val="004B53A1"/>
    <w:rsid w:val="004D4118"/>
    <w:rsid w:val="004E3C87"/>
    <w:rsid w:val="004F0B82"/>
    <w:rsid w:val="004F2DB0"/>
    <w:rsid w:val="0050001B"/>
    <w:rsid w:val="00501B9C"/>
    <w:rsid w:val="005066D2"/>
    <w:rsid w:val="00512426"/>
    <w:rsid w:val="00554328"/>
    <w:rsid w:val="00584848"/>
    <w:rsid w:val="00594CA6"/>
    <w:rsid w:val="005A65EF"/>
    <w:rsid w:val="005E6174"/>
    <w:rsid w:val="005F51F6"/>
    <w:rsid w:val="00603386"/>
    <w:rsid w:val="00630075"/>
    <w:rsid w:val="006415DB"/>
    <w:rsid w:val="0066742A"/>
    <w:rsid w:val="00673A33"/>
    <w:rsid w:val="006748E7"/>
    <w:rsid w:val="00684FCB"/>
    <w:rsid w:val="0069326E"/>
    <w:rsid w:val="006B346A"/>
    <w:rsid w:val="006B7444"/>
    <w:rsid w:val="006F3547"/>
    <w:rsid w:val="00700D85"/>
    <w:rsid w:val="007075BA"/>
    <w:rsid w:val="00712213"/>
    <w:rsid w:val="00717E92"/>
    <w:rsid w:val="0078523D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408F"/>
    <w:rsid w:val="00844C7C"/>
    <w:rsid w:val="008C118F"/>
    <w:rsid w:val="008E4512"/>
    <w:rsid w:val="008F4870"/>
    <w:rsid w:val="008F4BC0"/>
    <w:rsid w:val="008F5FDD"/>
    <w:rsid w:val="0091282E"/>
    <w:rsid w:val="00934109"/>
    <w:rsid w:val="0094722D"/>
    <w:rsid w:val="0096171C"/>
    <w:rsid w:val="00975633"/>
    <w:rsid w:val="00985388"/>
    <w:rsid w:val="0098701B"/>
    <w:rsid w:val="009C6CB9"/>
    <w:rsid w:val="009D201C"/>
    <w:rsid w:val="009F0789"/>
    <w:rsid w:val="009F31D9"/>
    <w:rsid w:val="00A05DB7"/>
    <w:rsid w:val="00A20B44"/>
    <w:rsid w:val="00A42DC4"/>
    <w:rsid w:val="00A62A75"/>
    <w:rsid w:val="00A8384B"/>
    <w:rsid w:val="00A94944"/>
    <w:rsid w:val="00AB2B9B"/>
    <w:rsid w:val="00AC238F"/>
    <w:rsid w:val="00AD219A"/>
    <w:rsid w:val="00AD464B"/>
    <w:rsid w:val="00AD7500"/>
    <w:rsid w:val="00B62FC1"/>
    <w:rsid w:val="00B7627F"/>
    <w:rsid w:val="00B95CC4"/>
    <w:rsid w:val="00BC4CE5"/>
    <w:rsid w:val="00BD76C9"/>
    <w:rsid w:val="00C163B0"/>
    <w:rsid w:val="00C360F2"/>
    <w:rsid w:val="00C524EC"/>
    <w:rsid w:val="00C645C0"/>
    <w:rsid w:val="00C72755"/>
    <w:rsid w:val="00C77D96"/>
    <w:rsid w:val="00C82780"/>
    <w:rsid w:val="00C84B7B"/>
    <w:rsid w:val="00CB287E"/>
    <w:rsid w:val="00CC04F5"/>
    <w:rsid w:val="00CF688D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5B2B"/>
    <w:rsid w:val="00DF1005"/>
    <w:rsid w:val="00E37200"/>
    <w:rsid w:val="00E56383"/>
    <w:rsid w:val="00E86B17"/>
    <w:rsid w:val="00E910A6"/>
    <w:rsid w:val="00EA1199"/>
    <w:rsid w:val="00EB409B"/>
    <w:rsid w:val="00EC48C0"/>
    <w:rsid w:val="00EC58F9"/>
    <w:rsid w:val="00F22F13"/>
    <w:rsid w:val="00F2316C"/>
    <w:rsid w:val="00F25D6A"/>
    <w:rsid w:val="00F40BD0"/>
    <w:rsid w:val="00F546B4"/>
    <w:rsid w:val="00F60C27"/>
    <w:rsid w:val="00F8300F"/>
    <w:rsid w:val="00FA3066"/>
    <w:rsid w:val="00FC1BCE"/>
    <w:rsid w:val="00FC2A77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0D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D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D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D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D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0D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D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D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D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D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St-1059/2016</izvorni_sadrzaj>
    <derivirana_varijabla naziv="DomainObject.Predmet.OznakaBroj_1">St-1059/2016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COLLIS HISTRIAE d.o.o. RIJEKA (ranije: ROVINJ)</izvorni_sadrzaj>
    <derivirana_varijabla naziv="DomainObject.Predmet.ProtustrankaFormated_1">  Stečajna masa iza COLLIS HISTRIAE d.o.o. RIJEKA (ranije: ROVINJ)</derivirana_varijabla>
  </DomainObject.Predmet.ProtustrankaFormated>
  <DomainObject.Predmet.ProtustrankaFormatedOIB>
    <izvorni_sadrzaj>  Stečajna masa iza COLLIS HISTRIAE d.o.o. RIJEKA (ranije: ROVINJ), OIB 27013498121</izvorni_sadrzaj>
    <derivirana_varijabla naziv="DomainObject.Predmet.ProtustrankaFormatedOIB_1">  Stečajna masa iza COLLIS HISTRIAE d.o.o. RIJEKA (ranije: ROVINJ), OIB 27013498121</derivirana_varijabla>
  </DomainObject.Predmet.ProtustrankaFormatedOIB>
  <DomainObject.Predmet.ProtustrankaFormatedWithAdress>
    <izvorni_sadrzaj> Stečajna masa iza COLLIS HISTRIAE d.o.o. RIJEKA (ranije: ROVINJ), Brca 18, 51000 Rijeka</izvorni_sadrzaj>
    <derivirana_varijabla naziv="DomainObject.Predmet.ProtustrankaFormatedWithAdress_1"> Stečajna masa iza COLLIS HISTRIAE d.o.o. RIJEKA (ranije: ROVINJ), Brca 18, 51000 Rijeka</derivirana_varijabla>
  </DomainObject.Predmet.ProtustrankaFormatedWithAdress>
  <DomainObject.Predmet.ProtustrankaFormatedWithAdressOIB>
    <izvorni_sadrzaj> Stečajna masa iza COLLIS HISTRIAE d.o.o. RIJEKA (ranije: ROVINJ), OIB 27013498121, Brca 18, 51000 Rijeka</izvorni_sadrzaj>
    <derivirana_varijabla naziv="DomainObject.Predmet.ProtustrankaFormatedWithAdressOIB_1"> Stečajna masa iza COLLIS HISTRIAE d.o.o. RIJEKA (ranije: ROVINJ), OIB 27013498121, Brca 18, 51000 Rijeka</derivirana_varijabla>
  </DomainObject.Predmet.ProtustrankaFormatedWithAdressOIB>
  <DomainObject.Predmet.ProtustrankaWithAdress>
    <izvorni_sadrzaj>Stečajna masa iza COLLIS HISTRIAE d.o.o. RIJEKA (ranije: ROVINJ) Brca 18, 51000 Rijeka</izvorni_sadrzaj>
    <derivirana_varijabla naziv="DomainObject.Predmet.ProtustrankaWithAdress_1">Stečajna masa iza COLLIS HISTRIAE d.o.o. RIJEKA (ranije: ROVINJ) Brca 18, 51000 Rijeka</derivirana_varijabla>
  </DomainObject.Predmet.ProtustrankaWithAdress>
  <DomainObject.Predmet.ProtustrankaWithAdressOIB>
    <izvorni_sadrzaj>Stečajna masa iza COLLIS HISTRIAE d.o.o. RIJEKA (ranije: ROVINJ), OIB 27013498121, Brca 18, 51000 Rijeka</izvorni_sadrzaj>
    <derivirana_varijabla naziv="DomainObject.Predmet.ProtustrankaWithAdressOIB_1">Stečajna masa iza COLLIS HISTRIAE d.o.o. RIJEKA (ranije: ROVINJ), OIB 27013498121, Brca 18, 51000 Rijeka</derivirana_varijabla>
  </DomainObject.Predmet.ProtustrankaWithAdressOIB>
  <DomainObject.Predmet.ProtustrankaNazivFormated>
    <izvorni_sadrzaj>Stečajna masa iza COLLIS HISTRIAE d.o.o. RIJEKA (ranije: ROVINJ)</izvorni_sadrzaj>
    <derivirana_varijabla naziv="DomainObject.Predmet.ProtustrankaNazivFormated_1">Stečajna masa iza COLLIS HISTRIAE d.o.o. RIJEKA (ranije: ROVINJ)</derivirana_varijabla>
  </DomainObject.Predmet.ProtustrankaNazivFormated>
  <DomainObject.Predmet.ProtustrankaNazivFormatedOIB>
    <izvorni_sadrzaj>Stečajna masa iza COLLIS HISTRIAE d.o.o. RIJEKA (ranije: ROVINJ), OIB 27013498121</izvorni_sadrzaj>
    <derivirana_varijabla naziv="DomainObject.Predmet.ProtustrankaNazivFormatedOIB_1">Stečajna masa iza COLLIS HISTRIAE d.o.o. RIJEKA (ranije: ROVINJ), OIB 27013498121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ANDREA CILENTO, VILLESSE, Italija</izvorni_sadrzaj>
    <derivirana_varijabla naziv="DomainObject.Predmet.StrankaFormated_1">  ANDREA CILENTO, VILLESSE, Italija</derivirana_varijabla>
  </DomainObject.Predmet.StrankaFormated>
  <DomainObject.Predmet.StrankaFormatedOIB>
    <izvorni_sadrzaj>  ANDREA CILENTO, VILLESSE, Italija, OIB 35762584171</izvorni_sadrzaj>
    <derivirana_varijabla naziv="DomainObject.Predmet.StrankaFormatedOIB_1">  ANDREA CILENTO, VILLESSE, Italija, OIB 35762584171</derivirana_varijabla>
  </DomainObject.Predmet.StrankaFormatedOIB>
  <DomainObject.Predmet.StrankaFormatedWithAdress>
    <izvorni_sadrzaj> ANDREA CILENTO, VILLESSE, Italija, Via Monte Santo 38, Villesse (go)</izvorni_sadrzaj>
    <derivirana_varijabla naziv="DomainObject.Predmet.StrankaFormatedWithAdress_1"> ANDREA CILENTO, VILLESSE, Italija, Via Monte Santo 38, Villesse (go)</derivirana_varijabla>
  </DomainObject.Predmet.StrankaFormatedWithAdress>
  <DomainObject.Predmet.StrankaFormatedWithAdressOIB>
    <izvorni_sadrzaj> ANDREA CILENTO, VILLESSE, Italija, OIB 35762584171, Via Monte Santo 38, Villesse (go)</izvorni_sadrzaj>
    <derivirana_varijabla naziv="DomainObject.Predmet.StrankaFormatedWithAdressOIB_1"> ANDREA CILENTO, VILLESSE, Italija, OIB 35762584171, Via Monte Santo 38, Villesse (go)</derivirana_varijabla>
  </DomainObject.Predmet.StrankaFormatedWithAdressOIB>
  <DomainObject.Predmet.StrankaWithAdress>
    <izvorni_sadrzaj>ANDREA CILENTO, VILLESSE, Italija Via Monte Santo 38,Villesse (go)</izvorni_sadrzaj>
    <derivirana_varijabla naziv="DomainObject.Predmet.StrankaWithAdress_1">ANDREA CILENTO, VILLESSE, Italija Via Monte Santo 38,Villesse (go)</derivirana_varijabla>
  </DomainObject.Predmet.StrankaWithAdress>
  <DomainObject.Predmet.StrankaWithAdressOIB>
    <izvorni_sadrzaj>ANDREA CILENTO, VILLESSE, Italija, OIB 35762584171, Via Monte Santo 38,Villesse (go)</izvorni_sadrzaj>
    <derivirana_varijabla naziv="DomainObject.Predmet.StrankaWithAdressOIB_1">ANDREA CILENTO, VILLESSE, Italija, OIB 35762584171, Via Monte Santo 38,Villesse (go)</derivirana_varijabla>
  </DomainObject.Predmet.StrankaWithAdressOIB>
  <DomainObject.Predmet.StrankaNazivFormated>
    <izvorni_sadrzaj>ANDREA CILENTO, VILLESSE, Italija</izvorni_sadrzaj>
    <derivirana_varijabla naziv="DomainObject.Predmet.StrankaNazivFormated_1">ANDREA CILENTO, VILLESSE, Italija</derivirana_varijabla>
  </DomainObject.Predmet.StrankaNazivFormated>
  <DomainObject.Predmet.StrankaNazivFormatedOIB>
    <izvorni_sadrzaj>ANDREA CILENTO, VILLESSE, Italija, OIB 35762584171</izvorni_sadrzaj>
    <derivirana_varijabla naziv="DomainObject.Predmet.StrankaNazivFormatedOIB_1">ANDREA CILENTO, VILLESSE, Italija, OIB 35762584171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584531.85</izvorni_sadrzaj>
    <derivirana_varijabla naziv="DomainObject.Predmet.TrenutnaVrijednost_1">584531.85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ANDREA CILENTO, VILLESSE, Italija</item>
    </izvorni_sadrzaj>
    <derivirana_varijabla naziv="DomainObject.Predmet.StrankaListFormated_1">
      <item>ANDREA CILENTO, VILLESSE, Italija</item>
    </derivirana_varijabla>
  </DomainObject.Predmet.StrankaListFormated>
  <DomainObject.Predmet.StrankaListFormatedOIB>
    <izvorni_sadrzaj>
      <item>ANDREA CILENTO, VILLESSE, Italija, OIB 35762584171</item>
    </izvorni_sadrzaj>
    <derivirana_varijabla naziv="DomainObject.Predmet.StrankaListFormatedOIB_1">
      <item>ANDREA CILENTO, VILLESSE, Italija, OIB 35762584171</item>
    </derivirana_varijabla>
  </DomainObject.Predmet.StrankaListFormatedOIB>
  <DomainObject.Predmet.StrankaListFormatedWithAdress>
    <izvorni_sadrzaj>
      <item>ANDREA CILENTO, VILLESSE, Italija, Via Monte Santo 38, Villesse (go)</item>
    </izvorni_sadrzaj>
    <derivirana_varijabla naziv="DomainObject.Predmet.StrankaListFormatedWithAdress_1">
      <item>ANDREA CILENTO, VILLESSE, Italija, Via Monte Santo 38, Villesse (go)</item>
    </derivirana_varijabla>
  </DomainObject.Predmet.StrankaListFormatedWithAdress>
  <DomainObject.Predmet.StrankaListFormatedWithAdressOIB>
    <izvorni_sadrzaj>
      <item>ANDREA CILENTO, VILLESSE, Italija, OIB 35762584171, Via Monte Santo 38, Villesse (go)</item>
    </izvorni_sadrzaj>
    <derivirana_varijabla naziv="DomainObject.Predmet.StrankaListFormatedWithAdressOIB_1">
      <item>ANDREA CILENTO, VILLESSE, Italija, OIB 35762584171, Via Monte Santo 38, Villesse (go)</item>
    </derivirana_varijabla>
  </DomainObject.Predmet.StrankaListFormatedWithAdressOIB>
  <DomainObject.Predmet.StrankaListNazivFormated>
    <izvorni_sadrzaj>
      <item>ANDREA CILENTO, VILLESSE, Italija</item>
    </izvorni_sadrzaj>
    <derivirana_varijabla naziv="DomainObject.Predmet.StrankaListNazivFormated_1">
      <item>ANDREA CILENTO, VILLESSE, Italija</item>
    </derivirana_varijabla>
  </DomainObject.Predmet.StrankaListNazivFormated>
  <DomainObject.Predmet.StrankaListNazivFormatedOIB>
    <izvorni_sadrzaj>
      <item>ANDREA CILENTO, VILLESSE, Italija, OIB 35762584171</item>
    </izvorni_sadrzaj>
    <derivirana_varijabla naziv="DomainObject.Predmet.StrankaListNazivFormatedOIB_1">
      <item>ANDREA CILENTO, VILLESSE, Italija, OIB 35762584171</item>
    </derivirana_varijabla>
  </DomainObject.Predmet.StrankaListNazivFormatedOIB>
  <DomainObject.Predmet.ProtuStrankaListFormated>
    <izvorni_sadrzaj>
      <item>Stečajna masa iza COLLIS HISTRIAE d.o.o. RIJEKA (ranije: ROVINJ)</item>
    </izvorni_sadrzaj>
    <derivirana_varijabla naziv="DomainObject.Predmet.ProtuStrankaListFormated_1">
      <item>Stečajna masa iza COLLIS HISTRIAE d.o.o. RIJEKA (ranije: ROVINJ)</item>
    </derivirana_varijabla>
  </DomainObject.Predmet.ProtuStrankaListFormated>
  <DomainObject.Predmet.ProtuStrankaListFormatedOIB>
    <izvorni_sadrzaj>
      <item>Stečajna masa iza COLLIS HISTRIAE d.o.o. RIJEKA (ranije: ROVINJ), OIB 27013498121</item>
    </izvorni_sadrzaj>
    <derivirana_varijabla naziv="DomainObject.Predmet.ProtuStrankaListFormatedOIB_1">
      <item>Stečajna masa iza COLLIS HISTRIAE d.o.o. RIJEKA (ranije: ROVINJ), OIB 27013498121</item>
    </derivirana_varijabla>
  </DomainObject.Predmet.ProtuStrankaListFormatedOIB>
  <DomainObject.Predmet.ProtuStrankaListFormatedWithAdress>
    <izvorni_sadrzaj>
      <item>Stečajna masa iza COLLIS HISTRIAE d.o.o. RIJEKA (ranije: ROVINJ), Brca 18, 51000 Rijeka</item>
    </izvorni_sadrzaj>
    <derivirana_varijabla naziv="DomainObject.Predmet.ProtuStrankaListFormatedWithAdress_1">
      <item>Stečajna masa iza COLLIS HISTRIAE d.o.o. RIJEKA (ranije: ROVINJ), Brca 18, 51000 Rijeka</item>
    </derivirana_varijabla>
  </DomainObject.Predmet.ProtuStrankaListFormatedWithAdress>
  <DomainObject.Predmet.ProtuStrankaListFormatedWithAdressOIB>
    <izvorni_sadrzaj>
      <item>Stečajna masa iza COLLIS HISTRIAE d.o.o. RIJEKA (ranije: ROVINJ), OIB 27013498121, Brca 18, 51000 Rijeka</item>
    </izvorni_sadrzaj>
    <derivirana_varijabla naziv="DomainObject.Predmet.ProtuStrankaListFormatedWithAdressOIB_1">
      <item>Stečajna masa iza COLLIS HISTRIAE d.o.o. RIJEKA (ranije: ROVINJ), OIB 27013498121, Brca 18, 51000 Rijeka</item>
    </derivirana_varijabla>
  </DomainObject.Predmet.ProtuStrankaListFormatedWithAdressOIB>
  <DomainObject.Predmet.ProtuStrankaListNazivFormated>
    <izvorni_sadrzaj>
      <item>Stečajna masa iza COLLIS HISTRIAE d.o.o. RIJEKA (ranije: ROVINJ)</item>
    </izvorni_sadrzaj>
    <derivirana_varijabla naziv="DomainObject.Predmet.ProtuStrankaListNazivFormated_1">
      <item>Stečajna masa iza COLLIS HISTRIAE d.o.o. RIJEKA (ranije: ROVINJ)</item>
    </derivirana_varijabla>
  </DomainObject.Predmet.ProtuStrankaListNazivFormated>
  <DomainObject.Predmet.ProtuStrankaListNazivFormatedOIB>
    <izvorni_sadrzaj>
      <item>Stečajna masa iza COLLIS HISTRIAE d.o.o. RIJEKA (ranije: ROVINJ), OIB 27013498121</item>
    </izvorni_sadrzaj>
    <derivirana_varijabla naziv="DomainObject.Predmet.ProtuStrankaListNazivFormatedOIB_1">
      <item>Stečajna masa iza COLLIS HISTRIAE d.o.o. RIJEKA (ranije: ROVINJ), OIB 27013498121</item>
    </derivirana_varijabla>
  </DomainObject.Predmet.ProtuStrankaListNazivFormatedOIB>
  <DomainObject.Predmet.OstaliListFormated>
    <izvorni_sadrzaj>
      <item>odvj. IVAN HRVATIN</item>
    </izvorni_sadrzaj>
    <derivirana_varijabla naziv="DomainObject.Predmet.OstaliListFormated_1">
      <item>odvj. IVAN HRVATIN</item>
    </derivirana_varijabla>
  </DomainObject.Predmet.OstaliListFormated>
  <DomainObject.Predmet.OstaliListFormatedOIB>
    <izvorni_sadrzaj>
      <item>odvj. IVAN HRVATIN</item>
    </izvorni_sadrzaj>
    <derivirana_varijabla naziv="DomainObject.Predmet.OstaliListFormatedOIB_1">
      <item>odvj. IVAN HRVATIN</item>
    </derivirana_varijabla>
  </DomainObject.Predmet.OstaliListFormatedOIB>
  <DomainObject.Predmet.OstaliListFormatedWithAdress>
    <izvorni_sadrzaj>
      <item>odvj. IVAN HRVATIN, Kvart Mimoza 51, 52100 Fažana</item>
    </izvorni_sadrzaj>
    <derivirana_varijabla naziv="DomainObject.Predmet.OstaliListFormatedWithAdress_1">
      <item>odvj. IVAN HRVATIN, Kvart Mimoza 51, 52100 Fažana</item>
    </derivirana_varijabla>
  </DomainObject.Predmet.OstaliListFormatedWithAdress>
  <DomainObject.Predmet.OstaliListFormatedWithAdressOIB>
    <izvorni_sadrzaj>
      <item>odvj. IVAN HRVATIN, Kvart Mimoza 51, 52100 Fažana</item>
    </izvorni_sadrzaj>
    <derivirana_varijabla naziv="DomainObject.Predmet.OstaliListFormatedWithAdressOIB_1">
      <item>odvj. IVAN HRVATIN, Kvart Mimoza 51, 52100 Fažana</item>
    </derivirana_varijabla>
  </DomainObject.Predmet.OstaliListFormatedWithAdressOIB>
  <DomainObject.Predmet.OstaliListNazivFormated>
    <izvorni_sadrzaj>
      <item>odvj. IVAN HRVATIN</item>
    </izvorni_sadrzaj>
    <derivirana_varijabla naziv="DomainObject.Predmet.OstaliListNazivFormated_1">
      <item>odvj. IVAN HRVATIN</item>
    </derivirana_varijabla>
  </DomainObject.Predmet.OstaliListNazivFormated>
  <DomainObject.Predmet.OstaliListNazivFormatedOIB>
    <izvorni_sadrzaj>
      <item>odvj. IVAN HRVATIN</item>
    </izvorni_sadrzaj>
    <derivirana_varijabla naziv="DomainObject.Predmet.OstaliListNazivFormatedOIB_1">
      <item>odvj. IVAN HRVATIN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ANDREA CILENTO, VILLESSE, Italija</izvorni_sadrzaj>
    <derivirana_varijabla naziv="DomainObject.Predmet.StrankaIDrugi_1">ANDREA CILENTO, VILLESSE, Italija</derivirana_varijabla>
  </DomainObject.Predmet.StrankaIDrugi>
  <DomainObject.Predmet.ProtustrankaIDrugi>
    <izvorni_sadrzaj>Stečajna masa iza COLLIS HISTRIAE d.o.o. RIJEKA (ranije: ROVINJ)</izvorni_sadrzaj>
    <derivirana_varijabla naziv="DomainObject.Predmet.ProtustrankaIDrugi_1">Stečajna masa iza COLLIS HISTRIAE d.o.o. RIJEKA (ranije: ROVINJ)</derivirana_varijabla>
  </DomainObject.Predmet.ProtustrankaIDrugi>
  <DomainObject.Predmet.StrankaIDrugiAdressOIB>
    <izvorni_sadrzaj>ANDREA CILENTO, VILLESSE, Italija, OIB 35762584171, Via Monte Santo 38, Villesse (go)</izvorni_sadrzaj>
    <derivirana_varijabla naziv="DomainObject.Predmet.StrankaIDrugiAdressOIB_1">ANDREA CILENTO, VILLESSE, Italija, OIB 35762584171, Via Monte Santo 38, Villesse (go)</derivirana_varijabla>
  </DomainObject.Predmet.StrankaIDrugiAdressOIB>
  <DomainObject.Predmet.ProtustrankaIDrugiAdressOIB>
    <izvorni_sadrzaj>Stečajna masa iza COLLIS HISTRIAE d.o.o. RIJEKA (ranije: ROVINJ), OIB 27013498121, Brca 18, 51000 Rijeka</izvorni_sadrzaj>
    <derivirana_varijabla naziv="DomainObject.Predmet.ProtustrankaIDrugiAdressOIB_1">Stečajna masa iza COLLIS HISTRIAE d.o.o. RIJEKA (ranije: ROVINJ), OIB 27013498121, Brca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COLLIS HISTRIAE d.o.o. RIJEKA (ranije: ROVINJ)</item>
      <item>ANDREA CILENTO, VILLESSE, Italija</item>
      <item>odvj. IVAN HRVATIN</item>
    </izvorni_sadrzaj>
    <derivirana_varijabla naziv="DomainObject.Predmet.SudioniciListNaziv_1">
      <item>Stečajna masa iza COLLIS HISTRIAE d.o.o. RIJEKA (ranije: ROVINJ)</item>
      <item>ANDREA CILENTO, VILLESSE, Italija</item>
      <item>odvj. IVAN HRVATIN</item>
    </derivirana_varijabla>
  </DomainObject.Predmet.SudioniciListNaziv>
  <DomainObject.Predmet.SudioniciListAdressOIB>
    <izvorni_sadrzaj>
      <item>Stečajna masa iza COLLIS HISTRIAE d.o.o. RIJEKA (ranije: ROVINJ), OIB 27013498121, Brca 18,51000 Rijeka</item>
      <item>ANDREA CILENTO, VILLESSE, Italija, OIB 35762584171, Via Monte Santo 38,Villesse (go)</item>
      <item>odvj. IVAN HRVATIN, Kvart Mimoza 51,52100 Fažana</item>
    </izvorni_sadrzaj>
    <derivirana_varijabla naziv="DomainObject.Predmet.SudioniciListAdressOIB_1">
      <item>Stečajna masa iza COLLIS HISTRIAE d.o.o. RIJEKA (ranije: ROVINJ), OIB 27013498121, Brca 18,51000 Rijeka</item>
      <item>ANDREA CILENTO, VILLESSE, Italija, OIB 35762584171, Via Monte Santo 38,Villesse (go)</item>
      <item>odvj. IVAN HRVATIN, Kvart Mimoza 51,52100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27013498121</item>
      <item>, OIB 35762584171</item>
      <item>, OIB null</item>
    </izvorni_sadrzaj>
    <derivirana_varijabla naziv="DomainObject.Predmet.SudioniciListNazivOIB_1">
      <item>, OIB 27013498121</item>
      <item>, OIB 35762584171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1518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2017-05-18T11:55:00Z</dcterms:created>
  <dc:creator>Jasmina Matika</dc:creator>
  <cp:lastModifiedBy>Lorena Paris Aničić</cp:lastModifiedBy>
  <cp:lastPrinted>2017-05-18T11:59:00Z</cp:lastPrinted>
  <dcterms:modified xmlns:xsi="http://www.w3.org/2001/XMLSchema-instance" xsi:type="dcterms:W3CDTF">2017-05-22T08:08:00Z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