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c6a4" w14:paraId="6c0c6a4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C077AD" w:rsidRPr="00C077AD">
        <w:t>LITTERA d.o.o. PULA</w:t>
      </w:r>
      <w:r w:rsidR="0025102F">
        <w:t xml:space="preserve">, </w:t>
      </w:r>
      <w:r w:rsidR="00C077AD">
        <w:t>Pula</w:t>
      </w:r>
      <w:r w:rsidR="00633FE7">
        <w:t xml:space="preserve">, </w:t>
      </w:r>
      <w:r w:rsidR="00BC4144">
        <w:t>Kaštanjer 89</w:t>
      </w:r>
      <w:r w:rsidR="006341D4">
        <w:t xml:space="preserve">, </w:t>
      </w:r>
      <w:r w:rsidR="0025102F">
        <w:t xml:space="preserve">OIB: </w:t>
      </w:r>
      <w:r w:rsidR="00BC4144" w:rsidRPr="00BC4144">
        <w:t>09488463208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BC4144" w:rsidRPr="00C077AD">
        <w:t>LITTERA d.o.o. PULA</w:t>
      </w:r>
      <w:r w:rsidR="00BC4144">
        <w:t xml:space="preserve">, Pula, Kaštanjer 89, OIB: </w:t>
      </w:r>
      <w:r w:rsidR="00BC4144" w:rsidRPr="00BC4144">
        <w:t>09488463208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BC4144">
        <w:rPr>
          <w:b/>
          <w:lang w:val="pl-PL"/>
        </w:rPr>
        <w:t>2</w:t>
      </w:r>
      <w:r w:rsidR="00B17BB5" w:rsidRPr="0077472A">
        <w:rPr>
          <w:b/>
          <w:lang w:val="pl-PL"/>
        </w:rPr>
        <w:t xml:space="preserve">. </w:t>
      </w:r>
      <w:r w:rsidR="00BC4144">
        <w:rPr>
          <w:b/>
          <w:lang w:val="pl-PL"/>
        </w:rPr>
        <w:t>studenog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90BC4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FD2FCE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BC4144" w:rsidRPr="00C077AD">
        <w:t>LITTERA d.o.o. PULA</w:t>
      </w:r>
      <w:r w:rsidR="00BC4144">
        <w:t xml:space="preserve">, Pula, Kaštanjer 89, OIB: </w:t>
      </w:r>
      <w:r w:rsidR="00BC4144" w:rsidRPr="00BC4144">
        <w:t>09488463208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6A66F2">
        <w:rPr>
          <w:lang w:val="sv-SE"/>
        </w:rPr>
        <w:t>Josip Bolković, Pula, Sisplac 007</w:t>
      </w:r>
      <w:r w:rsidR="00990BC4">
        <w:rPr>
          <w:lang w:val="sv-SE"/>
        </w:rPr>
        <w:t>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A66F2">
        <w:rPr>
          <w:lang w:val="sv-SE"/>
        </w:rPr>
        <w:t>Josip Bolković, Pula, Sisplac 007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A66F2">
        <w:rPr>
          <w:lang w:val="sv-SE"/>
        </w:rPr>
        <w:t>Josip Bolković, Pula, Sisplac 007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A02823">
        <w:t>1</w:t>
      </w:r>
      <w:r w:rsidR="003E00AF" w:rsidRPr="0077472A">
        <w:t xml:space="preserve">. </w:t>
      </w:r>
      <w:r w:rsidR="00A02823">
        <w:t>rujna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055A13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BC4144" w:rsidRPr="00C077AD">
        <w:t>LITTERA d.o.o. PULA</w:t>
      </w:r>
      <w:r w:rsidR="00BC4144">
        <w:t xml:space="preserve">, Pula, Kaštanjer 89, OIB: </w:t>
      </w:r>
      <w:r w:rsidR="00BC4144" w:rsidRPr="00BC4144">
        <w:t>09488463208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A66F2">
        <w:rPr>
          <w:lang w:val="sv-SE"/>
        </w:rPr>
        <w:t>Josip Bolković, Pula, Sisplac 007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2C2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633FE7">
          <w:t>Posl. broj: 4 St-9</w:t>
        </w:r>
        <w:r w:rsidR="00C077AD">
          <w:t>86</w:t>
        </w:r>
        <w:r w:rsidR="00633FE7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A02823">
      <w:t>9</w:t>
    </w:r>
    <w:r w:rsidR="00C077AD">
      <w:t>86</w:t>
    </w:r>
    <w:r w:rsidR="00633FE7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18E"/>
    <w:rsid w:val="00035235"/>
    <w:rsid w:val="00036ADB"/>
    <w:rsid w:val="00054F92"/>
    <w:rsid w:val="00055A13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B74B1"/>
    <w:rsid w:val="003D112F"/>
    <w:rsid w:val="003E00AF"/>
    <w:rsid w:val="003E60F9"/>
    <w:rsid w:val="003F265C"/>
    <w:rsid w:val="003F4CA6"/>
    <w:rsid w:val="00435808"/>
    <w:rsid w:val="0044039B"/>
    <w:rsid w:val="004804E9"/>
    <w:rsid w:val="00481920"/>
    <w:rsid w:val="00485407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3080B"/>
    <w:rsid w:val="00630C62"/>
    <w:rsid w:val="00633FE7"/>
    <w:rsid w:val="006341D4"/>
    <w:rsid w:val="006663D6"/>
    <w:rsid w:val="006706ED"/>
    <w:rsid w:val="00672A0C"/>
    <w:rsid w:val="006841D7"/>
    <w:rsid w:val="00693F0F"/>
    <w:rsid w:val="00694363"/>
    <w:rsid w:val="006A66C3"/>
    <w:rsid w:val="006A66F2"/>
    <w:rsid w:val="006A71CF"/>
    <w:rsid w:val="006B3C3E"/>
    <w:rsid w:val="006B7120"/>
    <w:rsid w:val="006C0F66"/>
    <w:rsid w:val="006F3AA2"/>
    <w:rsid w:val="00704476"/>
    <w:rsid w:val="007104B9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8473D"/>
    <w:rsid w:val="008946FC"/>
    <w:rsid w:val="008A2A93"/>
    <w:rsid w:val="008D598C"/>
    <w:rsid w:val="008E1C38"/>
    <w:rsid w:val="008E2F2B"/>
    <w:rsid w:val="008E4F58"/>
    <w:rsid w:val="008F0C79"/>
    <w:rsid w:val="008F62C2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A02823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AF47B8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C4144"/>
    <w:rsid w:val="00BD192E"/>
    <w:rsid w:val="00BE2CDA"/>
    <w:rsid w:val="00BE6E6A"/>
    <w:rsid w:val="00C077AD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C17E5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5ED8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0FA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D2FCE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St-986/2016-3</izvorni_sadrzaj>
    <derivirana_varijabla naziv="DomainObject.Oznaka_1">St-986/2016-3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LITTERA d.o.o. PULA zastupanog po punomoćniku Josip Bolković</izvorni_sadrzaj>
    <derivirana_varijabla naziv="DomainObject.Predmet.ProtustrankaFormated_1">  LITTERA d.o.o. PULA zastupanog po punomoćniku Josip Bolković</derivirana_varijabla>
  </DomainObject.Predmet.ProtustrankaFormated>
  <DomainObject.Predmet.ProtustrankaFormatedOIB>
    <izvorni_sadrzaj>  LITTERA d.o.o. PULA, OIB 09488463208 zastupanog po punomoćniku Josip Bolković</izvorni_sadrzaj>
    <derivirana_varijabla naziv="DomainObject.Predmet.ProtustrankaFormatedOIB_1">  LITTERA d.o.o. PULA, OIB 09488463208 zastupanog po punomoćniku Josip Bolković</derivirana_varijabla>
  </DomainObject.Predmet.ProtustrankaFormatedOIB>
  <DomainObject.Predmet.ProtustrankaFormatedWithAdress>
    <izvorni_sadrzaj> LITTERA d.o.o. PULA, Kaštanjer 89, 52100 Pula zastupanog po punomoćniku Josip Bolković</izvorni_sadrzaj>
    <derivirana_varijabla naziv="DomainObject.Predmet.ProtustrankaFormatedWithAdress_1"> LITTERA d.o.o. PULA, Kaštanjer 89, 52100 Pula zastupanog po punomoćniku Josip Bolković</derivirana_varijabla>
  </DomainObject.Predmet.ProtustrankaFormatedWithAdress>
  <DomainObject.Predmet.ProtustrankaFormatedWithAdressOIB>
    <izvorni_sadrzaj> LITTERA d.o.o. PULA, OIB 09488463208, Kaštanjer 89, 52100 Pula zastupanog po punomoćniku Josip Bolković</izvorni_sadrzaj>
    <derivirana_varijabla naziv="DomainObject.Predmet.ProtustrankaFormatedWithAdressOIB_1"> LITTERA d.o.o. PULA, OIB 09488463208, Kaštanjer 89, 52100 Pula zastupanog po punomoćniku Josip Bolković</derivirana_varijabla>
  </DomainObject.Predmet.ProtustrankaFormatedWithAdressOIB>
  <DomainObject.Predmet.ProtustrankaWithAdress>
    <izvorni_sadrzaj>LITTERA d.o.o. PULA Kaštanjer 89, 52100 Pula</izvorni_sadrzaj>
    <derivirana_varijabla naziv="DomainObject.Predmet.ProtustrankaWithAdress_1">LITTERA d.o.o. PULA Kaštanjer 89, 52100 Pula</derivirana_varijabla>
  </DomainObject.Predmet.ProtustrankaWithAdress>
  <DomainObject.Predmet.ProtustrankaWithAdressOIB>
    <izvorni_sadrzaj>LITTERA d.o.o. PULA, OIB 09488463208, Kaštanjer 89, 52100 Pula</izvorni_sadrzaj>
    <derivirana_varijabla naziv="DomainObject.Predmet.ProtustrankaWithAdressOIB_1">LITTERA d.o.o. PULA, OIB 09488463208, Kaštanjer 89, 52100 Pula</derivirana_varijabla>
  </DomainObject.Predmet.ProtustrankaWithAdressOIB>
  <DomainObject.Predmet.ProtustrankaNazivFormated>
    <izvorni_sadrzaj>LITTERA d.o.o. PULA</izvorni_sadrzaj>
    <derivirana_varijabla naziv="DomainObject.Predmet.ProtustrankaNazivFormated_1">LITTERA d.o.o. PULA</derivirana_varijabla>
  </DomainObject.Predmet.ProtustrankaNazivFormated>
  <DomainObject.Predmet.ProtustrankaNazivFormatedOIB>
    <izvorni_sadrzaj>LITTERA d.o.o. PULA, OIB 09488463208</izvorni_sadrzaj>
    <derivirana_varijabla naziv="DomainObject.Predmet.ProtustrankaNazivFormatedOIB_1">LITTERA d.o.o. PULA, OIB 09488463208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6038.18</izvorni_sadrzaj>
    <derivirana_varijabla naziv="DomainObject.Predmet.TrenutnaVrijednost_1">6038.18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LITTERA d.o.o. PULA zastupanog po punomoćniku Josip Bolković</item>
    </izvorni_sadrzaj>
    <derivirana_varijabla naziv="DomainObject.Predmet.ProtuStrankaListFormated_1">
      <item>LITTERA d.o.o. PULA zastupanog po punomoćniku Josip Bolković</item>
    </derivirana_varijabla>
  </DomainObject.Predmet.ProtuStrankaListFormated>
  <DomainObject.Predmet.ProtuStrankaListFormatedOIB>
    <izvorni_sadrzaj>
      <item>LITTERA d.o.o. PULA, OIB 09488463208 zastupanog po punomoćniku Josip Bolković</item>
    </izvorni_sadrzaj>
    <derivirana_varijabla naziv="DomainObject.Predmet.ProtuStrankaListFormatedOIB_1">
      <item>LITTERA d.o.o. PULA, OIB 09488463208 zastupanog po punomoćniku Josip Bolković</item>
    </derivirana_varijabla>
  </DomainObject.Predmet.ProtuStrankaListFormatedOIB>
  <DomainObject.Predmet.ProtuStrankaListFormatedWithAdress>
    <izvorni_sadrzaj>
      <item>LITTERA d.o.o. PULA, Kaštanjer 89, 52100 Pula zastupanog po punomoćniku Josip Bolković</item>
    </izvorni_sadrzaj>
    <derivirana_varijabla naziv="DomainObject.Predmet.ProtuStrankaListFormatedWithAdress_1">
      <item>LITTERA d.o.o. PULA, Kaštanjer 89, 52100 Pula zastupanog po punomoćniku Josip Bolković</item>
    </derivirana_varijabla>
  </DomainObject.Predmet.ProtuStrankaListFormatedWithAdress>
  <DomainObject.Predmet.ProtuStrankaListFormatedWithAdressOIB>
    <izvorni_sadrzaj>
      <item>LITTERA d.o.o. PULA, OIB 09488463208, Kaštanjer 89, 52100 Pula zastupanog po punomoćniku Josip Bolković</item>
    </izvorni_sadrzaj>
    <derivirana_varijabla naziv="DomainObject.Predmet.ProtuStrankaListFormatedWithAdressOIB_1">
      <item>LITTERA d.o.o. PULA, OIB 09488463208, Kaštanjer 89, 52100 Pula zastupanog po punomoćniku Josip Bolković</item>
    </derivirana_varijabla>
  </DomainObject.Predmet.ProtuStrankaListFormatedWithAdressOIB>
  <DomainObject.Predmet.ProtuStrankaListNazivFormated>
    <izvorni_sadrzaj>
      <item>LITTERA d.o.o. PULA</item>
    </izvorni_sadrzaj>
    <derivirana_varijabla naziv="DomainObject.Predmet.ProtuStrankaListNazivFormated_1">
      <item>LITTERA d.o.o. PULA</item>
    </derivirana_varijabla>
  </DomainObject.Predmet.ProtuStrankaListNazivFormated>
  <DomainObject.Predmet.ProtuStrankaListNazivFormatedOIB>
    <izvorni_sadrzaj>
      <item>LITTERA d.o.o. PULA, OIB 09488463208</item>
    </izvorni_sadrzaj>
    <derivirana_varijabla naziv="DomainObject.Predmet.ProtuStrankaListNazivFormatedOIB_1">
      <item>LITTERA d.o.o. PULA, OIB 09488463208</item>
    </derivirana_varijabla>
  </DomainObject.Predmet.ProtuStrankaListNazivFormatedOIB>
  <DomainObject.Predmet.OstaliListFormated>
    <izvorni_sadrzaj>
      <item>Josip Bolković punomoćnik sudionika u postupku LITTERA d.o.o. PULA</item>
    </izvorni_sadrzaj>
    <derivirana_varijabla naziv="DomainObject.Predmet.OstaliListFormated_1">
      <item>Josip Bolković punomoćnik sudionika u postupku LITTERA d.o.o. PULA</item>
    </derivirana_varijabla>
  </DomainObject.Predmet.OstaliListFormated>
  <DomainObject.Predmet.OstaliListFormatedOIB>
    <izvorni_sadrzaj>
      <item>Josip Bolković, OIB 52601382746 punomoćnik sudionika u postupku LITTERA d.o.o. PULA</item>
    </izvorni_sadrzaj>
    <derivirana_varijabla naziv="DomainObject.Predmet.OstaliListFormatedOIB_1">
      <item>Josip Bolković, OIB 52601382746 punomoćnik sudionika u postupku LITTERA d.o.o. PULA</item>
    </derivirana_varijabla>
  </DomainObject.Predmet.OstaliListFormatedOIB>
  <DomainObject.Predmet.OstaliListFormatedWithAdress>
    <izvorni_sadrzaj>
      <item>Josip Bolković, Sisplac 007, 52100 Pula punomoćnik sudionika u postupku LITTERA d.o.o. PULA</item>
    </izvorni_sadrzaj>
    <derivirana_varijabla naziv="DomainObject.Predmet.OstaliListFormatedWithAdress_1">
      <item>Josip Bolković, Sisplac 007, 52100 Pula punomoćnik sudionika u postupku LITTERA d.o.o. PULA</item>
    </derivirana_varijabla>
  </DomainObject.Predmet.OstaliListFormatedWithAdress>
  <DomainObject.Predmet.OstaliListFormatedWithAdressOIB>
    <izvorni_sadrzaj>
      <item>Josip Bolković, OIB 52601382746, Sisplac 007, 52100 Pula punomoćnik sudionika u postupku LITTERA d.o.o. PULA</item>
    </izvorni_sadrzaj>
    <derivirana_varijabla naziv="DomainObject.Predmet.OstaliListFormatedWithAdressOIB_1">
      <item>Josip Bolković, OIB 52601382746, Sisplac 007, 52100 Pula punomoćnik sudionika u postupku LITTERA d.o.o. PULA</item>
    </derivirana_varijabla>
  </DomainObject.Predmet.OstaliListFormatedWithAdressOIB>
  <DomainObject.Predmet.OstaliListNazivFormated>
    <izvorni_sadrzaj>
      <item>Josip Bolković</item>
    </izvorni_sadrzaj>
    <derivirana_varijabla naziv="DomainObject.Predmet.OstaliListNazivFormated_1">
      <item>Josip Bolković</item>
    </derivirana_varijabla>
  </DomainObject.Predmet.OstaliListNazivFormated>
  <DomainObject.Predmet.OstaliListNazivFormatedOIB>
    <izvorni_sadrzaj>
      <item>Josip Bolković, OIB 52601382746</item>
    </izvorni_sadrzaj>
    <derivirana_varijabla naziv="DomainObject.Predmet.OstaliListNazivFormatedOIB_1">
      <item>Josip Bolković, OIB 52601382746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St-986/2016-3</izvorni_sadrzaj>
    <derivirana_varijabla naziv="DomainObject.PoslovniBrojDokumenta_1">St-986/2016-3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LITTERA d.o.o. PULA</izvorni_sadrzaj>
    <derivirana_varijabla naziv="DomainObject.Predmet.ProtustrankaIDrugi_1">LITTERA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LITTERA d.o.o. PULA, OIB 09488463208, Kaštanjer 89, 52100 Pula</izvorni_sadrzaj>
    <derivirana_varijabla naziv="DomainObject.Predmet.ProtustrankaIDrugiAdressOIB_1">LITTERA d.o.o. PULA, OIB 09488463208, Kaštanjer 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LITTERA d.o.o. PULA</item>
      <item>Josip Bolković</item>
    </izvorni_sadrzaj>
    <derivirana_varijabla naziv="DomainObject.Predmet.SudioniciListNaziv_1">
      <item>FINANCIJSKA AGENCIJA, RC RIJEKA, PODRUŽNICA PULA, PULA</item>
      <item>LITTERA d.o.o. PULA</item>
      <item>Josip Bolković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LITTERA d.o.o. PULA, OIB 09488463208, Kaštanjer 89,52100 Pula</item>
      <item>Josip Bolković, OIB 52601382746, Sisplac 007,52100 Pula</item>
    </izvorni_sadrzaj>
    <derivirana_varijabla naziv="DomainObject.Predmet.SudioniciListAdressOIB_1">
      <item>FINANCIJSKA AGENCIJA, RC RIJEKA, PODRUŽNICA PULA, PULA, OIB 85821130368, Ulica grada Vukovara 70,10000 Zagreb</item>
      <item>LITTERA d.o.o. PULA, OIB 09488463208, Kaštanjer 89,52100 Pula</item>
      <item>Josip Bolković, OIB 52601382746, Sisplac 007,52100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09488463208</item>
      <item>, OIB 52601382746</item>
    </izvorni_sadrzaj>
    <derivirana_varijabla naziv="DomainObject.Predmet.SudioniciListNazivOIB_1">
      <item>, OIB 85821130368</item>
      <item>, OIB 09488463208</item>
      <item>, OIB 52601382746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72D8F-3172-4C4F-993E-91D1059C9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3248</properties:Characters>
  <properties:Lines>86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2016-09-01T06:29:00Z</dcterms:created>
  <dc:creator>Jasmina Matika</dc:creator>
  <cp:lastModifiedBy>Sanja Prodan</cp:lastModifiedBy>
  <cp:lastPrinted>2016-09-01T06:33:00Z</cp:lastPrinted>
  <dcterms:modified xmlns:xsi="http://www.w3.org/2001/XMLSchema-instance" xsi:type="dcterms:W3CDTF">2016-09-01T06:38:00Z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St-986/2016-3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