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72504" w14:paraId="3a72504" w:rsidRDefault="00EF64FC" w:rsidP="00EF64F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F64FC" w:rsidR="00AE649C" w:rsidRPr="00B76F3C">
      <w:pPr>
        <w:pStyle w:val="NormaleSPIS"/>
        <w:spacing w:after="0"/>
      </w:pPr>
    </w:p>
    <w:p w:rsidRDefault="00EF64FC" w:rsidP="00EF64FC" w:rsidR="00EF64FC">
      <w:pPr>
        <w:spacing w:after="0"/>
      </w:pPr>
      <w:r>
        <w:tab/>
        <w:t>Republika Hrvatska</w:t>
      </w:r>
    </w:p>
    <w:p w:rsidRDefault="00EF64FC" w:rsidP="00EF64FC" w:rsidR="00EF64FC">
      <w:pPr>
        <w:spacing w:after="0"/>
      </w:pPr>
      <w:r>
        <w:t xml:space="preserve">      Trgovački sud u Bjelovaru</w:t>
      </w:r>
    </w:p>
    <w:p w:rsidRDefault="00EF64FC" w:rsidP="00EF64FC" w:rsidR="00EF64FC">
      <w:pPr>
        <w:spacing w:after="0"/>
      </w:pPr>
      <w:r>
        <w:t>Bjelovar, Šet. dr. Ivše Lebovića 42</w:t>
      </w:r>
    </w:p>
    <w:p w:rsidRDefault="00EF64FC" w:rsidP="00EF64FC" w:rsidR="00EF64FC">
      <w:pPr>
        <w:spacing w:after="0"/>
        <w:jc w:val="right"/>
      </w:pPr>
      <w:r>
        <w:t>Poslovni broj: 2 St-26/2017-12</w:t>
      </w:r>
    </w:p>
    <w:p w:rsidRDefault="00EF64FC" w:rsidP="00EF64FC" w:rsidR="00EF64FC">
      <w:pPr>
        <w:spacing w:after="0"/>
        <w:jc w:val="both"/>
      </w:pPr>
    </w:p>
    <w:p w:rsidRDefault="00EF64FC" w:rsidP="00EF64FC" w:rsidR="00EF64FC">
      <w:pPr>
        <w:spacing w:after="0"/>
        <w:jc w:val="both"/>
      </w:pPr>
    </w:p>
    <w:p w:rsidRDefault="00EF64FC" w:rsidP="00EF64FC" w:rsidR="00EF64FC">
      <w:pPr>
        <w:spacing w:after="0"/>
        <w:jc w:val="center"/>
      </w:pPr>
      <w:r>
        <w:t>U  I M E   R E P U B L I K E   H R V A T S K E</w:t>
      </w:r>
    </w:p>
    <w:p w:rsidRDefault="00EF64FC" w:rsidP="00EF64FC" w:rsidR="00EF64FC">
      <w:pPr>
        <w:spacing w:after="0"/>
        <w:jc w:val="center"/>
      </w:pPr>
    </w:p>
    <w:p w:rsidRDefault="00EF64FC" w:rsidP="00EF64FC" w:rsidR="00EF64FC">
      <w:pPr>
        <w:spacing w:after="0"/>
        <w:jc w:val="center"/>
      </w:pPr>
      <w:r>
        <w:t xml:space="preserve"> R J E Š E N J E</w:t>
      </w:r>
    </w:p>
    <w:p w:rsidRDefault="00EF64FC" w:rsidP="00EF64FC" w:rsidR="00EF64FC">
      <w:pPr>
        <w:spacing w:after="0"/>
        <w:jc w:val="both"/>
      </w:pPr>
    </w:p>
    <w:p w:rsidRDefault="00EF64FC" w:rsidP="00EF64FC" w:rsidR="00EF64FC">
      <w:pPr>
        <w:spacing w:after="0"/>
        <w:jc w:val="both"/>
      </w:pPr>
    </w:p>
    <w:p w:rsidRDefault="00EF64FC" w:rsidP="00EF64FC" w:rsidR="00EF64FC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RASTOVAC društvo s ograničenom odgovornošću za instalacijske radove i trgovinu, Bjelovar, T. G. Masaryka 13, MBS: 010049799, OIB: 58475864557, 20. prosinca 2017.  </w:t>
      </w:r>
    </w:p>
    <w:p w:rsidRDefault="00EF64FC" w:rsidP="00EF64FC" w:rsidR="00EF64FC">
      <w:pPr>
        <w:spacing w:after="0"/>
        <w:jc w:val="both"/>
      </w:pPr>
    </w:p>
    <w:p w:rsidRDefault="00EF64FC" w:rsidP="00EF64FC" w:rsidR="00EF64FC">
      <w:pPr>
        <w:spacing w:after="0"/>
        <w:jc w:val="both"/>
      </w:pPr>
    </w:p>
    <w:p w:rsidRDefault="00EF64FC" w:rsidP="00EF64FC" w:rsidR="00EF64FC">
      <w:pPr>
        <w:spacing w:after="0"/>
        <w:jc w:val="center"/>
      </w:pPr>
      <w:r>
        <w:t>r i j e š i o   j e</w:t>
      </w:r>
    </w:p>
    <w:p w:rsidRDefault="00EF64FC" w:rsidP="00EF64FC" w:rsidR="00EF64FC">
      <w:pPr>
        <w:spacing w:after="0"/>
        <w:jc w:val="both"/>
      </w:pPr>
    </w:p>
    <w:p w:rsidRDefault="00EF64FC" w:rsidP="00EF64FC" w:rsidR="00EF64FC">
      <w:pPr>
        <w:spacing w:after="0"/>
        <w:jc w:val="both"/>
        <w:rPr>
          <w:szCs w:val="20"/>
        </w:rPr>
      </w:pPr>
      <w:r>
        <w:tab/>
        <w:t>1. Otvara se stečajni postupak nad dužnikom RASTOVAC društvo s ograničenom odgovornošću za instalacijske radove i trgovinu, Bjelovar, T. G. Masaryka 13, MBS: 010049799, OIB: 58475864557.</w:t>
      </w:r>
    </w:p>
    <w:p w:rsidRDefault="00EF64FC" w:rsidP="00EF64FC" w:rsidR="00EF64FC">
      <w:pPr>
        <w:spacing w:after="0"/>
        <w:jc w:val="both"/>
      </w:pPr>
    </w:p>
    <w:p w:rsidRDefault="00EF64FC" w:rsidP="00EF64FC" w:rsidR="00EF64FC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EF64FC" w:rsidP="00EF64FC" w:rsidR="00EF64FC">
      <w:pPr>
        <w:spacing w:after="0"/>
        <w:jc w:val="both"/>
      </w:pPr>
    </w:p>
    <w:p w:rsidRDefault="00EF64FC" w:rsidP="00EF64FC" w:rsidR="00EF64FC">
      <w:pPr>
        <w:spacing w:after="0"/>
        <w:jc w:val="both"/>
        <w:rPr>
          <w:szCs w:val="20"/>
        </w:rPr>
      </w:pPr>
      <w:r>
        <w:tab/>
        <w:t>3. Zaključuje se stečajni postupak nad dužnikom RASTOVAC društvo s ograničenom odgovornošću za instalacijske radove i trgovinu, Bjelovar, T. G. Masaryka 13, MBS: 010049799, OIB: 58475864557.</w:t>
      </w:r>
    </w:p>
    <w:p w:rsidRDefault="00EF64FC" w:rsidP="00EF64FC" w:rsidR="00EF64FC">
      <w:pPr>
        <w:spacing w:after="0"/>
        <w:jc w:val="both"/>
      </w:pPr>
    </w:p>
    <w:p w:rsidRDefault="00EF64FC" w:rsidP="00EF64FC" w:rsidR="00EF64FC">
      <w:pPr>
        <w:spacing w:after="0"/>
        <w:jc w:val="both"/>
      </w:pPr>
      <w:r>
        <w:tab/>
        <w:t>4. Stečajni postupak je otvoren i zaključen s danom 20. prosinca 2017. godine u 9,00 sati, kada je ovo rješenje objavljeno na e-oglasnoj ploči ovoga suda.</w:t>
      </w:r>
    </w:p>
    <w:p w:rsidRDefault="00EF64FC" w:rsidP="00EF64FC" w:rsidR="00EF64FC">
      <w:pPr>
        <w:pStyle w:val="Bezproreda"/>
        <w:spacing w:after="0"/>
        <w:jc w:val="both"/>
      </w:pPr>
    </w:p>
    <w:p w:rsidRDefault="00EF64FC" w:rsidP="00EF64FC" w:rsidR="00EF64FC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F64FC" w:rsidP="00EF64FC" w:rsidR="00EF64FC">
      <w:pPr>
        <w:spacing w:after="0"/>
        <w:jc w:val="both"/>
        <w:rPr>
          <w:rFonts w:cs="Times New Roman"/>
        </w:rPr>
      </w:pPr>
    </w:p>
    <w:p w:rsidRDefault="00EF64FC" w:rsidP="00EF64FC" w:rsidR="00EF64FC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EF64FC" w:rsidP="00EF64FC" w:rsidR="00EF64FC">
      <w:pPr>
        <w:spacing w:after="0"/>
        <w:jc w:val="both"/>
      </w:pPr>
    </w:p>
    <w:p w:rsidRDefault="00EF64FC" w:rsidP="00EF64FC" w:rsidR="00EF64FC">
      <w:pPr>
        <w:spacing w:after="0"/>
        <w:jc w:val="both"/>
      </w:pPr>
    </w:p>
    <w:p w:rsidRDefault="00EF64FC" w:rsidP="00EF64FC" w:rsidR="00EF64FC">
      <w:pPr>
        <w:spacing w:after="0"/>
        <w:jc w:val="center"/>
      </w:pPr>
      <w:r>
        <w:t>Obrazloženje</w:t>
      </w:r>
    </w:p>
    <w:p w:rsidRDefault="00EF64FC" w:rsidP="00EF64FC" w:rsidR="00EF64FC">
      <w:pPr>
        <w:spacing w:after="0"/>
        <w:jc w:val="center"/>
      </w:pPr>
    </w:p>
    <w:p w:rsidRDefault="00EF64FC" w:rsidP="00EF64FC" w:rsidR="00EF64FC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St-26/2017-2, koji je objavljen na mrežnoj stranici e-oglasna ploča Trgovačkog suda u Bjelovaru 22. veljače 2017. godine, pozvao osobu ovlaštenu za zastupanje dužnika da </w:t>
      </w:r>
      <w:r>
        <w:lastRenderedPageBreak/>
        <w:t>u roku od 15 dana od objave oglasa na mrežnoj stranici e-oglasne ploče podnese sudu javnobilježnički ovjerovljen popis imovine i obveza na propisanom obrascu.</w:t>
      </w:r>
    </w:p>
    <w:p w:rsidRDefault="00EF64FC" w:rsidP="00EF64FC" w:rsidR="00EF64FC">
      <w:pPr>
        <w:spacing w:after="0"/>
        <w:jc w:val="both"/>
      </w:pPr>
    </w:p>
    <w:p w:rsidRDefault="00EF64FC" w:rsidP="00EF64FC" w:rsidR="00EF64FC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F64FC" w:rsidP="00EF64FC" w:rsidR="00EF64FC">
      <w:pPr>
        <w:spacing w:after="0"/>
        <w:jc w:val="both"/>
      </w:pPr>
    </w:p>
    <w:p w:rsidRDefault="00EF64FC" w:rsidP="00EF64FC" w:rsidR="00EF64FC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EF64FC" w:rsidP="00EF64FC" w:rsidR="00EF64FC">
      <w:pPr>
        <w:spacing w:after="0"/>
        <w:jc w:val="both"/>
      </w:pPr>
    </w:p>
    <w:p w:rsidRDefault="00EF64FC" w:rsidP="00EF64FC" w:rsidR="00EF64FC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EF64FC" w:rsidP="00EF64FC" w:rsidR="00EF64FC">
      <w:pPr>
        <w:spacing w:after="0"/>
        <w:jc w:val="both"/>
      </w:pPr>
    </w:p>
    <w:p w:rsidRDefault="00EF64FC" w:rsidP="00EF64FC" w:rsidR="00EF64FC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F64FC" w:rsidP="00EF64FC" w:rsidR="00EF64FC">
      <w:pPr>
        <w:pStyle w:val="Bezproreda"/>
        <w:spacing w:after="0"/>
        <w:jc w:val="both"/>
      </w:pPr>
    </w:p>
    <w:p w:rsidRDefault="00EF64FC" w:rsidP="00EF64FC" w:rsidR="00EF64FC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EF64FC" w:rsidP="00EF64FC" w:rsidR="00EF64FC">
      <w:pPr>
        <w:spacing w:after="0"/>
        <w:ind w:firstLine="851"/>
        <w:jc w:val="both"/>
      </w:pPr>
    </w:p>
    <w:p w:rsidRDefault="00EF64FC" w:rsidP="00EF64FC" w:rsidR="00EF64FC">
      <w:pPr>
        <w:spacing w:after="0"/>
        <w:jc w:val="center"/>
      </w:pPr>
      <w:r>
        <w:t>U Bjelovaru 20. prosinca 2017.</w:t>
      </w:r>
    </w:p>
    <w:p w:rsidRDefault="00EF64FC" w:rsidP="00EF64FC" w:rsidR="00EF64FC">
      <w:pPr>
        <w:spacing w:after="0"/>
        <w:jc w:val="both"/>
      </w:pPr>
    </w:p>
    <w:p w:rsidRDefault="00EF64FC" w:rsidP="00EF64FC" w:rsidR="00EF64FC">
      <w:pPr>
        <w:spacing w:after="0"/>
        <w:ind w:firstLine="720" w:left="4320"/>
      </w:pPr>
      <w:r>
        <w:t>SUDSKI SAVJETNIK</w:t>
      </w:r>
    </w:p>
    <w:p w:rsidRDefault="00EF64FC" w:rsidP="00EF64FC" w:rsidR="00EF64FC">
      <w:pPr>
        <w:spacing w:after="0"/>
        <w:ind w:firstLine="4111"/>
      </w:pPr>
      <w:r>
        <w:tab/>
        <w:t xml:space="preserve">     MIROSLAV LOVREKOVIĆ, v.r.</w:t>
      </w:r>
    </w:p>
    <w:p w:rsidRDefault="00EF64FC" w:rsidP="00EF64FC" w:rsidR="00EF64F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EF64FC" w:rsidP="00EF64FC" w:rsidR="00EF64F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EF64FC" w:rsidP="00EF64FC" w:rsidR="00EF64FC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EF64FC" w:rsidP="00EF64FC" w:rsidR="00EF64FC">
      <w:pPr>
        <w:spacing w:after="0"/>
        <w:jc w:val="both"/>
      </w:pPr>
    </w:p>
    <w:p w:rsidRDefault="00EF64FC" w:rsidP="00EF64FC" w:rsidR="00EF64FC">
      <w:pPr>
        <w:spacing w:after="0"/>
        <w:jc w:val="both"/>
      </w:pPr>
    </w:p>
    <w:p w:rsidRDefault="00EF64FC" w:rsidP="00EF64FC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EF64F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8648720"/>
      <w:docPartObj>
        <w:docPartGallery w:val="Page Numbers (Top of Page)"/>
        <w:docPartUnique/>
      </w:docPartObj>
    </w:sdtPr>
    <w:sdtContent>
      <w:p w:rsidRDefault="00EF64FC" w:rsidP="00EF64FC" w:rsidR="00EF64F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A3B">
          <w:t>2</w:t>
        </w:r>
        <w:r>
          <w:fldChar w:fldCharType="end"/>
        </w:r>
      </w:p>
    </w:sdtContent>
  </w:sdt>
  <w:p w:rsidRDefault="00EF64FC" w:rsidP="00EF64FC" w:rsidR="008333A9">
    <w:pPr>
      <w:spacing w:after="0"/>
      <w:jc w:val="right"/>
    </w:pPr>
    <w:r>
      <w:t>Poslovni broj: 2 St-26/2017-12</w:t>
    </w:r>
  </w:p>
  <w:p w:rsidRDefault="00EF64FC" w:rsidP="00EF64FC" w:rsidR="00EF64FC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4A3B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64FC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509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St-26/2017-12</izvorni_sadrzaj>
    <derivirana_varijabla naziv="DomainObject.Oznaka_1">St-26/2017-12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St-26/2017</izvorni_sadrzaj>
    <derivirana_varijabla naziv="DomainObject.Predmet.OznakaBroj_1">St-26/2017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RASTOVAC društvo s ograničenom odgovornošću za instalacijske radove i trgovinu zastupanog po punomoćniku Mirjana Muranić; ZOU Zlatko Gregurić, Tatjana Figač-Gregurić, Hrvoje Mladinić</izvorni_sadrzaj>
    <derivirana_varijabla naziv="DomainObject.Predmet.ProtustrankaFormated_1">  RASTOVAC društvo s ograničenom odgovornošću za instalacijske radove i trgovinu zastupanog po punomoćniku Mirjana Muranić; ZOU Zlatko Gregurić, Tatjana Figač-Gregurić, Hrvoje Mladinić</derivirana_varijabla>
  </DomainObject.Predmet.ProtustrankaFormated>
  <DomainObject.Predmet.ProtustrankaFormatedOIB>
    <izvorni_sadrzaj>  RASTOVAC društvo s ograničenom odgovornošću za instalacijske radove i trgovinu, OIB 58475864557 zastupanog po punomoćniku Mirjana Muranić; ZOU Zlatko Gregurić, Tatjana Figač-Gregurić, Hrvoje Mladinić</izvorni_sadrzaj>
    <derivirana_varijabla naziv="DomainObject.Predmet.ProtustrankaFormatedOIB_1">  RASTOVAC društvo s ograničenom odgovornošću za instalacijske radove i trgovinu, OIB 58475864557 zastupanog po punomoćniku Mirjana Muranić; ZOU Zlatko Gregurić, Tatjana Figač-Gregurić, Hrvoje Mladinić</derivirana_varijabla>
  </DomainObject.Predmet.ProtustrankaFormatedOIB>
  <DomainObject.Predmet.ProtustrankaFormatedWithAdress>
    <izvorni_sadrzaj> RASTOVAC društvo s ograničenom odgovornošću za instalacijske radove i trgovinu, T. G. Masaryka 13, 43000 Bjelovar zastupanog po punomoćniku Mirjana Muranić; ZOU Zlatko Gregurić, Tatjana Figač-Gregurić, Hrvoje Mladinić</izvorni_sadrzaj>
    <derivirana_varijabla naziv="DomainObject.Predmet.ProtustrankaFormatedWithAdress_1"> RASTOVAC društvo s ograničenom odgovornošću za instalacijske radove i trgovinu, T. G. Masaryka 13, 43000 Bjelovar zastupanog po punomoćniku Mirjana Muranić; ZOU Zlatko Gregurić, Tatjana Figač-Gregurić, Hrvoje Mladinić</derivirana_varijabla>
  </DomainObject.Predmet.ProtustrankaFormatedWithAdress>
  <DomainObject.Predmet.ProtustrankaFormatedWithAdressOIB>
    <izvorni_sadrzaj> RASTOVAC društvo s ograničenom odgovornošću za instalacijske radove i trgovinu, OIB 58475864557, T. G. Masaryka 13, 43000 Bjelovar zastupanog po punomoćniku Mirjana Muranić; ZOU Zlatko Gregurić, Tatjana Figač-Gregurić, Hrvoje Mladinić</izvorni_sadrzaj>
    <derivirana_varijabla naziv="DomainObject.Predmet.ProtustrankaFormatedWithAdressOIB_1"> RASTOVAC društvo s ograničenom odgovornošću za instalacijske radove i trgovinu, OIB 58475864557, T. G. Masaryka 13, 43000 Bjelovar zastupanog po punomoćniku Mirjana Muranić; ZOU Zlatko Gregurić, Tatjana Figač-Gregurić, Hrvoje Mladinić</derivirana_varijabla>
  </DomainObject.Predmet.ProtustrankaFormatedWithAdressOIB>
  <DomainObject.Predmet.ProtustrankaWithAdress>
    <izvorni_sadrzaj>RASTOVAC društvo s ograničenom odgovornošću za instalacijske radove i trgovinu T. G. Masaryka 13, 43000 Bjelovar</izvorni_sadrzaj>
    <derivirana_varijabla naziv="DomainObject.Predmet.ProtustrankaWithAdress_1">RASTOVAC društvo s ograničenom odgovornošću za instalacijske radove i trgovinu T. G. Masaryka 13, 43000 Bjelovar</derivirana_varijabla>
  </DomainObject.Predmet.ProtustrankaWithAdress>
  <DomainObject.Predmet.ProtustrankaWithAdressOIB>
    <izvorni_sadrzaj>RASTOVAC društvo s ograničenom odgovornošću za instalacijske radove i trgovinu, OIB 58475864557, T. G. Masaryka 13, 43000 Bjelovar</izvorni_sadrzaj>
    <derivirana_varijabla naziv="DomainObject.Predmet.ProtustrankaWithAdressOIB_1">RASTOVAC društvo s ograničenom odgovornošću za instalacijske radove i trgovinu, OIB 58475864557, T. G. Masaryka 13, 43000 Bjelovar</derivirana_varijabla>
  </DomainObject.Predmet.ProtustrankaWithAdressOIB>
  <DomainObject.Predmet.ProtustrankaNazivFormated>
    <izvorni_sadrzaj>RASTOVAC društvo s ograničenom odgovornošću za instalacijske radove i trgovinu</izvorni_sadrzaj>
    <derivirana_varijabla naziv="DomainObject.Predmet.ProtustrankaNazivFormated_1">RASTOVAC društvo s ograničenom odgovornošću za instalacijske radove i trgovinu</derivirana_varijabla>
  </DomainObject.Predmet.ProtustrankaNazivFormated>
  <DomainObject.Predmet.ProtustrankaNazivFormatedOIB>
    <izvorni_sadrzaj>RASTOVAC društvo s ograničenom odgovornošću za instalacijske radove i trgovinu, OIB 58475864557</izvorni_sadrzaj>
    <derivirana_varijabla naziv="DomainObject.Predmet.ProtustrankaNazivFormatedOIB_1">RASTOVAC društvo s ograničenom odgovornošću za instalacijske radove i trgovinu, OIB 58475864557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Bjelovar; ERSTE&amp;STEIERMÄRKISCHE BANKA dioničko društvo zastupanog po punomoćniku Gugić &amp; Kovačić - odvjetničko društvo društvo s ograničenom odgovornošću</izvorni_sadrzaj>
    <derivirana_varijabla naziv="DomainObject.Predmet.StrankaFormated_1">  FINANCIJSKA AGENCIJA, RC ZAGREB, Podružnica Bjelovar; ERSTE&amp;STEIERMÄRKISCHE BANKA dioničko društvo zastupanog po punomoćniku Gugić &amp; Kovačić - odvjetničko društvo društvo s ograničenom odgovornošću</derivirana_varijabla>
  </DomainObject.Predmet.StrankaFormated>
  <DomainObject.Predmet.StrankaFormatedOIB>
    <izvorni_sadrzaj>  FINANCIJSKA AGENCIJA, RC ZAGREB, Podružnica Bjelovar, OIB 85821130368; ERSTE&amp;STEIERMÄRKISCHE BANKA dioničko društvo, OIB 23057039320 zastupanog po punomoćniku Gugić &amp; Kovačić - odvjetničko društvo društvo s ograničenom odgovornošću</izvorni_sadrzaj>
    <derivirana_varijabla naziv="DomainObject.Predmet.StrankaFormatedOIB_1">  FINANCIJSKA AGENCIJA, RC ZAGREB, Podružnica Bjelovar, OIB 85821130368; ERSTE&amp;STEIERMÄRKISCHE BANKA dioničko društvo, OIB 23057039320 zastupanog po punomoćniku Gugić &amp; Kovačić - odvjetničko društvo društvo s ograničenom odgovornošću</derivirana_varijabla>
  </DomainObject.Predmet.StrankaFormatedOIB>
  <DomainObject.Predmet.StrankaFormatedWithAdress>
    <izvorni_sadrzaj> FINANCIJSKA AGENCIJA, RC ZAGREB, Podružnica Bjelovar, F. Supila 4, 43000 Bjelovar; ERSTE&amp;STEIERMÄRKISCHE BANKA dioničko društvo, Jadranski Trg 3/a, 51000 Rijeka zastupanog po punomoćniku Gugić &amp; Kovačić - odvjetničko društvo društvo s ograničenom odgovornošću</izvorni_sadrzaj>
    <derivirana_varijabla naziv="DomainObject.Predmet.StrankaFormatedWithAdress_1"> FINANCIJSKA AGENCIJA, RC ZAGREB, Podružnica Bjelovar, F. Supila 4, 43000 Bjelovar; ERSTE&amp;STEIERMÄRKISCHE BANKA dioničko društvo, Jadranski Trg 3/a, 51000 Rijeka zastupanog po punomoćniku Gugić &amp; Kovačić - odvjetničko društvo društvo s ograničenom odgovornošću</derivirana_varijabla>
  </DomainObject.Predmet.StrankaFormatedWithAdress>
  <DomainObject.Predmet.StrankaFormatedWithAdressOIB>
    <izvorni_sadrzaj> FINANCIJSKA AGENCIJA, RC ZAGREB, Podružnica Bjelovar, OIB 85821130368, F. Supila 4, 43000 Bjelovar; ERSTE&amp;STEIERMÄRKISCHE BANKA dioničko društvo, OIB 23057039320, Jadranski Trg 3/a, 51000 Rijeka zastupanog po punomoćniku Gugić &amp; Kovačić - odvjetničko društvo društvo s ograničenom odgovornošću</izvorni_sadrzaj>
    <derivirana_varijabla naziv="DomainObject.Predmet.StrankaFormatedWithAdressOIB_1"> FINANCIJSKA AGENCIJA, RC ZAGREB, Podružnica Bjelovar, OIB 85821130368, F. Supila 4, 43000 Bjelovar; ERSTE&amp;STEIERMÄRKISCHE BANKA dioničko društvo, OIB 23057039320, Jadranski Trg 3/a, 51000 Rijeka zastupanog po punomoćniku Gugić &amp; Kovačić - odvjetničko društvo društvo s ograničenom odgovornošću</derivirana_varijabla>
  </DomainObject.Predmet.StrankaFormatedWithAdressOIB>
  <DomainObject.Predmet.StrankaWithAdress>
    <izvorni_sadrzaj>FINANCIJSKA AGENCIJA, RC ZAGREB, Podružnica Bjelovar F. Supila 4,43000 Bjelovar,ERSTE&amp;STEIERMÄRKISCHE BANKA dioničko društvo Jadranski Trg 3/a,51000 Rijeka</izvorni_sadrzaj>
    <derivirana_varijabla naziv="DomainObject.Predmet.StrankaWithAdress_1">FINANCIJSKA AGENCIJA, RC ZAGREB, Podružnica Bjelovar F. Supila 4,43000 Bjelovar,ERSTE&amp;STEIERMÄRKISCHE BANKA dioničko društvo Jadranski Trg 3/a,51000 Rijeka</derivirana_varijabla>
  </DomainObject.Predmet.StrankaWithAdress>
  <DomainObject.Predmet.StrankaWithAdressOIB>
    <izvorni_sadrzaj>FINANCIJSKA AGENCIJA, RC ZAGREB, Podružnica Bjelovar, OIB 85821130368, F. Supila 4,43000 Bjelovar,ERSTE&amp;STEIERMÄRKISCHE BANKA dioničko društvo, OIB 23057039320, Jadranski Trg 3/a,51000 Rijeka</izvorni_sadrzaj>
    <derivirana_varijabla naziv="DomainObject.Predmet.StrankaWithAdressOIB_1">FINANCIJSKA AGENCIJA, RC ZAGREB, Podružnica Bjelovar, OIB 85821130368, F. Supila 4,43000 Bjelovar,ERSTE&amp;STEIERMÄRKISCHE BANKA dioničko društvo, OIB 23057039320, Jadranski Trg 3/a,51000 Rijeka</derivirana_varijabla>
  </DomainObject.Predmet.StrankaWithAdressOIB>
  <DomainObject.Predmet.StrankaNazivFormated>
    <izvorni_sadrzaj>FINANCIJSKA AGENCIJA, RC ZAGREB, Podružnica Bjelovar,ERSTE&amp;STEIERMÄRKISCHE BANKA dioničko društvo</izvorni_sadrzaj>
    <derivirana_varijabla naziv="DomainObject.Predmet.StrankaNazivFormated_1">FINANCIJSKA AGENCIJA, RC ZAGREB, Podružnica Bjelovar,ERSTE&amp;STEIERMÄRKISCHE BANKA dioničko društvo</derivirana_varijabla>
  </DomainObject.Predmet.StrankaNazivFormated>
  <DomainObject.Predmet.StrankaNazivFormatedOIB>
    <izvorni_sadrzaj>FINANCIJSKA AGENCIJA, RC ZAGREB, Podružnica Bjelovar, OIB 85821130368,ERSTE&amp;STEIERMÄRKISCHE BANKA dioničko društvo, OIB 23057039320</izvorni_sadrzaj>
    <derivirana_varijabla naziv="DomainObject.Predmet.StrankaNazivFormatedOIB_1">FINANCIJSKA AGENCIJA, RC ZAGREB, Podružnica Bjelovar, OIB 85821130368,ERSTE&amp;STEIERMÄRKISCHE BANKA dioničko društvo, OIB 23057039320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FINANCIJSKA AGENCIJA, RC ZAGREB, Podružnica Bjelovar</item>
      <item>ERSTE&amp;STEIERMÄRKISCHE BANKA dioničko društvo zastupanog po punomoćniku Gugić &amp; Kovačić - odvjetničko društvo društvo s ograničenom odgovornošću</item>
    </izvorni_sadrzaj>
    <derivirana_varijabla naziv="DomainObject.Predmet.StrankaListFormated_1">
      <item>FINANCIJSKA AGENCIJA, RC ZAGREB, Podružnica Bjelovar</item>
      <item>ERSTE&amp;STEIERMÄRKISCHE BANKA dioničko društvo zastupanog po punomoćniku Gugić &amp; Kovačić - odvjetničko društvo društvo s ograničenom odgovornošću</item>
    </derivirana_varijabla>
  </DomainObject.Predmet.StrankaListFormated>
  <DomainObject.Predmet.StrankaListFormatedOIB>
    <izvorni_sadrzaj>
      <item>FINANCIJSKA AGENCIJA, RC ZAGREB, Podružnica Bjelovar, OIB 85821130368</item>
      <item>ERSTE&amp;STEIERMÄRKISCHE BANKA dioničko društvo, OIB 23057039320 zastupanog po punomoćniku Gugić &amp; Kovačić - odvjetničko društvo društvo s ograničenom odgovornošću</item>
    </izvorni_sadrzaj>
    <derivirana_varijabla naziv="DomainObject.Predmet.StrankaListFormatedOIB_1">
      <item>FINANCIJSKA AGENCIJA, RC ZAGREB, Podružnica Bjelovar, OIB 85821130368</item>
      <item>ERSTE&amp;STEIERMÄRKISCHE BANKA dioničko društvo, OIB 23057039320 zastupanog po punomoćniku Gugić &amp; Kovačić - odvjetničko društvo društvo s ograničenom odgovornošću</item>
    </derivirana_varijabla>
  </DomainObject.Predmet.StrankaListFormatedOIB>
  <DomainObject.Predmet.StrankaListFormatedWithAdress>
    <izvorni_sadrzaj>
      <item>FINANCIJSKA AGENCIJA, RC ZAGREB, Podružnica Bjelovar, F. Supila 4, 43000 Bjelovar</item>
      <item>ERSTE&amp;STEIERMÄRKISCHE BANKA dioničko društvo, Jadranski Trg 3/a, 51000 Rijeka zastupanog po punomoćniku Gugić &amp; Kovačić - odvjetničko društvo društvo s ograničenom odgovornošću</item>
    </izvorni_sadrzaj>
    <derivirana_varijabla naziv="DomainObject.Predmet.StrankaListFormatedWithAdress_1">
      <item>FINANCIJSKA AGENCIJA, RC ZAGREB, Podružnica Bjelovar, F. Supila 4, 43000 Bjelovar</item>
      <item>ERSTE&amp;STEIERMÄRKISCHE BANKA dioničko društvo, Jadranski Trg 3/a, 51000 Rijeka zastupanog po punomoćniku Gugić &amp; Kovačić - odvjetničko društvo društvo s ograničenom odgovornošću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  <item>ERSTE&amp;STEIERMÄRKISCHE BANKA dioničko društvo, OIB 23057039320, Jadranski Trg 3/a, 51000 Rijeka zastupanog po punomoćniku Gugić &amp; Kovačić - odvjetničko društvo društvo s ograničenom odgovornošću</item>
    </izvorni_sadrzaj>
    <derivirana_varijabla naziv="DomainObject.Predmet.StrankaListFormatedWithAdressOIB_1">
      <item>FINANCIJSKA AGENCIJA, RC ZAGREB, Podružnica Bjelovar, OIB 85821130368, F. Supila 4, 43000 Bjelovar</item>
      <item>ERSTE&amp;STEIERMÄRKISCHE BANKA dioničko društvo, OIB 23057039320, Jadranski Trg 3/a, 51000 Rijeka zastupanog po punomoćniku Gugić &amp; Kovačić - odvjetničko društvo društvo s ograničenom odgovornošću</item>
    </derivirana_varijabla>
  </DomainObject.Predmet.StrankaListFormatedWithAdressOIB>
  <DomainObject.Predmet.StrankaListNazivFormated>
    <izvorni_sadrzaj>
      <item>FINANCIJSKA AGENCIJA, RC ZAGREB, Podružnica Bjelovar</item>
      <item>ERSTE&amp;STEIERMÄRKISCHE BANKA dioničko društvo</item>
    </izvorni_sadrzaj>
    <derivirana_varijabla naziv="DomainObject.Predmet.StrankaListNazivFormated_1">
      <item>FINANCIJSKA AGENCIJA, RC ZAGREB, Podružnica Bjelovar</item>
      <item>ERSTE&amp;STEIERMÄRKISCHE BANKA dioničko društvo</item>
    </derivirana_varijabla>
  </DomainObject.Predmet.StrankaListNazivFormated>
  <DomainObject.Predmet.StrankaListNazivFormatedOIB>
    <izvorni_sadrzaj>
      <item>FINANCIJSKA AGENCIJA, RC ZAGREB, Podružnica Bjelovar, OIB 85821130368</item>
      <item>ERSTE&amp;STEIERMÄRKISCHE BANKA dioničko društvo, OIB 23057039320</item>
    </izvorni_sadrzaj>
    <derivirana_varijabla naziv="DomainObject.Predmet.StrankaListNazivFormatedOIB_1">
      <item>FINANCIJSKA AGENCIJA, RC ZAGREB, Podružnica Bjelovar, OIB 85821130368</item>
      <item>ERSTE&amp;STEIERMÄRKISCHE BANKA dioničko društvo, OIB 23057039320</item>
    </derivirana_varijabla>
  </DomainObject.Predmet.StrankaListNazivFormatedOIB>
  <DomainObject.Predmet.ProtuStrankaListFormated>
    <izvorni_sadrzaj>
      <item>RASTOVAC društvo s ograničenom odgovornošću za instalacijske radove i trgovinu zastupanog po punomoćniku Mirjana Muranić; ZOU Zlatko Gregurić, Tatjana Figač-Gregurić, Hrvoje Mladinić</item>
    </izvorni_sadrzaj>
    <derivirana_varijabla naziv="DomainObject.Predmet.ProtuStrankaListFormated_1">
      <item>RASTOVAC društvo s ograničenom odgovornošću za instalacijske radove i trgovinu zastupanog po punomoćniku Mirjana Muranić; ZOU Zlatko Gregurić, Tatjana Figač-Gregurić, Hrvoje Mladinić</item>
    </derivirana_varijabla>
  </DomainObject.Predmet.ProtuStrankaListFormated>
  <DomainObject.Predmet.ProtuStrankaListFormatedOIB>
    <izvorni_sadrzaj>
      <item>RASTOVAC društvo s ograničenom odgovornošću za instalacijske radove i trgovinu, OIB 58475864557 zastupanog po punomoćniku Mirjana Muranić; ZOU Zlatko Gregurić, Tatjana Figač-Gregurić, Hrvoje Mladinić</item>
    </izvorni_sadrzaj>
    <derivirana_varijabla naziv="DomainObject.Predmet.ProtuStrankaListFormatedOIB_1">
      <item>RASTOVAC društvo s ograničenom odgovornošću za instalacijske radove i trgovinu, OIB 58475864557 zastupanog po punomoćniku Mirjana Muranić; ZOU Zlatko Gregurić, Tatjana Figač-Gregurić, Hrvoje Mladinić</item>
    </derivirana_varijabla>
  </DomainObject.Predmet.ProtuStrankaListFormatedOIB>
  <DomainObject.Predmet.ProtuStrankaListFormatedWithAdress>
    <izvorni_sadrzaj>
      <item>RASTOVAC društvo s ograničenom odgovornošću za instalacijske radove i trgovinu, T. G. Masaryka 13, 43000 Bjelovar zastupanog po punomoćniku Mirjana Muranić; ZOU Zlatko Gregurić, Tatjana Figač-Gregurić, Hrvoje Mladinić</item>
    </izvorni_sadrzaj>
    <derivirana_varijabla naziv="DomainObject.Predmet.ProtuStrankaListFormatedWithAdress_1">
      <item>RASTOVAC društvo s ograničenom odgovornošću za instalacijske radove i trgovinu, T. G. Masaryka 13, 43000 Bjelovar zastupanog po punomoćniku Mirjana Muranić; ZOU Zlatko Gregurić, Tatjana Figač-Gregurić, Hrvoje Mladinić</item>
    </derivirana_varijabla>
  </DomainObject.Predmet.ProtuStrankaListFormatedWithAdress>
  <DomainObject.Predmet.ProtuStrankaListFormatedWithAdressOIB>
    <izvorni_sadrzaj>
      <item>RASTOVAC društvo s ograničenom odgovornošću za instalacijske radove i trgovinu, OIB 58475864557, T. G. Masaryka 13, 43000 Bjelovar zastupanog po punomoćniku Mirjana Muranić; ZOU Zlatko Gregurić, Tatjana Figač-Gregurić, Hrvoje Mladinić</item>
    </izvorni_sadrzaj>
    <derivirana_varijabla naziv="DomainObject.Predmet.ProtuStrankaListFormatedWithAdressOIB_1">
      <item>RASTOVAC društvo s ograničenom odgovornošću za instalacijske radove i trgovinu, OIB 58475864557, T. G. Masaryka 13, 43000 Bjelovar zastupanog po punomoćniku Mirjana Muranić; ZOU Zlatko Gregurić, Tatjana Figač-Gregurić, Hrvoje Mladinić</item>
    </derivirana_varijabla>
  </DomainObject.Predmet.ProtuStrankaListFormatedWithAdressOIB>
  <DomainObject.Predmet.ProtuStrankaListNazivFormated>
    <izvorni_sadrzaj>
      <item>RASTOVAC društvo s ograničenom odgovornošću za instalacijske radove i trgovinu</item>
    </izvorni_sadrzaj>
    <derivirana_varijabla naziv="DomainObject.Predmet.ProtuStrankaListNazivFormated_1">
      <item>RASTOVAC društvo s ograničenom odgovornošću za instalacijske radove i trgovinu</item>
    </derivirana_varijabla>
  </DomainObject.Predmet.ProtuStrankaListNazivFormated>
  <DomainObject.Predmet.ProtuStrankaListNazivFormatedOIB>
    <izvorni_sadrzaj>
      <item>RASTOVAC društvo s ograničenom odgovornošću za instalacijske radove i trgovinu, OIB 58475864557</item>
    </izvorni_sadrzaj>
    <derivirana_varijabla naziv="DomainObject.Predmet.ProtuStrankaListNazivFormatedOIB_1">
      <item>RASTOVAC društvo s ograničenom odgovornošću za instalacijske radove i trgovinu, OIB 58475864557</item>
    </derivirana_varijabla>
  </DomainObject.Predmet.ProtuStrankaListNazivFormatedOIB>
  <DomainObject.Predmet.OstaliListFormated>
    <izvorni_sadrzaj>
      <item>Mirjana Muranić punomoćnik sudionika u postupku RASTOVAC društvo s ograničenom odgovornošću za instalacijske radove i trgovinu</item>
      <item>Gugić &amp; Kovačić - odvjetničko društvo društvo s ograničenom odgovornošću punomoćnik sudionika u postupku ERSTE&amp;STEIERMÄRKISCHE BANKA dioničko društvo</item>
      <item>ZOU Zlatko Gregurić, Tatjana Figač-Gregurić, Hrvoje Mladinić punomoćnik sudionika u postupku RASTOVAC društvo s ograničenom odgovornošću za instalacijske radove i trgovinu</item>
    </izvorni_sadrzaj>
    <derivirana_varijabla naziv="DomainObject.Predmet.OstaliListFormated_1">
      <item>Mirjana Muranić punomoćnik sudionika u postupku RASTOVAC društvo s ograničenom odgovornošću za instalacijske radove i trgovinu</item>
      <item>Gugić &amp; Kovačić - odvjetničko društvo društvo s ograničenom odgovornošću punomoćnik sudionika u postupku ERSTE&amp;STEIERMÄRKISCHE BANKA dioničko društvo</item>
      <item>ZOU Zlatko Gregurić, Tatjana Figač-Gregurić, Hrvoje Mladinić punomoćnik sudionika u postupku RASTOVAC društvo s ograničenom odgovornošću za instalacijske radove i trgovinu</item>
    </derivirana_varijabla>
  </DomainObject.Predmet.OstaliListFormated>
  <DomainObject.Predmet.OstaliListFormatedOIB>
    <izvorni_sadrzaj>
      <item>Mirjana Muranić, OIB 75929021447 punomoćnik sudionika u postupku RASTOVAC društvo s ograničenom odgovornošću za instalacijske radove i trgovinu</item>
      <item>Gugić &amp; Kovačić - odvjetničko društvo društvo s ograničenom odgovornošću, OIB 13484501240 punomoćnik sudionika u postupku ERSTE&amp;STEIERMÄRKISCHE BANKA dioničko društvo</item>
      <item>ZOU Zlatko Gregurić, Tatjana Figač-Gregurić, Hrvoje Mladinić, OIB 70851049834 punomoćnik sudionika u postupku RASTOVAC društvo s ograničenom odgovornošću za instalacijske radove i trgovinu</item>
    </izvorni_sadrzaj>
    <derivirana_varijabla naziv="DomainObject.Predmet.OstaliListFormatedOIB_1">
      <item>Mirjana Muranić, OIB 75929021447 punomoćnik sudionika u postupku RASTOVAC društvo s ograničenom odgovornošću za instalacijske radove i trgovinu</item>
      <item>Gugić &amp; Kovačić - odvjetničko društvo društvo s ograničenom odgovornošću, OIB 13484501240 punomoćnik sudionika u postupku ERSTE&amp;STEIERMÄRKISCHE BANKA dioničko društvo</item>
      <item>ZOU Zlatko Gregurić, Tatjana Figač-Gregurić, Hrvoje Mladinić, OIB 70851049834 punomoćnik sudionika u postupku RASTOVAC društvo s ograničenom odgovornošću za instalacijske radove i trgovinu</item>
    </derivirana_varijabla>
  </DomainObject.Predmet.OstaliListFormatedOIB>
  <DomainObject.Predmet.OstaliListFormatedWithAdress>
    <izvorni_sadrzaj>
      <item>Mirjana Muranić, Ivana Viteza Trnskog 36, 43270 Nova Rača punomoćnik sudionika u postupku RASTOVAC društvo s ograničenom odgovornošću za instalacijske radove i trgovinu</item>
      <item>Gugić &amp; Kovačić - odvjetničko društvo društvo s ograničenom odgovornošću, Radnička cesta 52, 10000 Zagreb punomoćnik sudionika u postupku ERSTE&amp;STEIERMÄRKISCHE BANKA dioničko društvo</item>
      <item>ZOU Zlatko Gregurić, Tatjana Figač-Gregurić, Hrvoje Mladinić, Mihanovićeva 15b, 43000 Bjelovar punomoćnik sudionika u postupku RASTOVAC društvo s ograničenom odgovornošću za instalacijske radove i trgovinu</item>
    </izvorni_sadrzaj>
    <derivirana_varijabla naziv="DomainObject.Predmet.OstaliListFormatedWithAdress_1">
      <item>Mirjana Muranić, Ivana Viteza Trnskog 36, 43270 Nova Rača punomoćnik sudionika u postupku RASTOVAC društvo s ograničenom odgovornošću za instalacijske radove i trgovinu</item>
      <item>Gugić &amp; Kovačić - odvjetničko društvo društvo s ograničenom odgovornošću, Radnička cesta 52, 10000 Zagreb punomoćnik sudionika u postupku ERSTE&amp;STEIERMÄRKISCHE BANKA dioničko društvo</item>
      <item>ZOU Zlatko Gregurić, Tatjana Figač-Gregurić, Hrvoje Mladinić, Mihanovićeva 15b, 43000 Bjelovar punomoćnik sudionika u postupku RASTOVAC društvo s ograničenom odgovornošću za instalacijske radove i trgovinu</item>
    </derivirana_varijabla>
  </DomainObject.Predmet.OstaliListFormatedWithAdress>
  <DomainObject.Predmet.OstaliListFormatedWithAdressOIB>
    <izvorni_sadrzaj>
      <item>Mirjana Muranić, OIB 75929021447, Ivana Viteza Trnskog 36, 43270 Nova Rača punomoćnik sudionika u postupku RASTOVAC društvo s ograničenom odgovornošću za instalacijske radove i trgovinu</item>
      <item>Gugić &amp; Kovačić - odvjetničko društvo društvo s ograničenom odgovornošću, OIB 13484501240, Radnička cesta 52, 10000 Zagreb punomoćnik sudionika u postupku ERSTE&amp;STEIERMÄRKISCHE BANKA dioničko društvo</item>
      <item>ZOU Zlatko Gregurić, Tatjana Figač-Gregurić, Hrvoje Mladinić, OIB 70851049834, Mihanovićeva 15b, 43000 Bjelovar punomoćnik sudionika u postupku RASTOVAC društvo s ograničenom odgovornošću za instalacijske radove i trgovinu</item>
    </izvorni_sadrzaj>
    <derivirana_varijabla naziv="DomainObject.Predmet.OstaliListFormatedWithAdressOIB_1">
      <item>Mirjana Muranić, OIB 75929021447, Ivana Viteza Trnskog 36, 43270 Nova Rača punomoćnik sudionika u postupku RASTOVAC društvo s ograničenom odgovornošću za instalacijske radove i trgovinu</item>
      <item>Gugić &amp; Kovačić - odvjetničko društvo društvo s ograničenom odgovornošću, OIB 13484501240, Radnička cesta 52, 10000 Zagreb punomoćnik sudionika u postupku ERSTE&amp;STEIERMÄRKISCHE BANKA dioničko društvo</item>
      <item>ZOU Zlatko Gregurić, Tatjana Figač-Gregurić, Hrvoje Mladinić, OIB 70851049834, Mihanovićeva 15b, 43000 Bjelovar punomoćnik sudionika u postupku RASTOVAC društvo s ograničenom odgovornošću za instalacijske radove i trgovinu</item>
    </derivirana_varijabla>
  </DomainObject.Predmet.OstaliListFormatedWithAdressOIB>
  <DomainObject.Predmet.OstaliListNazivFormated>
    <izvorni_sadrzaj>
      <item>Mirjana Muranić</item>
      <item>Gugić &amp; Kovačić - odvjetničko društvo društvo s ograničenom odgovornošću</item>
      <item>ZOU Zlatko Gregurić, Tatjana Figač-Gregurić, Hrvoje Mladinić</item>
    </izvorni_sadrzaj>
    <derivirana_varijabla naziv="DomainObject.Predmet.OstaliListNazivFormated_1">
      <item>Mirjana Muranić</item>
      <item>Gugić &amp; Kovačić - odvjetničko društvo društvo s ograničenom odgovornošću</item>
      <item>ZOU Zlatko Gregurić, Tatjana Figač-Gregurić, Hrvoje Mladinić</item>
    </derivirana_varijabla>
  </DomainObject.Predmet.OstaliListNazivFormated>
  <DomainObject.Predmet.OstaliListNazivFormatedOIB>
    <izvorni_sadrzaj>
      <item>Mirjana Muranić, OIB 75929021447</item>
      <item>Gugić &amp; Kovačić - odvjetničko društvo društvo s ograničenom odgovornošću, OIB 13484501240</item>
      <item>ZOU Zlatko Gregurić, Tatjana Figač-Gregurić, Hrvoje Mladinić, OIB 70851049834</item>
    </izvorni_sadrzaj>
    <derivirana_varijabla naziv="DomainObject.Predmet.OstaliListNazivFormatedOIB_1">
      <item>Mirjana Muranić, OIB 75929021447</item>
      <item>Gugić &amp; Kovačić - odvjetničko društvo društvo s ograničenom odgovornošću, OIB 13484501240</item>
      <item>ZOU Zlatko Gregurić, Tatjana Figač-Gregurić, Hrvoje Mladinić, OIB 70851049834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>St-26/2017-12</izvorni_sadrzaj>
    <derivirana_varijabla naziv="DomainObject.PoslovniBrojDokumenta_1">St-26/2017-12</derivirana_varijabla>
  </DomainObject.PoslovniBrojDokumenta>
  <DomainObject.Predmet.StrankaIDrugi>
    <izvorni_sadrzaj>FINANCIJSKA AGENCIJA, RC ZAGREB, Podružnica Bjelovar i dr.</izvorni_sadrzaj>
    <derivirana_varijabla naziv="DomainObject.Predmet.StrankaIDrugi_1">FINANCIJSKA AGENCIJA, RC ZAGREB, Podružnica Bjelovar i dr.</derivirana_varijabla>
  </DomainObject.Predmet.StrankaIDrugi>
  <DomainObject.Predmet.ProtustrankaIDrugi>
    <izvorni_sadrzaj>RASTOVAC društvo s ograničenom odgovornošću za instalacijske radove i trgovinu</izvorni_sadrzaj>
    <derivirana_varijabla naziv="DomainObject.Predmet.ProtustrankaIDrugi_1">RASTOVAC društvo s ograničenom odgovornošću za instalacijske radove i trgovinu</derivirana_varijabla>
  </DomainObject.Predmet.ProtustrankaIDrugi>
  <DomainObject.Predmet.StrankaIDrugiAdressOIB>
    <izvorni_sadrzaj>FINANCIJSKA AGENCIJA, RC ZAGREB, Podružnica Bjelovar, OIB 85821130368, F. Supila 4, 43000 Bjelovar i dr.</izvorni_sadrzaj>
    <derivirana_varijabla naziv="DomainObject.Predmet.StrankaIDrugiAdressOIB_1">FINANCIJSKA AGENCIJA, RC ZAGREB, Podružnica Bjelovar, OIB 85821130368, F. Supila 4, 43000 Bjelovar i dr.</derivirana_varijabla>
  </DomainObject.Predmet.StrankaIDrugiAdressOIB>
  <DomainObject.Predmet.ProtustrankaIDrugiAdressOIB>
    <izvorni_sadrzaj>RASTOVAC društvo s ograničenom odgovornošću za instalacijske radove i trgovinu, OIB 58475864557, T. G. Masaryka 13, 43000 Bjelovar</izvorni_sadrzaj>
    <derivirana_varijabla naziv="DomainObject.Predmet.ProtustrankaIDrugiAdressOIB_1">RASTOVAC društvo s ograničenom odgovornošću za instalacijske radove i trgovinu, OIB 58475864557, T. G. Masaryka 13,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RASTOVAC društvo s ograničenom odgovornošću za instalacijske radove i trgovinu</item>
      <item>Mirjana Muranić</item>
      <item>ERSTE&amp;STEIERMÄRKISCHE BANKA dioničko društvo</item>
      <item>Gugić &amp; Kovačić - odvjetničko društvo društvo s ograničenom odgovornošću</item>
      <item>ZOU Zlatko Gregurić, Tatjana Figač-Gregurić, Hrvoje Mladinić</item>
    </izvorni_sadrzaj>
    <derivirana_varijabla naziv="DomainObject.Predmet.SudioniciListNaziv_1">
      <item>FINANCIJSKA AGENCIJA, RC ZAGREB, Podružnica Bjelovar</item>
      <item>RASTOVAC društvo s ograničenom odgovornošću za instalacijske radove i trgovinu</item>
      <item>Mirjana Muranić</item>
      <item>ERSTE&amp;STEIERMÄRKISCHE BANKA dioničko društvo</item>
      <item>Gugić &amp; Kovačić - odvjetničko društvo društvo s ograničenom odgovornošću</item>
      <item>ZOU Zlatko Gregurić, Tatjana Figač-Gregurić, Hrvoje Mladinić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RASTOVAC društvo s ograničenom odgovornošću za instalacijske radove i trgovinu, OIB 58475864557, T. G. Masaryka 13,43000 Bjelovar</item>
      <item>Mirjana Muranić, OIB 75929021447, Ivana Viteza Trnskog 36,43270 Nova Rača</item>
      <item>ERSTE&amp;STEIERMÄRKISCHE BANKA dioničko društvo, OIB 23057039320, Jadranski Trg 3/a,51000 Rijeka</item>
      <item>Gugić &amp; Kovačić - odvjetničko društvo društvo s ograničenom odgovornošću, OIB 13484501240, Radnička cesta 52,10000 Zagreb</item>
      <item>ZOU Zlatko Gregurić, Tatjana Figač-Gregurić, Hrvoje Mladinić, OIB 70851049834, Mihanovićeva 15b,43000 Bjelovar</item>
    </izvorni_sadrzaj>
    <derivirana_varijabla naziv="DomainObject.Predmet.SudioniciListAdressOIB_1">
      <item>FINANCIJSKA AGENCIJA, RC ZAGREB, Podružnica Bjelovar, OIB 85821130368, F. Supila 4,43000 Bjelovar</item>
      <item>RASTOVAC društvo s ograničenom odgovornošću za instalacijske radove i trgovinu, OIB 58475864557, T. G. Masaryka 13,43000 Bjelovar</item>
      <item>Mirjana Muranić, OIB 75929021447, Ivana Viteza Trnskog 36,43270 Nova Rača</item>
      <item>ERSTE&amp;STEIERMÄRKISCHE BANKA dioničko društvo, OIB 23057039320, Jadranski Trg 3/a,51000 Rijeka</item>
      <item>Gugić &amp; Kovačić - odvjetničko društvo društvo s ograničenom odgovornošću, OIB 13484501240, Radnička cesta 52,10000 Zagreb</item>
      <item>ZOU Zlatko Gregurić, Tatjana Figač-Gregurić, Hrvoje Mladinić, OIB 70851049834, Mihanovićeva 15b,43000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9E43D8-1E89-49CE-BE12-9645CE9923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3598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2017-12-20T07:36:00Z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St-26/2017-12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