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ebc9" w14:paraId="350ebc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 w:rsidRPr="009C304A">
      <w:pPr>
        <w:ind w:firstLine="708"/>
        <w:jc w:val="both"/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KLJUN j.d.o.o., Varaždinske Toplice, Vrtna 2, OIB: 70082312011, </w:t>
      </w:r>
      <w:r w:rsidR="00317D50">
        <w:rPr>
          <w:rFonts w:cs="Times New Roman"/>
        </w:rPr>
        <w:t>4. svibnja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17D50" w:rsidP="009C304A" w:rsidR="009C304A">
      <w:pPr>
        <w:jc w:val="center"/>
        <w:rPr>
          <w:b/>
        </w:rPr>
      </w:pPr>
      <w:r>
        <w:rPr>
          <w:b/>
        </w:rPr>
        <w:t>1</w:t>
      </w:r>
      <w:r w:rsidR="009C304A">
        <w:rPr>
          <w:b/>
        </w:rPr>
        <w:t xml:space="preserve">. </w:t>
      </w:r>
      <w:r>
        <w:rPr>
          <w:b/>
        </w:rPr>
        <w:t>lipnja</w:t>
      </w:r>
      <w:r w:rsidR="009C304A">
        <w:rPr>
          <w:b/>
        </w:rPr>
        <w:t xml:space="preserve"> 2016. u </w:t>
      </w:r>
      <w:r>
        <w:rPr>
          <w:b/>
        </w:rPr>
        <w:t>12,15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>
        <w:t>, Dunja Mikulčić, Varaždinske Toplice, Vrtna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>
        <w:rPr>
          <w:rFonts w:cs="Times New Roman"/>
        </w:rPr>
        <w:t xml:space="preserve">KLJUN j.d.o.o., Varaždinske Toplice, Vrtna 2,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direktoru dužnika Dunji Mikulčić, Varaždinske Toplice, Vrtna 2, OIB: 28896092535, da na zakazano ročište kod ovoga suda, </w:t>
      </w:r>
      <w:r w:rsidR="00317D50">
        <w:t>1. lipnja</w:t>
      </w:r>
      <w:r>
        <w:t xml:space="preserve"> 2016. u </w:t>
      </w:r>
      <w:r w:rsidR="00317D50">
        <w:t>12,15</w:t>
      </w:r>
      <w:r>
        <w:t xml:space="preserve"> sati, dostavi javnobilježnički ovjerovljen prokazni popis imovine za dužnika </w:t>
      </w:r>
      <w:r>
        <w:rPr>
          <w:rFonts w:cs="Times New Roman"/>
        </w:rPr>
        <w:t>KLJUN j.d.o.o., Varaždinske Toplice, Vrtna 2, OIB: 70082312011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17D50">
        <w:rPr>
          <w:rFonts w:cs="Times New Roman"/>
        </w:rPr>
        <w:t>4. svibnja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C304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9C304A" w:rsidP="009C304A" w:rsidR="009C304A">
      <w:pPr>
        <w:ind w:firstLine="708" w:left="4956"/>
        <w:jc w:val="both"/>
        <w:rPr>
          <w:rFonts w:cs="Times New Roman"/>
        </w:rPr>
      </w:pPr>
    </w:p>
    <w:p w:rsidRDefault="009C304A" w:rsidP="009C304A" w:rsidR="009C304A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9C304A" w:rsidP="009C304A" w:rsidR="009C304A"/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Dužnik, KLJUN j.d.o.o., Varaždinske Toplice, Vrtna 2,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 Dunja Mikulčić, Varaždinske Toplice, Vrtna 2,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CFC" w:rsidP="009C304A" w:rsidR="00D56CFC">
      <w:r>
        <w:separator/>
      </w:r>
    </w:p>
  </w:endnote>
  <w:endnote w:id="0" w:type="continuationSeparator">
    <w:p w:rsidRDefault="00D56CFC" w:rsidP="009C304A" w:rsidR="00D5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CFC" w:rsidP="009C304A" w:rsidR="00D56CFC">
      <w:r>
        <w:separator/>
      </w:r>
    </w:p>
  </w:footnote>
  <w:footnote w:id="0" w:type="continuationSeparator">
    <w:p w:rsidRDefault="00D56CFC" w:rsidP="009C304A" w:rsidR="00D56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38D">
          <w:rPr>
            <w:noProof/>
          </w:rPr>
          <w:t>2</w:t>
        </w:r>
        <w:r>
          <w:fldChar w:fldCharType="end"/>
        </w:r>
      </w:p>
    </w:sdtContent>
  </w:sdt>
  <w:p w:rsidRDefault="00317D50" w:rsidR="009C304A">
    <w:pPr>
      <w:pStyle w:val="Zaglavlje"/>
    </w:pPr>
    <w:r>
      <w:tab/>
    </w:r>
    <w:r>
      <w:tab/>
      <w:t>Poslovni broj: 5 St-487/16-8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D50" w:rsidR="009C304A">
    <w:pPr>
      <w:pStyle w:val="Zaglavlje"/>
    </w:pPr>
    <w:r>
      <w:tab/>
    </w:r>
    <w:r>
      <w:tab/>
      <w:t>Poslovni broj: 5 St-487/16-8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317D50"/>
    <w:rsid w:val="007A638D"/>
    <w:rsid w:val="00826138"/>
    <w:rsid w:val="00954519"/>
    <w:rsid w:val="009C304A"/>
    <w:rsid w:val="00BE0B3A"/>
    <w:rsid w:val="00D16253"/>
    <w:rsid w:val="00D5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Odlomakpopisa" w:type="paragraph">
    <w:name w:val="List Paragraph"/>
    <w:basedOn w:val="Normal"/>
    <w:uiPriority w:val="34"/>
    <w:qFormat/>
    <w:rsid w:val="00317D50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A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Odlomakpopisa" w:type="paragraph">
    <w:name w:val="List Paragraph"/>
    <w:basedOn w:val="Normal"/>
    <w:uiPriority w:val="34"/>
    <w:qFormat/>
    <w:rsid w:val="00317D50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A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KLJUN jednostavno društvo s ograničenom odgovornošću za trgovinu i prijevoz</izvorni_sadrzaj>
    <derivirana_varijabla naziv="DomainObject.Predmet.ProtustrankaFormated_1">  KLJUN jednostavno društvo s ograničenom odgovornošću za trgovinu i prijevoz</derivirana_varijabla>
  </DomainObject.Predmet.ProtustrankaFormated>
  <DomainObject.Predmet.ProtustrankaFormatedOIB>
    <izvorni_sadrzaj>  KLJUN jednostavno društvo s ograničenom odgovornošću za trgovinu i prijevoz, OIB 70082312011</izvorni_sadrzaj>
    <derivirana_varijabla naziv="DomainObject.Predmet.ProtustrankaFormatedOIB_1">  KLJUN jednostavno društvo s ograničenom odgovornošću za trgovinu i prijevoz, OIB 70082312011</derivirana_varijabla>
  </DomainObject.Predmet.ProtustrankaFormatedOIB>
  <DomainObject.Predmet.ProtustrankaFormatedWithAdress>
    <izvorni_sadrzaj> KLJUN jednostavno društvo s ograničenom odgovornošću za trgovinu i prijevoz, Vrtna 2, 42223 Varaždinske Toplice</izvorni_sadrzaj>
    <derivirana_varijabla naziv="DomainObject.Predmet.ProtustrankaFormatedWithAdress_1"> KLJUN jednostavno društvo s ograničenom odgovornošću za trgovinu i prijevoz, Vrtna 2, 42223 Varaždinske Toplice</derivirana_varijabla>
  </DomainObject.Predmet.ProtustrankaFormatedWithAdress>
  <DomainObject.Predmet.ProtustrankaFormatedWithAdressOIB>
    <izvorni_sadrzaj> KLJUN jednostavno društvo s ograničenom odgovornošću za trgovinu i prijevoz, OIB 70082312011, Vrtna 2, 42223 Varaždinske Toplice</izvorni_sadrzaj>
    <derivirana_varijabla naziv="DomainObject.Predmet.ProtustrankaFormatedWithAdressOIB_1"> KLJUN jednostavno društvo s ograničenom odgovornošću za trgovinu i prijevoz, OIB 70082312011, Vrtna 2, 42223 Varaždinske Toplice</derivirana_varijabla>
  </DomainObject.Predmet.ProtustrankaFormatedWithAdressOIB>
  <DomainObject.Predmet.ProtustrankaWithAdress>
    <izvorni_sadrzaj>KLJUN jednostavno društvo s ograničenom odgovornošću za trgovinu i prijevoz Vrtna 2, 42223 Varaždinske Toplice</izvorni_sadrzaj>
    <derivirana_varijabla naziv="DomainObject.Predmet.ProtustrankaWithAdress_1">KLJUN jednostavno društvo s ograničenom odgovornošću za trgovinu i prijevoz Vrtna 2, 42223 Varaždinske Toplice</derivirana_varijabla>
  </DomainObject.Predmet.ProtustrankaWithAdress>
  <DomainObject.Predmet.ProtustrankaWithAdressOIB>
    <izvorni_sadrzaj>KLJUN jednostavno društvo s ograničenom odgovornošću za trgovinu i prijevoz, OIB 70082312011, Vrtna 2, 42223 Varaždinske Toplice</izvorni_sadrzaj>
    <derivirana_varijabla naziv="DomainObject.Predmet.ProtustrankaWithAdressOIB_1">KLJUN jednostavno društvo s ograničenom odgovornošću za trgovinu i prijevoz, OIB 70082312011, Vrtna 2, 42223 Varaždinske Toplice</derivirana_varijabla>
  </DomainObject.Predmet.ProtustrankaWithAdressOIB>
  <DomainObject.Predmet.ProtustrankaNazivFormated>
    <izvorni_sadrzaj>KLJUN jednostavno društvo s ograničenom odgovornošću za trgovinu i prijevoz</izvorni_sadrzaj>
    <derivirana_varijabla naziv="DomainObject.Predmet.ProtustrankaNazivFormated_1">KLJUN jednostavno društvo s ograničenom odgovornošću za trgovinu i prijevoz</derivirana_varijabla>
  </DomainObject.Predmet.ProtustrankaNazivFormated>
  <DomainObject.Predmet.ProtustrankaNazivFormatedOIB>
    <izvorni_sadrzaj>KLJUN jednostavno društvo s ograničenom odgovornošću za trgovinu i prijevoz, OIB 70082312011</izvorni_sadrzaj>
    <derivirana_varijabla naziv="DomainObject.Predmet.ProtustrankaNazivFormatedOIB_1">KLJUN jednostavno društvo s ograničenom odgovornošću za trgovinu i prijevoz, OIB 70082312011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KLJUN jednostavno društvo s ograničenom odgovornošću za trgovinu i prijevoz</item>
    </izvorni_sadrzaj>
    <derivirana_varijabla naziv="DomainObject.Predmet.ProtuStrankaListFormated_1">
      <item>KLJUN jednostavno društvo s ograničenom odgovornošću za trgovinu i prijevoz</item>
    </derivirana_varijabla>
  </DomainObject.Predmet.ProtuStrankaListFormated>
  <DomainObject.Predmet.ProtuStrankaListFormatedOIB>
    <izvorni_sadrzaj>
      <item>KLJUN jednostavno društvo s ograničenom odgovornošću za trgovinu i prijevoz, OIB 70082312011</item>
    </izvorni_sadrzaj>
    <derivirana_varijabla naziv="DomainObject.Predmet.ProtuStrankaListFormatedOIB_1">
      <item>KLJUN jednostavno društvo s ograničenom odgovornošću za trgovinu i prijevoz, OIB 70082312011</item>
    </derivirana_varijabla>
  </DomainObject.Predmet.ProtuStrankaListFormatedOIB>
  <DomainObject.Predmet.ProtuStrankaListFormatedWithAdress>
    <izvorni_sadrzaj>
      <item>KLJUN jednostavno društvo s ograničenom odgovornošću za trgovinu i prijevoz, Vrtna 2, 42223 Varaždinske Toplice</item>
    </izvorni_sadrzaj>
    <derivirana_varijabla naziv="DomainObject.Predmet.ProtuStrankaListFormatedWithAdress_1">
      <item>KLJUN jednostavno društvo s ograničenom odgovornošću za trgovinu i prijevoz, Vrtna 2, 42223 Varaždinske Toplice</item>
    </derivirana_varijabla>
  </DomainObject.Predmet.ProtuStrankaListFormatedWithAdress>
  <DomainObject.Predmet.ProtuStrankaListFormatedWithAdressOIB>
    <izvorni_sadrzaj>
      <item>KLJUN jednostavno društvo s ograničenom odgovornošću za trgovinu i prijevoz, OIB 70082312011, Vrtna 2, 42223 Varaždinske Toplice</item>
    </izvorni_sadrzaj>
    <derivirana_varijabla naziv="DomainObject.Predmet.ProtuStrankaListFormatedWithAdressOIB_1">
      <item>KLJUN jednostavno društvo s ograničenom odgovornošću za trgovinu i prijevoz, OIB 70082312011, Vrtna 2, 42223 Varaždinske Toplice</item>
    </derivirana_varijabla>
  </DomainObject.Predmet.ProtuStrankaListFormatedWithAdressOIB>
  <DomainObject.Predmet.ProtuStrankaListNazivFormated>
    <izvorni_sadrzaj>
      <item>KLJUN jednostavno društvo s ograničenom odgovornošću za trgovinu i prijevoz</item>
    </izvorni_sadrzaj>
    <derivirana_varijabla naziv="DomainObject.Predmet.ProtuStrankaListNazivFormated_1">
      <item>KLJUN jednostavno društvo s ograničenom odgovornošću za trgovinu i prijevoz</item>
    </derivirana_varijabla>
  </DomainObject.Predmet.ProtuStrankaListNazivFormated>
  <DomainObject.Predmet.ProtuStrankaListNazivFormatedOIB>
    <izvorni_sadrzaj>
      <item>KLJUN jednostavno društvo s ograničenom odgovornošću za trgovinu i prijevoz, OIB 70082312011</item>
    </izvorni_sadrzaj>
    <derivirana_varijabla naziv="DomainObject.Predmet.ProtuStrankaListNazivFormatedOIB_1">
      <item>KLJUN jednostavno društvo s ograničenom odgovornošću za trgovinu i prijevoz, OIB 70082312011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KLJUN jednostavno društvo s ograničenom odgovornošću za trgovinu i prijevoz</izvorni_sadrzaj>
    <derivirana_varijabla naziv="DomainObject.Predmet.ProtustrankaIDrugi_1">KLJUN jednostavno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KLJUN jednostavno društvo s ograničenom odgovornošću za trgovinu i prijevoz, OIB 70082312011, Vrtna 2, 42223 Varaždinske Toplice</izvorni_sadrzaj>
    <derivirana_varijabla naziv="DomainObject.Predmet.ProtustrankaIDrugiAdressOIB_1">KLJUN jednostavno društvo s ograničenom odgovornošću za trgovinu i prijevoz, OIB 70082312011, Vrtna 2,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KLJUN jednostavno društvo s ograničenom odgovornošću za trgovinu i prijevoz</item>
      <item>Sudski registar</item>
    </izvorni_sadrzaj>
    <derivirana_varijabla naziv="DomainObject.Predmet.SudioniciListNaziv_1">
      <item>Financijska agencija</item>
      <item>KLJUN jednostavno društvo s ograničenom odgovornošću za trgovinu i prijevoz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</izvorni_sadrzaj>
    <derivirana_varijabla naziv="DomainObject.Predmet.SudioniciListAdressOIB_1"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70082312011</item>
      <item>, OIB null</item>
    </izvorni_sadrzaj>
    <derivirana_varijabla naziv="DomainObject.Predmet.SudioniciListNazivOIB_1">
      <item>, OIB 85821130368</item>
      <item>, OIB 70082312011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1927</properties:Characters>
  <properties:Lines>68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2016-03-30T11:11:00Z</dcterms:created>
  <dc:creator>Lea Rogina</dc:creator>
  <cp:lastModifiedBy>Lea Rogina</cp:lastModifiedBy>
  <cp:lastPrinted>2016-05-04T11:20:00Z</cp:lastPrinted>
  <dcterms:modified xmlns:xsi="http://www.w3.org/2001/XMLSchema-instance" xsi:type="dcterms:W3CDTF">2016-05-04T11:21:00Z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