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e06e" w14:paraId="8b6e06e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F2EFA">
        <w:t>551/16-12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8F2EFA">
        <w:rPr>
          <w:color w:val="000000"/>
        </w:rPr>
        <w:t>TAKT AUTOMOBILI j.d.o.o., Osijek, Vinogradska 51, OIB: 17713202314, MBS: 030136551</w:t>
      </w:r>
      <w:r w:rsidR="00686ACA">
        <w:t xml:space="preserve">, </w:t>
      </w:r>
      <w:r w:rsidR="003B4C28">
        <w:t xml:space="preserve">dana </w:t>
      </w:r>
      <w:r w:rsidR="008F2EFA">
        <w:t>3.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F2EFA">
        <w:t>Oliver Bališ</w:t>
      </w:r>
      <w:r w:rsidR="00707DBB" w:rsidRPr="00707DBB">
        <w:t xml:space="preserve">, OIB: </w:t>
      </w:r>
      <w:r w:rsidR="008F2EFA">
        <w:t>33132131599</w:t>
      </w:r>
      <w:r w:rsidR="00707DBB" w:rsidRPr="00707DBB">
        <w:t xml:space="preserve">, </w:t>
      </w:r>
      <w:r w:rsidR="008F2EFA">
        <w:t>Višnjevac, N. Š. Zrinskog 53/a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8F2EFA" w:rsidRPr="008F2EFA">
        <w:t>551-16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8F2EFA">
        <w:rPr>
          <w:color w:val="000000"/>
        </w:rPr>
        <w:t>TAKT AUTOMOBILI j.d.o.o., Osijek, Vinogradska 51, OIB: 17713202314, MBS: 030136551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F2EFA">
        <w:t>Oliver Bališ</w:t>
      </w:r>
      <w:r w:rsidR="008F2EFA" w:rsidRPr="00707DBB">
        <w:t xml:space="preserve">, OIB: </w:t>
      </w:r>
      <w:r w:rsidR="008F2EFA">
        <w:t>33132131599</w:t>
      </w:r>
      <w:r w:rsidR="008F2EFA" w:rsidRPr="00707DBB">
        <w:t xml:space="preserve">, </w:t>
      </w:r>
      <w:r w:rsidR="008F2EFA">
        <w:t>Višnjevac, N. Š. Zrinskog 53/a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F2EFA">
        <w:t>3.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>k. 3/2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177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2177F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2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2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TAKT AUTOMOBILI j.d.o.o. za održavanje vozila i ostale usluge</izvorni_sadrzaj>
    <derivirana_varijabla naziv="DomainObject.Predmet.ProtustrankaFormated_1">  TAKT AUTOMOBILI j.d.o.o. za održavanje vozila i ostale usluge</derivirana_varijabla>
  </DomainObject.Predmet.ProtustrankaFormated>
  <DomainObject.Predmet.ProtustrankaFormatedOIB>
    <izvorni_sadrzaj>  TAKT AUTOMOBILI j.d.o.o. za održavanje vozila i ostale usluge, OIB 17713202314</izvorni_sadrzaj>
    <derivirana_varijabla naziv="DomainObject.Predmet.ProtustrankaFormatedOIB_1">  TAKT AUTOMOBILI j.d.o.o. za održavanje vozila i ostale usluge, OIB 17713202314</derivirana_varijabla>
  </DomainObject.Predmet.ProtustrankaFormatedOIB>
  <DomainObject.Predmet.ProtustrankaFormatedWithAdress>
    <izvorni_sadrzaj> TAKT AUTOMOBILI j.d.o.o. za održavanje vozila i ostale usluge, Vinogradska 51, 31000 Osijek</izvorni_sadrzaj>
    <derivirana_varijabla naziv="DomainObject.Predmet.ProtustrankaFormatedWithAdress_1"> TAKT AUTOMOBILI j.d.o.o. za održavanje vozila i ostale usluge, Vinogradska 51, 31000 Osijek</derivirana_varijabla>
  </DomainObject.Predmet.ProtustrankaFormatedWithAdress>
  <DomainObject.Predmet.ProtustrankaFormatedWithAdressOIB>
    <izvorni_sadrzaj> TAKT AUTOMOBILI j.d.o.o. za održavanje vozila i ostale usluge, OIB 17713202314, Vinogradska 51, 31000 Osijek</izvorni_sadrzaj>
    <derivirana_varijabla naziv="DomainObject.Predmet.ProtustrankaFormatedWithAdressOIB_1"> TAKT AUTOMOBILI j.d.o.o. za održavanje vozila i ostale usluge, OIB 17713202314, Vinogradska 51, 31000 Osijek</derivirana_varijabla>
  </DomainObject.Predmet.ProtustrankaFormatedWithAdressOIB>
  <DomainObject.Predmet.ProtustrankaWithAdress>
    <izvorni_sadrzaj>TAKT AUTOMOBILI j.d.o.o. za održavanje vozila i ostale usluge Vinogradska 51, 31000 Osijek</izvorni_sadrzaj>
    <derivirana_varijabla naziv="DomainObject.Predmet.ProtustrankaWithAdress_1">TAKT AUTOMOBILI j.d.o.o. za održavanje vozila i ostale usluge Vinogradska 51, 31000 Osijek</derivirana_varijabla>
  </DomainObject.Predmet.ProtustrankaWithAdress>
  <DomainObject.Predmet.ProtustrankaWithAdressOIB>
    <izvorni_sadrzaj>TAKT AUTOMOBILI j.d.o.o. za održavanje vozila i ostale usluge, OIB 17713202314, Vinogradska 51, 31000 Osijek</izvorni_sadrzaj>
    <derivirana_varijabla naziv="DomainObject.Predmet.ProtustrankaWithAdressOIB_1">TAKT AUTOMOBILI j.d.o.o. za održavanje vozila i ostale usluge, OIB 17713202314, Vinogradska 51, 31000 Osijek</derivirana_varijabla>
  </DomainObject.Predmet.ProtustrankaWithAdressOIB>
  <DomainObject.Predmet.ProtustrankaNazivFormated>
    <izvorni_sadrzaj>TAKT AUTOMOBILI j.d.o.o. za održavanje vozila i ostale usluge</izvorni_sadrzaj>
    <derivirana_varijabla naziv="DomainObject.Predmet.ProtustrankaNazivFormated_1">TAKT AUTOMOBILI j.d.o.o. za održavanje vozila i ostale usluge</derivirana_varijabla>
  </DomainObject.Predmet.ProtustrankaNazivFormated>
  <DomainObject.Predmet.ProtustrankaNazivFormatedOIB>
    <izvorni_sadrzaj>TAKT AUTOMOBILI j.d.o.o. za održavanje vozila i ostale usluge, OIB 17713202314</izvorni_sadrzaj>
    <derivirana_varijabla naziv="DomainObject.Predmet.ProtustrankaNazivFormatedOIB_1">TAKT AUTOMOBILI j.d.o.o. za održavanje vozila i ostale usluge, OIB 17713202314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TAKT AUTOMOBILI j.d.o.o. za održavanje vozila i ostale usluge</item>
    </izvorni_sadrzaj>
    <derivirana_varijabla naziv="DomainObject.Predmet.ProtuStrankaListFormated_1">
      <item>TAKT AUTOMOBILI j.d.o.o. za održavanje vozila i ostale usluge</item>
    </derivirana_varijabla>
  </DomainObject.Predmet.ProtuStrankaListFormated>
  <DomainObject.Predmet.ProtuStrankaListFormatedOIB>
    <izvorni_sadrzaj>
      <item>TAKT AUTOMOBILI j.d.o.o. za održavanje vozila i ostale usluge, OIB 17713202314</item>
    </izvorni_sadrzaj>
    <derivirana_varijabla naziv="DomainObject.Predmet.ProtuStrankaListFormatedOIB_1">
      <item>TAKT AUTOMOBILI j.d.o.o. za održavanje vozila i ostale usluge, OIB 17713202314</item>
    </derivirana_varijabla>
  </DomainObject.Predmet.ProtuStrankaListFormatedOIB>
  <DomainObject.Predmet.ProtuStrankaListFormatedWithAdress>
    <izvorni_sadrzaj>
      <item>TAKT AUTOMOBILI j.d.o.o. za održavanje vozila i ostale usluge, Vinogradska 51, 31000 Osijek</item>
    </izvorni_sadrzaj>
    <derivirana_varijabla naziv="DomainObject.Predmet.ProtuStrankaListFormatedWithAdress_1">
      <item>TAKT AUTOMOBILI j.d.o.o. za održavanje vozila i ostale usluge, Vinogradska 51, 31000 Osijek</item>
    </derivirana_varijabla>
  </DomainObject.Predmet.ProtuStrankaListFormatedWithAdress>
  <DomainObject.Predmet.ProtuStrankaListFormatedWithAdressOIB>
    <izvorni_sadrzaj>
      <item>TAKT AUTOMOBILI j.d.o.o. za održavanje vozila i ostale usluge, OIB 17713202314, Vinogradska 51, 31000 Osijek</item>
    </izvorni_sadrzaj>
    <derivirana_varijabla naziv="DomainObject.Predmet.ProtuStrankaListFormatedWithAdressOIB_1">
      <item>TAKT AUTOMOBILI j.d.o.o. za održavanje vozila i ostale usluge, OIB 17713202314, Vinogradska 51, 31000 Osijek</item>
    </derivirana_varijabla>
  </DomainObject.Predmet.ProtuStrankaListFormatedWithAdressOIB>
  <DomainObject.Predmet.ProtuStrankaListNazivFormated>
    <izvorni_sadrzaj>
      <item>TAKT AUTOMOBILI j.d.o.o. za održavanje vozila i ostale usluge</item>
    </izvorni_sadrzaj>
    <derivirana_varijabla naziv="DomainObject.Predmet.ProtuStrankaListNazivFormated_1">
      <item>TAKT AUTOMOBILI j.d.o.o. za održavanje vozila i ostale usluge</item>
    </derivirana_varijabla>
  </DomainObject.Predmet.ProtuStrankaListNazivFormated>
  <DomainObject.Predmet.ProtuStrankaListNazivFormatedOIB>
    <izvorni_sadrzaj>
      <item>TAKT AUTOMOBILI j.d.o.o. za održavanje vozila i ostale usluge, OIB 17713202314</item>
    </izvorni_sadrzaj>
    <derivirana_varijabla naziv="DomainObject.Predmet.ProtuStrankaListNazivFormatedOIB_1">
      <item>TAKT AUTOMOBILI j.d.o.o. za održavanje vozila i ostale usluge, OIB 17713202314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TAKT AUTOMOBILI j.d.o.o. za održavanje vozila i ostale usluge</izvorni_sadrzaj>
    <derivirana_varijabla naziv="DomainObject.Predmet.ProtustrankaIDrugi_1">TAKT AUTOMOBILI j.d.o.o. za održavanje vozila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TAKT AUTOMOBILI j.d.o.o. za održavanje vozila i ostale usluge, OIB 17713202314, Vinogradska 51, 31000 Osijek</izvorni_sadrzaj>
    <derivirana_varijabla naziv="DomainObject.Predmet.ProtustrankaIDrugiAdressOIB_1">TAKT AUTOMOBILI j.d.o.o. za održavanje vozila i ostale usluge, OIB 17713202314, Vinogradska 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TAKT AUTOMOBILI j.d.o.o. za održavanje vozila i ostale usluge</item>
    </izvorni_sadrzaj>
    <derivirana_varijabla naziv="DomainObject.Predmet.SudioniciListNaziv_1">
      <item>FINA RC OSIJEK</item>
      <item>TAKT AUTOMOBILI j.d.o.o. za održavanje vozila i ostale usluge</item>
    </derivirana_varijabla>
  </DomainObject.Predmet.SudioniciListNaziv>
  <DomainObject.Predmet.SudioniciListAdressOIB>
    <izvorni_sadrzaj>
      <item>FINA RC OSIJEK, OIB 85821130368</item>
      <item>TAKT AUTOMOBILI j.d.o.o. za održavanje vozila i ostale usluge, OIB 17713202314, Vinogradska 51,31000 Osijek</item>
    </izvorni_sadrzaj>
    <derivirana_varijabla naziv="DomainObject.Predmet.SudioniciListAdressOIB_1">
      <item>FINA RC OSIJEK, OIB 85821130368</item>
      <item>TAKT AUTOMOBILI j.d.o.o. za održavanje vozila i ostale usluge, OIB 17713202314, Vinogradska 51,31000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17713202314</item>
    </izvorni_sadrzaj>
    <derivirana_varijabla naziv="DomainObject.Predmet.SudioniciListNazivOIB_1">
      <item>, OIB 85821130368</item>
      <item>, OIB 17713202314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AE276-913D-48ED-9ACB-90C0DA243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1196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2017-01-03T09:46:00Z</dcterms:created>
  <dc:creator>hermanj</dc:creator>
  <cp:lastModifiedBy>Žana Bem</cp:lastModifiedBy>
  <cp:lastPrinted>2016-09-22T06:37:00Z</cp:lastPrinted>
  <dcterms:modified xmlns:xsi="http://www.w3.org/2001/XMLSchema-instance" xsi:type="dcterms:W3CDTF">2017-01-03T09:48:00Z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