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ae04" w14:paraId="2b1ae04" w:rsidRDefault="001308EC" w:rsidP="001308EC" w:rsidR="001308EC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08EC" w:rsidP="001308EC" w:rsidR="001308EC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308EC" w:rsidP="001308EC" w:rsidR="001308E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308EC" w:rsidP="001308EC" w:rsidR="001308E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308EC" w:rsidP="001308EC" w:rsidR="001308EC"/>
    <w:p w:rsidRDefault="001308EC" w:rsidP="001308EC" w:rsidR="001308E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1308EC" w:rsidP="001308EC" w:rsidR="001308E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1308EC" w:rsidP="001308EC" w:rsidR="001308E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1308EC" w:rsidP="001308EC" w:rsidR="001308E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308EC" w:rsidP="001308EC" w:rsidR="001308E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3494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A TURIZAM d. o. o. Pula, Kandlerova 24, OIB 06985026834,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1308EC" w:rsidP="001308EC" w:rsidR="001308E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308EC" w:rsidP="001308EC" w:rsidR="001308E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1308EC" w:rsidP="001308EC" w:rsidR="001308E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308EC" w:rsidP="001308EC" w:rsidR="001308E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 xml:space="preserve">A TURIZAM d. o. o. Pula, Kandlerova 24, OIB 06985026834. </w:t>
      </w:r>
    </w:p>
    <w:p w:rsidRDefault="001308EC" w:rsidP="001308EC" w:rsidR="001308E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308EC" w:rsidP="001308EC" w:rsidR="001308EC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1308EC" w:rsidP="001308EC" w:rsidR="001308E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308EC" w:rsidP="001308EC" w:rsidR="001308E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A TURIZAM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3828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472.183,08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1308EC" w:rsidP="001308EC" w:rsidR="001308E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1308EC" w:rsidP="001308EC" w:rsidR="001308E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1308EC" w:rsidP="001308EC" w:rsidR="001308E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308EC" w:rsidP="001308EC" w:rsidR="001308E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1308EC" w:rsidP="001308EC" w:rsidR="001308EC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1308EC" w:rsidP="001308EC" w:rsidR="001308EC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1308EC" w:rsidP="001308EC" w:rsidR="001308E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1308EC" w:rsidP="001308EC" w:rsidR="001308E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1308EC" w:rsidP="001308EC" w:rsidR="001308E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1308EC" w:rsidP="001308EC" w:rsidR="001308E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1308EC" w:rsidP="001308EC" w:rsidR="001308E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1308EC" w:rsidP="001308EC" w:rsidR="001308EC" w:rsidRPr="00D05CA9">
      <w:pPr>
        <w:tabs>
          <w:tab w:pos="4116" w:val="left"/>
        </w:tabs>
      </w:pPr>
    </w:p>
    <w:p w:rsidRDefault="001308EC" w:rsidP="001308EC" w:rsidR="001308EC" w:rsidRPr="00D05CA9">
      <w:pPr>
        <w:tabs>
          <w:tab w:pos="4116" w:val="left"/>
        </w:tabs>
      </w:pPr>
    </w:p>
    <w:p w:rsidRDefault="001308EC" w:rsidP="001308EC" w:rsidR="001308EC" w:rsidRPr="00D05CA9">
      <w:pPr>
        <w:tabs>
          <w:tab w:pos="4116" w:val="left"/>
        </w:tabs>
      </w:pPr>
    </w:p>
    <w:p w:rsidRDefault="001308EC" w:rsidP="001308EC" w:rsidR="001308EC" w:rsidRPr="00D05CA9">
      <w:pPr>
        <w:tabs>
          <w:tab w:pos="4116" w:val="left"/>
        </w:tabs>
      </w:pPr>
    </w:p>
    <w:p w:rsidRDefault="001308EC" w:rsidP="001308EC" w:rsidR="001308EC" w:rsidRPr="00D05CA9">
      <w:pPr>
        <w:tabs>
          <w:tab w:pos="4116" w:val="left"/>
        </w:tabs>
      </w:pPr>
    </w:p>
    <w:p w:rsidRDefault="001308EC" w:rsidP="001308EC" w:rsidR="001308EC" w:rsidRPr="00D05CA9">
      <w:pPr>
        <w:tabs>
          <w:tab w:pos="4116" w:val="left"/>
        </w:tabs>
      </w:pPr>
    </w:p>
    <w:p w:rsidRDefault="001308EC" w:rsidP="001308EC" w:rsidR="001308EC" w:rsidRPr="00D05CA9">
      <w:pPr>
        <w:tabs>
          <w:tab w:pos="4116" w:val="left"/>
        </w:tabs>
      </w:pPr>
    </w:p>
    <w:p w:rsidRDefault="001308EC" w:rsidP="001308EC" w:rsidR="001308EC" w:rsidRPr="00D05CA9">
      <w:pPr>
        <w:tabs>
          <w:tab w:pos="4116" w:val="left"/>
        </w:tabs>
      </w:pPr>
    </w:p>
    <w:p w:rsidRDefault="001308EC" w:rsidP="001308EC" w:rsidR="001308EC" w:rsidRPr="00D05CA9">
      <w:pPr>
        <w:tabs>
          <w:tab w:pos="4116" w:val="left"/>
        </w:tabs>
      </w:pPr>
    </w:p>
    <w:p w:rsidRDefault="001308EC" w:rsidP="001308EC" w:rsidR="001308EC" w:rsidRPr="00D05CA9"/>
    <w:p w:rsidRDefault="001308EC" w:rsidP="001308EC" w:rsidR="001308EC" w:rsidRPr="00D05CA9"/>
    <w:p w:rsidRDefault="001308EC" w:rsidP="001308EC" w:rsidR="001308EC" w:rsidRPr="00D05CA9"/>
    <w:p w:rsidRDefault="001308EC" w:rsidP="001308EC" w:rsidR="001308EC" w:rsidRPr="00D05CA9"/>
    <w:p w:rsidRDefault="001308EC" w:rsidP="001308EC" w:rsidR="001308EC" w:rsidRPr="00D05CA9"/>
    <w:p w:rsidRDefault="001308EC" w:rsidP="001308EC" w:rsidR="001308EC" w:rsidRPr="00D05CA9"/>
    <w:p w:rsidRDefault="001308EC" w:rsidP="001308EC" w:rsidR="001308EC" w:rsidRPr="00D05CA9"/>
    <w:p w:rsidRDefault="001308EC" w:rsidP="001308EC" w:rsidR="001308EC" w:rsidRPr="00D05CA9"/>
    <w:p w:rsidRDefault="001308EC" w:rsidP="001308EC" w:rsidR="001308EC" w:rsidRPr="00D05CA9"/>
    <w:p w:rsidRDefault="001308EC" w:rsidP="001308EC" w:rsidR="001308EC" w:rsidRPr="00D05CA9"/>
    <w:p w:rsidRDefault="001308EC" w:rsidP="001308EC" w:rsidR="001308EC" w:rsidRPr="00D05CA9"/>
    <w:p w:rsidRDefault="001308EC" w:rsidP="001308EC" w:rsidR="001308EC" w:rsidRPr="00D05CA9"/>
    <w:p w:rsidRDefault="001308EC" w:rsidP="001308EC" w:rsidR="001308EC" w:rsidRPr="00D05CA9"/>
    <w:p w:rsidRDefault="001308EC" w:rsidP="001308EC" w:rsidR="001308EC" w:rsidRPr="00D05CA9"/>
    <w:p w:rsidRDefault="001308EC" w:rsidP="001308EC" w:rsidR="001308EC" w:rsidRPr="00D05CA9"/>
    <w:p w:rsidRDefault="001308EC" w:rsidP="001308EC" w:rsidR="001308EC"/>
    <w:p w:rsidRDefault="001308EC" w:rsidP="001308EC" w:rsidR="001308EC"/>
    <w:p w:rsidRDefault="001308EC" w:rsidP="001308EC" w:rsidR="001308EC"/>
    <w:p w:rsidRDefault="001308EC" w:rsidP="001308EC" w:rsidR="001308EC"/>
    <w:p w:rsidRDefault="001308EC" w:rsidP="001308EC" w:rsidR="001308EC"/>
    <w:p w:rsidRDefault="001308EC" w:rsidP="001308EC" w:rsidR="001308EC"/>
    <w:p w:rsidRDefault="001308EC" w:rsidP="001308EC" w:rsidR="001308EC"/>
    <w:p w:rsidRDefault="001308EC" w:rsidP="001308EC" w:rsidR="001308EC"/>
    <w:p w:rsidRDefault="001308EC" w:rsidP="001308EC" w:rsidR="001308EC"/>
    <w:p w:rsidRDefault="001308EC" w:rsidP="001308EC" w:rsidR="001308EC"/>
    <w:p w:rsidRDefault="001308EC" w:rsidP="001308EC" w:rsidR="001308EC"/>
    <w:p w:rsidRDefault="001308EC" w:rsidP="001308EC" w:rsidR="001308EC"/>
    <w:p w:rsidRDefault="001308EC" w:rsidP="001308EC" w:rsidR="001308EC"/>
    <w:p w:rsidRDefault="001308EC" w:rsidP="001308EC" w:rsidR="001308EC"/>
    <w:p w:rsidRDefault="001308EC" w:rsidP="001308EC" w:rsidR="001308EC"/>
    <w:p w:rsidRDefault="001308EC" w:rsidP="001308EC" w:rsidR="001308EC"/>
    <w:p w:rsidRDefault="00512827" w:rsidR="00BB10E7"/>
    <w:sectPr w:rsidSect="0065756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627" w:rsidP="001308EC" w:rsidR="00A93627">
      <w:r>
        <w:separator/>
      </w:r>
    </w:p>
  </w:endnote>
  <w:endnote w:id="0" w:type="continuationSeparator">
    <w:p w:rsidRDefault="00A93627" w:rsidP="001308EC" w:rsidR="00A93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627" w:rsidP="001308EC" w:rsidR="00A93627">
      <w:r>
        <w:separator/>
      </w:r>
    </w:p>
  </w:footnote>
  <w:footnote w:id="0" w:type="continuationSeparator">
    <w:p w:rsidRDefault="00A93627" w:rsidP="001308EC" w:rsidR="00A936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627" w:rsidP="00657567" w:rsidR="00657567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12827">
          <w:rPr>
            <w:noProof/>
          </w:rPr>
          <w:t>2</w:t>
        </w:r>
        <w:r>
          <w:fldChar w:fldCharType="end"/>
        </w:r>
      </w:sdtContent>
    </w:sdt>
    <w:r>
      <w:tab/>
      <w:t>11 St-26</w:t>
    </w:r>
    <w:r w:rsidR="001308EC">
      <w:t>3</w:t>
    </w:r>
    <w:r>
      <w:t>/2015-3</w:t>
    </w:r>
  </w:p>
  <w:p w:rsidRDefault="00512827" w:rsidP="00657567" w:rsidR="00657567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627" w:rsidP="00657567" w:rsidR="00657567">
    <w:pPr>
      <w:pStyle w:val="Zaglavlje"/>
      <w:jc w:val="right"/>
    </w:pPr>
    <w:r>
      <w:t>11 St-26</w:t>
    </w:r>
    <w:r w:rsidR="001308EC">
      <w:t>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7351"/>
    <w:rsid w:val="001308EC"/>
    <w:rsid w:val="00377351"/>
    <w:rsid w:val="00512827"/>
    <w:rsid w:val="009A6044"/>
    <w:rsid w:val="00A93627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08E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08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08E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08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08E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308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08E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12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82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82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82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82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08E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08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08E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08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08E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308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08E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12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82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82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82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82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St-263/2015</izvorni_sadrzaj>
    <derivirana_varijabla naziv="DomainObject.Predmet.OznakaBroj_1">St-263/2015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TURIZAM d.o.o. PULA</izvorni_sadrzaj>
    <derivirana_varijabla naziv="DomainObject.Predmet.ProtustrankaFormated_1">  A TURIZAM d.o.o. PULA</derivirana_varijabla>
  </DomainObject.Predmet.ProtustrankaFormated>
  <DomainObject.Predmet.ProtustrankaFormatedOIB>
    <izvorni_sadrzaj>  A TURIZAM d.o.o. PULA, OIB 06985026834</izvorni_sadrzaj>
    <derivirana_varijabla naziv="DomainObject.Predmet.ProtustrankaFormatedOIB_1">  A TURIZAM d.o.o. PULA, OIB 06985026834</derivirana_varijabla>
  </DomainObject.Predmet.ProtustrankaFormatedOIB>
  <DomainObject.Predmet.ProtustrankaFormatedWithAdress>
    <izvorni_sadrzaj> A TURIZAM d.o.o. PULA, Kandlerova 24, 52100 Pula</izvorni_sadrzaj>
    <derivirana_varijabla naziv="DomainObject.Predmet.ProtustrankaFormatedWithAdress_1"> A TURIZAM d.o.o. PULA, Kandlerova 24, 52100 Pula</derivirana_varijabla>
  </DomainObject.Predmet.ProtustrankaFormatedWithAdress>
  <DomainObject.Predmet.ProtustrankaFormatedWithAdressOIB>
    <izvorni_sadrzaj> A TURIZAM d.o.o. PULA, OIB 06985026834, Kandlerova 24, 52100 Pula</izvorni_sadrzaj>
    <derivirana_varijabla naziv="DomainObject.Predmet.ProtustrankaFormatedWithAdressOIB_1"> A TURIZAM d.o.o. PULA, OIB 06985026834, Kandlerova 24, 52100 Pula</derivirana_varijabla>
  </DomainObject.Predmet.ProtustrankaFormatedWithAdressOIB>
  <DomainObject.Predmet.ProtustrankaWithAdress>
    <izvorni_sadrzaj>A TURIZAM d.o.o. PULA Kandlerova 24, 52100 Pula</izvorni_sadrzaj>
    <derivirana_varijabla naziv="DomainObject.Predmet.ProtustrankaWithAdress_1">A TURIZAM d.o.o. PULA Kandlerova 24, 52100 Pula</derivirana_varijabla>
  </DomainObject.Predmet.ProtustrankaWithAdress>
  <DomainObject.Predmet.ProtustrankaWithAdressOIB>
    <izvorni_sadrzaj>A TURIZAM d.o.o. PULA, OIB 06985026834, Kandlerova 24, 52100 Pula</izvorni_sadrzaj>
    <derivirana_varijabla naziv="DomainObject.Predmet.ProtustrankaWithAdressOIB_1">A TURIZAM d.o.o. PULA, OIB 06985026834, Kandlerova 24, 52100 Pula</derivirana_varijabla>
  </DomainObject.Predmet.ProtustrankaWithAdressOIB>
  <DomainObject.Predmet.ProtustrankaNazivFormated>
    <izvorni_sadrzaj>A TURIZAM d.o.o. PULA</izvorni_sadrzaj>
    <derivirana_varijabla naziv="DomainObject.Predmet.ProtustrankaNazivFormated_1">A TURIZAM d.o.o. PULA</derivirana_varijabla>
  </DomainObject.Predmet.ProtustrankaNazivFormated>
  <DomainObject.Predmet.ProtustrankaNazivFormatedOIB>
    <izvorni_sadrzaj>A TURIZAM d.o.o. PULA, OIB 06985026834</izvorni_sadrzaj>
    <derivirana_varijabla naziv="DomainObject.Predmet.ProtustrankaNazivFormatedOIB_1">A TURIZAM d.o.o. PULA, OIB 06985026834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472183.08</izvorni_sadrzaj>
    <derivirana_varijabla naziv="DomainObject.Predmet.TrenutnaVrijednost_1">472183.08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TURIZAM d.o.o. PULA</item>
    </izvorni_sadrzaj>
    <derivirana_varijabla naziv="DomainObject.Predmet.ProtuStrankaListFormated_1">
      <item>A TURIZAM d.o.o. PULA</item>
    </derivirana_varijabla>
  </DomainObject.Predmet.ProtuStrankaListFormated>
  <DomainObject.Predmet.ProtuStrankaListFormatedOIB>
    <izvorni_sadrzaj>
      <item>A TURIZAM d.o.o. PULA, OIB 06985026834</item>
    </izvorni_sadrzaj>
    <derivirana_varijabla naziv="DomainObject.Predmet.ProtuStrankaListFormatedOIB_1">
      <item>A TURIZAM d.o.o. PULA, OIB 06985026834</item>
    </derivirana_varijabla>
  </DomainObject.Predmet.ProtuStrankaListFormatedOIB>
  <DomainObject.Predmet.ProtuStrankaListFormatedWithAdress>
    <izvorni_sadrzaj>
      <item>A TURIZAM d.o.o. PULA, Kandlerova 24, 52100 Pula</item>
    </izvorni_sadrzaj>
    <derivirana_varijabla naziv="DomainObject.Predmet.ProtuStrankaListFormatedWithAdress_1">
      <item>A TURIZAM d.o.o. PULA, Kandlerova 24, 52100 Pula</item>
    </derivirana_varijabla>
  </DomainObject.Predmet.ProtuStrankaListFormatedWithAdress>
  <DomainObject.Predmet.ProtuStrankaListFormatedWithAdressOIB>
    <izvorni_sadrzaj>
      <item>A TURIZAM d.o.o. PULA, OIB 06985026834, Kandlerova 24, 52100 Pula</item>
    </izvorni_sadrzaj>
    <derivirana_varijabla naziv="DomainObject.Predmet.ProtuStrankaListFormatedWithAdressOIB_1">
      <item>A TURIZAM d.o.o. PULA, OIB 06985026834, Kandlerova 24, 52100 Pula</item>
    </derivirana_varijabla>
  </DomainObject.Predmet.ProtuStrankaListFormatedWithAdressOIB>
  <DomainObject.Predmet.ProtuStrankaListNazivFormated>
    <izvorni_sadrzaj>
      <item>A TURIZAM d.o.o. PULA</item>
    </izvorni_sadrzaj>
    <derivirana_varijabla naziv="DomainObject.Predmet.ProtuStrankaListNazivFormated_1">
      <item>A TURIZAM d.o.o. PULA</item>
    </derivirana_varijabla>
  </DomainObject.Predmet.ProtuStrankaListNazivFormated>
  <DomainObject.Predmet.ProtuStrankaListNazivFormatedOIB>
    <izvorni_sadrzaj>
      <item>A TURIZAM d.o.o. PULA, OIB 06985026834</item>
    </izvorni_sadrzaj>
    <derivirana_varijabla naziv="DomainObject.Predmet.ProtuStrankaListNazivFormatedOIB_1">
      <item>A TURIZAM d.o.o. PULA, OIB 06985026834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TURIZAM d.o.o. PULA</izvorni_sadrzaj>
    <derivirana_varijabla naziv="DomainObject.Predmet.ProtustrankaIDrugi_1">A TURIZAM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 TURIZAM d.o.o. PULA, OIB 06985026834, Kandlerova 24, 52100 Pula</izvorni_sadrzaj>
    <derivirana_varijabla naziv="DomainObject.Predmet.ProtustrankaIDrugiAdressOIB_1">A TURIZAM d.o.o. PULA, OIB 06985026834, Kandlerova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TURIZAM d.o.o. PULA</item>
    </izvorni_sadrzaj>
    <derivirana_varijabla naziv="DomainObject.Predmet.SudioniciListNaziv_1">
      <item>FINANCIJSKA AGENCIJA, RC RIJEKA, PODRUŽNICA PULA, PULA</item>
      <item>A TURIZAM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 TURIZAM d.o.o. PULA, OIB 06985026834, Kandlerova 24,52100 Pula</item>
    </izvorni_sadrzaj>
    <derivirana_varijabla naziv="DomainObject.Predmet.SudioniciListAdressOIB_1">
      <item>FINANCIJSKA AGENCIJA, RC RIJEKA, PODRUŽNICA PULA, PULA, OIB 85821130368, Ulica grada Vukovara 70,Zagreb</item>
      <item>A TURIZAM d.o.o. PULA, OIB 06985026834, Kandlerova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06985026834</item>
    </izvorni_sadrzaj>
    <derivirana_varijabla naziv="DomainObject.Predmet.SudioniciListNazivOIB_1">
      <item>, OIB 85821130368</item>
      <item>, OIB 06985026834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1955</properties:Characters>
  <properties:Lines>89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2015-11-18T08:23:00Z</dcterms:created>
  <dc:creator>Mihaela Kaligari</dc:creator>
  <dc:description/>
  <cp:keywords/>
  <cp:lastModifiedBy>Ana Jeromela</cp:lastModifiedBy>
  <cp:lastPrinted>2015-11-24T13:34:00Z</cp:lastPrinted>
  <dcterms:modified xmlns:xsi="http://www.w3.org/2001/XMLSchema-instance" xsi:type="dcterms:W3CDTF">2015-11-24T13:34:00Z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