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57f0" w14:paraId="a1e57f0" w:rsidRDefault="00535899" w:rsidP="00535899" w:rsidR="0053589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899" w:rsidP="00535899" w:rsidR="0053589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35899" w:rsidP="00535899" w:rsidR="0053589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35899" w:rsidP="00535899" w:rsidR="0053589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35899" w:rsidP="00535899" w:rsidR="00535899"/>
    <w:p w:rsidRDefault="00535899" w:rsidP="00535899" w:rsidR="0053589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35899" w:rsidP="00535899" w:rsidR="0053589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35899" w:rsidP="00535899" w:rsidR="0053589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9916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GOGA STIL d. o. o. Poreč, Vrvari, Stancija Diklić 1, OIB </w:t>
      </w:r>
      <w:r w:rsidRPr="00535899">
        <w:rPr>
          <w:rFonts w:cs="Times New Roman" w:eastAsia="Times New Roman"/>
          <w:szCs w:val="24"/>
          <w:lang w:eastAsia="hr-HR"/>
        </w:rPr>
        <w:t>92027946773</w:t>
      </w:r>
      <w:r>
        <w:rPr>
          <w:rFonts w:cs="Times New Roman" w:eastAsia="Times New Roman"/>
          <w:szCs w:val="24"/>
          <w:lang w:eastAsia="hr-HR"/>
        </w:rPr>
        <w:t>, MBS 130028295,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35899" w:rsidP="00535899" w:rsidR="0053589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35899" w:rsidP="00535899" w:rsidR="0053589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5899" w:rsidP="00535899" w:rsidR="0053589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GOGA STIL d. o. o. Poreč, Vrvari, Stancija Diklić 1, OIB </w:t>
      </w:r>
      <w:r w:rsidRPr="00535899">
        <w:rPr>
          <w:rFonts w:cs="Times New Roman" w:eastAsia="Times New Roman"/>
          <w:szCs w:val="24"/>
          <w:lang w:eastAsia="hr-HR"/>
        </w:rPr>
        <w:t>92027946773</w:t>
      </w:r>
      <w:r>
        <w:rPr>
          <w:rFonts w:cs="Times New Roman" w:eastAsia="Times New Roman"/>
          <w:szCs w:val="24"/>
          <w:lang w:eastAsia="hr-HR"/>
        </w:rPr>
        <w:t>, MBS 130028295.</w:t>
      </w:r>
    </w:p>
    <w:p w:rsidRDefault="00535899" w:rsidP="00535899" w:rsidR="0053589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GOGA STIL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1747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17.745,59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35899" w:rsidP="00535899" w:rsidR="0053589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35899" w:rsidP="00535899" w:rsidR="0053589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35899" w:rsidP="00535899" w:rsidR="0053589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329BE">
        <w:rPr>
          <w:rFonts w:cs="Times New Roman" w:eastAsia="Times New Roman"/>
          <w:szCs w:val="24"/>
          <w:lang w:eastAsia="hr-HR"/>
        </w:rPr>
        <w:t>, v. r.</w:t>
      </w:r>
    </w:p>
    <w:p w:rsidRDefault="00535899" w:rsidP="00535899" w:rsidR="0053589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35899" w:rsidP="00535899" w:rsidR="0053589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35899" w:rsidP="00535899" w:rsidR="0053589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35899" w:rsidP="00535899" w:rsidR="0053589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35899" w:rsidP="00535899" w:rsidR="0053589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35899" w:rsidP="00535899" w:rsidR="0053589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>
      <w:pPr>
        <w:tabs>
          <w:tab w:pos="4116" w:val="left"/>
        </w:tabs>
      </w:pPr>
    </w:p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 w:rsidRPr="00D05CA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535899" w:rsidP="00535899" w:rsidR="00535899"/>
    <w:p w:rsidRDefault="00376B7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ED4" w:rsidP="00535899" w:rsidR="00035ED4">
      <w:r>
        <w:separator/>
      </w:r>
    </w:p>
  </w:endnote>
  <w:endnote w:id="0" w:type="continuationSeparator">
    <w:p w:rsidRDefault="00035ED4" w:rsidP="00535899" w:rsidR="00035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ED4" w:rsidP="00535899" w:rsidR="00035ED4">
      <w:r>
        <w:separator/>
      </w:r>
    </w:p>
  </w:footnote>
  <w:footnote w:id="0" w:type="continuationSeparator">
    <w:p w:rsidRDefault="00035ED4" w:rsidP="00535899" w:rsidR="00035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ED4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76B71">
      <w:rPr>
        <w:noProof/>
      </w:rPr>
      <w:t>2</w:t>
    </w:r>
    <w:r>
      <w:fldChar w:fldCharType="end"/>
    </w:r>
    <w:r>
      <w:tab/>
    </w:r>
    <w:r w:rsidRPr="00F65D9B">
      <w:t>11 St-</w:t>
    </w:r>
    <w:r>
      <w:t>3</w:t>
    </w:r>
    <w:r w:rsidR="00535899">
      <w:t>82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ED4" w:rsidP="0021081C" w:rsidR="00A81E97">
    <w:pPr>
      <w:pStyle w:val="Zaglavlje"/>
      <w:jc w:val="right"/>
    </w:pPr>
    <w:r>
      <w:t>11 St-3</w:t>
    </w:r>
    <w:r w:rsidR="00535899">
      <w:t>82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026"/>
    <w:rsid w:val="00035ED4"/>
    <w:rsid w:val="00376B71"/>
    <w:rsid w:val="00535899"/>
    <w:rsid w:val="008329BE"/>
    <w:rsid w:val="00900026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89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58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8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8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89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58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89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6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B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B7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89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58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8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89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58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89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6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B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B7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St-382/2015-3</izvorni_sadrzaj>
    <derivirana_varijabla naziv="DomainObject.Oznaka_1">St-382/2015-3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GOGA STIL d.o.o. POREČ</izvorni_sadrzaj>
    <derivirana_varijabla naziv="DomainObject.Predmet.ProtustrankaFormated_1">  GOGA STIL d.o.o. POREČ</derivirana_varijabla>
  </DomainObject.Predmet.ProtustrankaFormated>
  <DomainObject.Predmet.ProtustrankaFormatedOIB>
    <izvorni_sadrzaj>  GOGA STIL d.o.o. POREČ, OIB 92027946773</izvorni_sadrzaj>
    <derivirana_varijabla naziv="DomainObject.Predmet.ProtustrankaFormatedOIB_1">  GOGA STIL d.o.o. POREČ, OIB 92027946773</derivirana_varijabla>
  </DomainObject.Predmet.ProtustrankaFormatedOIB>
  <DomainObject.Predmet.ProtustrankaFormatedWithAdress>
    <izvorni_sadrzaj> GOGA STIL d.o.o. POREČ, Vrvari, Stancija Diklić 1, 52440 Poreč</izvorni_sadrzaj>
    <derivirana_varijabla naziv="DomainObject.Predmet.ProtustrankaFormatedWithAdress_1"> GOGA STIL d.o.o. POREČ, Vrvari, Stancija Diklić 1, 52440 Poreč</derivirana_varijabla>
  </DomainObject.Predmet.ProtustrankaFormatedWithAdress>
  <DomainObject.Predmet.ProtustrankaFormatedWithAdressOIB>
    <izvorni_sadrzaj> GOGA STIL d.o.o. POREČ, OIB 92027946773, Vrvari, Stancija Diklić 1, 52440 Poreč</izvorni_sadrzaj>
    <derivirana_varijabla naziv="DomainObject.Predmet.ProtustrankaFormatedWithAdressOIB_1"> GOGA STIL d.o.o. POREČ, OIB 92027946773, Vrvari, Stancija Diklić 1, 52440 Poreč</derivirana_varijabla>
  </DomainObject.Predmet.ProtustrankaFormatedWithAdressOIB>
  <DomainObject.Predmet.ProtustrankaWithAdress>
    <izvorni_sadrzaj>GOGA STIL d.o.o. POREČ Vrvari, Stancija Diklić 1, 52440 Poreč</izvorni_sadrzaj>
    <derivirana_varijabla naziv="DomainObject.Predmet.ProtustrankaWithAdress_1">GOGA STIL d.o.o. POREČ Vrvari, Stancija Diklić 1, 52440 Poreč</derivirana_varijabla>
  </DomainObject.Predmet.ProtustrankaWithAdress>
  <DomainObject.Predmet.ProtustrankaWithAdressOIB>
    <izvorni_sadrzaj>GOGA STIL d.o.o. POREČ, OIB 92027946773, Vrvari, Stancija Diklić 1, 52440 Poreč</izvorni_sadrzaj>
    <derivirana_varijabla naziv="DomainObject.Predmet.ProtustrankaWithAdressOIB_1">GOGA STIL d.o.o. POREČ, OIB 92027946773, Vrvari, Stancija Diklić 1, 52440 Poreč</derivirana_varijabla>
  </DomainObject.Predmet.ProtustrankaWithAdressOIB>
  <DomainObject.Predmet.ProtustrankaNazivFormated>
    <izvorni_sadrzaj>GOGA STIL d.o.o. POREČ</izvorni_sadrzaj>
    <derivirana_varijabla naziv="DomainObject.Predmet.ProtustrankaNazivFormated_1">GOGA STIL d.o.o. POREČ</derivirana_varijabla>
  </DomainObject.Predmet.ProtustrankaNazivFormated>
  <DomainObject.Predmet.ProtustrankaNazivFormatedOIB>
    <izvorni_sadrzaj>GOGA STIL d.o.o. POREČ, OIB 92027946773</izvorni_sadrzaj>
    <derivirana_varijabla naziv="DomainObject.Predmet.ProtustrankaNazivFormatedOIB_1">GOGA STIL d.o.o. POREČ, OIB 92027946773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17745.59</izvorni_sadrzaj>
    <derivirana_varijabla naziv="DomainObject.Predmet.TrenutnaVrijednost_1">17745.59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GOGA STIL d.o.o. POREČ</item>
    </izvorni_sadrzaj>
    <derivirana_varijabla naziv="DomainObject.Predmet.ProtuStrankaListFormated_1">
      <item>GOGA STIL d.o.o. POREČ</item>
    </derivirana_varijabla>
  </DomainObject.Predmet.ProtuStrankaListFormated>
  <DomainObject.Predmet.ProtuStrankaListFormatedOIB>
    <izvorni_sadrzaj>
      <item>GOGA STIL d.o.o. POREČ, OIB 92027946773</item>
    </izvorni_sadrzaj>
    <derivirana_varijabla naziv="DomainObject.Predmet.ProtuStrankaListFormatedOIB_1">
      <item>GOGA STIL d.o.o. POREČ, OIB 92027946773</item>
    </derivirana_varijabla>
  </DomainObject.Predmet.ProtuStrankaListFormatedOIB>
  <DomainObject.Predmet.ProtuStrankaListFormatedWithAdress>
    <izvorni_sadrzaj>
      <item>GOGA STIL d.o.o. POREČ, Vrvari, Stancija Diklić 1, 52440 Poreč</item>
    </izvorni_sadrzaj>
    <derivirana_varijabla naziv="DomainObject.Predmet.ProtuStrankaListFormatedWithAdress_1">
      <item>GOGA STIL d.o.o. POREČ, Vrvari, Stancija Diklić 1, 52440 Poreč</item>
    </derivirana_varijabla>
  </DomainObject.Predmet.ProtuStrankaListFormatedWithAdress>
  <DomainObject.Predmet.ProtuStrankaListFormatedWithAdressOIB>
    <izvorni_sadrzaj>
      <item>GOGA STIL d.o.o. POREČ, OIB 92027946773, Vrvari, Stancija Diklić 1, 52440 Poreč</item>
    </izvorni_sadrzaj>
    <derivirana_varijabla naziv="DomainObject.Predmet.ProtuStrankaListFormatedWithAdressOIB_1">
      <item>GOGA STIL d.o.o. POREČ, OIB 92027946773, Vrvari, Stancija Diklić 1, 52440 Poreč</item>
    </derivirana_varijabla>
  </DomainObject.Predmet.ProtuStrankaListFormatedWithAdressOIB>
  <DomainObject.Predmet.ProtuStrankaListNazivFormated>
    <izvorni_sadrzaj>
      <item>GOGA STIL d.o.o. POREČ</item>
    </izvorni_sadrzaj>
    <derivirana_varijabla naziv="DomainObject.Predmet.ProtuStrankaListNazivFormated_1">
      <item>GOGA STIL d.o.o. POREČ</item>
    </derivirana_varijabla>
  </DomainObject.Predmet.ProtuStrankaListNazivFormated>
  <DomainObject.Predmet.ProtuStrankaListNazivFormatedOIB>
    <izvorni_sadrzaj>
      <item>GOGA STIL d.o.o. POREČ, OIB 92027946773</item>
    </izvorni_sadrzaj>
    <derivirana_varijabla naziv="DomainObject.Predmet.ProtuStrankaListNazivFormatedOIB_1">
      <item>GOGA STIL d.o.o. POREČ, OIB 92027946773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St-382/2015-3</izvorni_sadrzaj>
    <derivirana_varijabla naziv="DomainObject.PoslovniBrojDokumenta_1">St-382/2015-3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GOGA STIL d.o.o. POREČ</izvorni_sadrzaj>
    <derivirana_varijabla naziv="DomainObject.Predmet.ProtustrankaIDrugi_1">GOGA STIL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GOGA STIL d.o.o. POREČ, OIB 92027946773, Vrvari, Stancija Diklić 1, 52440 Poreč</izvorni_sadrzaj>
    <derivirana_varijabla naziv="DomainObject.Predmet.ProtustrankaIDrugiAdressOIB_1">GOGA STIL d.o.o. POREČ, OIB 92027946773, Vrvari, Stancija Diklić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GOGA STIL d.o.o. POREČ</item>
    </izvorni_sadrzaj>
    <derivirana_varijabla naziv="DomainObject.Predmet.SudioniciListNaziv_1">
      <item>FINANCIJSKA AGENCIJA, RC RIJEKA, PODRUŽNICA PULA, PULA</item>
      <item>GOGA STIL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GOGA STIL d.o.o. POREČ, OIB 92027946773, Vrvari, Stancija Diklić 1,52440 Poreč</item>
    </izvorni_sadrzaj>
    <derivirana_varijabla naziv="DomainObject.Predmet.SudioniciListAdressOIB_1">
      <item>FINANCIJSKA AGENCIJA, RC RIJEKA, PODRUŽNICA PULA, PULA, OIB 85821130368, Giardini 5,52100 Pula</item>
      <item>GOGA STIL d.o.o. POREČ, OIB 92027946773, Vrvari, Stancija Diklić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92027946773</item>
    </izvorni_sadrzaj>
    <derivirana_varijabla naziv="DomainObject.Predmet.SudioniciListNazivOIB_1">
      <item>, OIB 85821130368</item>
      <item>, OIB 92027946773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376</properties:Words>
  <properties:Characters>2021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2015-11-26T11:34:00Z</dcterms:created>
  <dc:creator>Mihaela Kaligari</dc:creator>
  <dc:description/>
  <cp:keywords/>
  <cp:lastModifiedBy>Mihaela Kaligari</cp:lastModifiedBy>
  <cp:lastPrinted>2015-12-10T09:02:00Z</cp:lastPrinted>
  <dcterms:modified xmlns:xsi="http://www.w3.org/2001/XMLSchema-instance" xsi:type="dcterms:W3CDTF">2015-12-10T09:03:00Z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