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dc599" w14:paraId="79dc599" w:rsidRDefault="00014568" w:rsidP="00E71337" w:rsidR="00695AD9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33769">
        <w:t>6</w:t>
      </w:r>
      <w:r>
        <w:t xml:space="preserve"> St-</w:t>
      </w:r>
      <w:r w:rsidR="0012541E">
        <w:t>349/14-81</w:t>
      </w:r>
    </w:p>
    <w:p w:rsidRDefault="00857BAA" w:rsidP="00857BAA" w:rsidR="00857BAA">
      <w:r>
        <w:rPr>
          <w:rStyle w:val="Naglaeno"/>
        </w:rPr>
        <w:t xml:space="preserve">             </w:t>
      </w:r>
      <w:r w:rsidR="0012541E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7BAA" w:rsidP="00857BAA" w:rsidR="00857BAA" w:rsidRPr="00D21A2C"/>
    <w:p w:rsidRDefault="00857BAA" w:rsidP="00857BAA" w:rsidR="00857BA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57BAA" w:rsidP="00857BAA" w:rsidR="00857BA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572F5" w:rsidP="005964BB" w:rsidR="004572F5">
      <w:pPr>
        <w:rPr>
          <w:b/>
          <w:bCs/>
        </w:rPr>
      </w:pPr>
    </w:p>
    <w:p w:rsidRDefault="00EB185D" w:rsidP="0084627B" w:rsidR="001158DF">
      <w:pPr>
        <w:jc w:val="center"/>
      </w:pPr>
      <w:r>
        <w:t>REPUBLIKA HRVATSKA</w:t>
      </w:r>
    </w:p>
    <w:p w:rsidRDefault="001158DF" w:rsidR="001158DF" w:rsidRPr="00EB185D">
      <w:pPr>
        <w:jc w:val="center"/>
      </w:pPr>
    </w:p>
    <w:p w:rsidRDefault="0084627B" w:rsidR="00695AD9" w:rsidRPr="00EB185D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695AD9" w:rsidR="00695AD9">
      <w:pPr>
        <w:jc w:val="center"/>
        <w:rPr>
          <w:b/>
          <w:bCs/>
        </w:rPr>
      </w:pPr>
    </w:p>
    <w:p w:rsidRDefault="00763833" w:rsidP="005964BB" w:rsidR="00763833">
      <w:pPr>
        <w:rPr>
          <w:b/>
          <w:bCs/>
        </w:rPr>
      </w:pPr>
    </w:p>
    <w:p w:rsidRDefault="004572F5" w:rsidP="00763833" w:rsidR="00111E95">
      <w:pPr>
        <w:jc w:val="both"/>
      </w:pPr>
      <w:r>
        <w:tab/>
      </w:r>
      <w:r w:rsidR="00111E95">
        <w:t xml:space="preserve">Trgovački sud u Osijeku, po </w:t>
      </w:r>
      <w:r w:rsidR="00034E5E">
        <w:t xml:space="preserve">stečajnoj sutkinji </w:t>
      </w:r>
      <w:r w:rsidR="00433769">
        <w:t>Nadi Roso</w:t>
      </w:r>
      <w:r w:rsidR="00111E95">
        <w:t xml:space="preserve">, u stečajnom postupku nad dužnikom: </w:t>
      </w:r>
      <w:r w:rsidR="0012541E" w:rsidRPr="0012541E">
        <w:rPr>
          <w:b/>
        </w:rPr>
        <w:t>VETFARM   d.o.o. "u stečaju" Valpovo  Tina Ujevića 20 , OIB 66024669033 , MBS 030014721</w:t>
      </w:r>
      <w:r w:rsidR="00111E95">
        <w:rPr>
          <w:b/>
          <w:bCs/>
        </w:rPr>
        <w:t>,</w:t>
      </w:r>
      <w:r w:rsidR="00111E95">
        <w:t xml:space="preserve"> dana </w:t>
      </w:r>
      <w:r w:rsidR="0012541E">
        <w:t>4. srpnja</w:t>
      </w:r>
      <w:r w:rsidR="00043E8B">
        <w:t xml:space="preserve"> 2016. g., </w:t>
      </w:r>
    </w:p>
    <w:p w:rsidRDefault="0012541E" w:rsidP="0012541E" w:rsidR="00763833">
      <w:pPr>
        <w:tabs>
          <w:tab w:pos="1455" w:val="left"/>
        </w:tabs>
        <w:jc w:val="both"/>
      </w:pPr>
      <w:r>
        <w:tab/>
      </w:r>
    </w:p>
    <w:p w:rsidRDefault="00695AD9" w:rsidR="00695AD9">
      <w:pPr>
        <w:jc w:val="both"/>
      </w:pPr>
    </w:p>
    <w:p w:rsidRDefault="0084627B" w:rsidP="00081501" w:rsidR="00081501" w:rsidRPr="00EB185D">
      <w:pPr>
        <w:jc w:val="center"/>
      </w:pPr>
      <w:r>
        <w:t>z a k l j u č i o  j e :</w:t>
      </w:r>
    </w:p>
    <w:p w:rsidRDefault="00695AD9" w:rsidR="00695AD9">
      <w:pPr>
        <w:jc w:val="both"/>
      </w:pPr>
    </w:p>
    <w:p w:rsidRDefault="00695AD9" w:rsidR="00695AD9">
      <w:pPr>
        <w:jc w:val="both"/>
      </w:pPr>
    </w:p>
    <w:p w:rsidRDefault="00763833" w:rsidR="00763833">
      <w:pPr>
        <w:jc w:val="both"/>
      </w:pPr>
    </w:p>
    <w:p w:rsidRDefault="0084627B" w:rsidP="0012541E" w:rsidR="00A75237">
      <w:pPr>
        <w:numPr>
          <w:ilvl w:val="0"/>
          <w:numId w:val="3"/>
        </w:numPr>
        <w:tabs>
          <w:tab w:pos="2151" w:val="clear"/>
        </w:tabs>
        <w:ind w:firstLine="426" w:left="0"/>
        <w:jc w:val="both"/>
      </w:pPr>
      <w:r>
        <w:t xml:space="preserve">Utvrđuje se da je rješenje o dosudi nekretnina stečajnog dužnika </w:t>
      </w:r>
      <w:r w:rsidR="0012541E" w:rsidRPr="0012541E">
        <w:rPr>
          <w:b/>
        </w:rPr>
        <w:t xml:space="preserve">VETFARM   d.o.o. "u stečaju" Valpovo  Tina Ujevića 20 , OIB 66024669033, MBS 030014721 </w:t>
      </w:r>
      <w:r>
        <w:t xml:space="preserve">(zastupan po stečajnom upravitelju </w:t>
      </w:r>
      <w:r w:rsidR="00010CFF">
        <w:t>Nadi Gagro</w:t>
      </w:r>
      <w:r>
        <w:t>) kupc</w:t>
      </w:r>
      <w:r w:rsidR="00043E8B">
        <w:t xml:space="preserve">u </w:t>
      </w:r>
      <w:r w:rsidR="0012541E">
        <w:t xml:space="preserve">Drago Mihaljević – Jurić Belišće, K. Tomislava 41, OIB: 31672741636 </w:t>
      </w:r>
      <w:r w:rsidR="00100221">
        <w:rPr>
          <w:rFonts w:eastAsia="Calibri"/>
        </w:rPr>
        <w:t xml:space="preserve">postalo pravomoćno dana </w:t>
      </w:r>
      <w:r w:rsidR="0012541E">
        <w:rPr>
          <w:rFonts w:eastAsia="Calibri"/>
        </w:rPr>
        <w:t>7. lipnja</w:t>
      </w:r>
      <w:r w:rsidR="00034E5E">
        <w:rPr>
          <w:rFonts w:eastAsia="Calibri"/>
        </w:rPr>
        <w:t xml:space="preserve"> 2016. g.</w:t>
      </w:r>
      <w:r w:rsidR="00043E8B">
        <w:rPr>
          <w:rFonts w:eastAsia="Calibri"/>
        </w:rPr>
        <w:t xml:space="preserve"> </w:t>
      </w:r>
      <w:r>
        <w:t xml:space="preserve">te </w:t>
      </w:r>
      <w:r w:rsidR="00043E8B">
        <w:t>je</w:t>
      </w:r>
      <w:r>
        <w:t xml:space="preserve"> kup</w:t>
      </w:r>
      <w:r w:rsidR="00043E8B">
        <w:t>ac stekao</w:t>
      </w:r>
      <w:r>
        <w:t xml:space="preserve"> zakonske uvjete da </w:t>
      </w:r>
      <w:r w:rsidR="00043E8B">
        <w:t>mu se</w:t>
      </w:r>
      <w:r>
        <w:t xml:space="preserve"> ista preda.</w:t>
      </w:r>
    </w:p>
    <w:p w:rsidRDefault="008927D2" w:rsidP="008927D2" w:rsidR="008927D2">
      <w:pPr>
        <w:ind w:left="1425"/>
        <w:jc w:val="both"/>
      </w:pPr>
    </w:p>
    <w:p w:rsidRDefault="00082B67" w:rsidP="00082B67" w:rsidR="00010CFF">
      <w:pPr>
        <w:ind w:left="360"/>
        <w:jc w:val="both"/>
      </w:pPr>
      <w:r>
        <w:t xml:space="preserve">2. </w:t>
      </w:r>
      <w:r w:rsidR="0084627B" w:rsidRPr="00100221">
        <w:t xml:space="preserve">Nekretnina stečajnog dužnika </w:t>
      </w:r>
      <w:r w:rsidR="0012541E" w:rsidRPr="0012541E">
        <w:rPr>
          <w:b/>
        </w:rPr>
        <w:t>VETFARM   d.o.o. "u st</w:t>
      </w:r>
      <w:r w:rsidR="00FC4A41">
        <w:rPr>
          <w:b/>
        </w:rPr>
        <w:t>ečaju" Valpovo  Tina Ujevića 20</w:t>
      </w:r>
      <w:r w:rsidR="0012541E" w:rsidRPr="0012541E">
        <w:rPr>
          <w:b/>
        </w:rPr>
        <w:t xml:space="preserve">, OIB 66024669033 , MBS 030014721 </w:t>
      </w:r>
      <w:r w:rsidR="0084627B" w:rsidRPr="00100221">
        <w:t xml:space="preserve">koja je prodana po pravilima koja vrijede za sudsku ovrhu </w:t>
      </w:r>
      <w:r w:rsidR="00010CFF">
        <w:t>i to upisana kod:</w:t>
      </w:r>
    </w:p>
    <w:p w:rsidRDefault="00010CFF" w:rsidP="0012541E" w:rsidR="0012541E">
      <w:pPr>
        <w:rPr>
          <w:bCs/>
        </w:rPr>
      </w:pPr>
      <w:r>
        <w:t xml:space="preserve">-  </w:t>
      </w:r>
      <w:r w:rsidR="0012541E">
        <w:t xml:space="preserve">kod </w:t>
      </w:r>
      <w:r w:rsidR="0012541E">
        <w:rPr>
          <w:bCs/>
        </w:rPr>
        <w:t>Općinskog suda u Osijeku SS B. Manastir zemljišnoknjižni odjel Beli Manastir</w:t>
      </w:r>
    </w:p>
    <w:p w:rsidRDefault="0012541E" w:rsidP="0012541E" w:rsidR="0012541E">
      <w:pPr>
        <w:ind w:left="1080"/>
        <w:rPr>
          <w:b/>
          <w:vertAlign w:val="superscript"/>
        </w:rPr>
      </w:pPr>
      <w:r>
        <w:rPr>
          <w:bCs/>
        </w:rPr>
        <w:t xml:space="preserve">  </w:t>
      </w:r>
      <w:r>
        <w:t xml:space="preserve">- </w:t>
      </w:r>
      <w:r w:rsidRPr="00E56253">
        <w:t xml:space="preserve"> </w:t>
      </w:r>
      <w:proofErr w:type="spellStart"/>
      <w:r w:rsidRPr="00E56253">
        <w:t>zk</w:t>
      </w:r>
      <w:proofErr w:type="spellEnd"/>
      <w:r w:rsidRPr="00E56253">
        <w:t xml:space="preserve">. ul. </w:t>
      </w:r>
      <w:r>
        <w:t xml:space="preserve">1719 k.o. B. Manastir </w:t>
      </w:r>
      <w:proofErr w:type="spellStart"/>
      <w:r>
        <w:t>kč</w:t>
      </w:r>
      <w:proofErr w:type="spellEnd"/>
      <w:r>
        <w:t>. br. 913/1 dvije zgrade s 566 m2</w:t>
      </w:r>
    </w:p>
    <w:p w:rsidRDefault="0012541E" w:rsidP="0012541E" w:rsidR="008927D2" w:rsidRPr="0012541E">
      <w:pPr>
        <w:ind w:left="720"/>
        <w:jc w:val="both"/>
        <w:rPr>
          <w:b/>
        </w:rPr>
      </w:pPr>
      <w:r>
        <w:rPr>
          <w:b/>
          <w:vertAlign w:val="superscript"/>
        </w:rPr>
        <w:t xml:space="preserve"> </w:t>
      </w:r>
      <w:r w:rsidRPr="0000058F">
        <w:t xml:space="preserve">za iznos od </w:t>
      </w:r>
      <w:r>
        <w:rPr>
          <w:b/>
        </w:rPr>
        <w:t>145.000,00</w:t>
      </w:r>
      <w:r>
        <w:rPr>
          <w:bCs/>
        </w:rPr>
        <w:t xml:space="preserve"> </w:t>
      </w:r>
      <w:r w:rsidRPr="00F60AC7">
        <w:rPr>
          <w:b/>
        </w:rPr>
        <w:t>kn</w:t>
      </w:r>
      <w:r w:rsidR="00010CFF" w:rsidRPr="00935FF8">
        <w:rPr>
          <w:bCs/>
        </w:rPr>
        <w:t>,</w:t>
      </w:r>
      <w:r w:rsidR="00010CFF">
        <w:rPr>
          <w:color w:val="000000"/>
        </w:rPr>
        <w:t xml:space="preserve"> </w:t>
      </w:r>
      <w:r w:rsidR="00010CFF">
        <w:rPr>
          <w:b/>
          <w:color w:val="000000"/>
        </w:rPr>
        <w:t xml:space="preserve">predaje se </w:t>
      </w:r>
      <w:r w:rsidR="00010CFF">
        <w:rPr>
          <w:color w:val="000000"/>
        </w:rPr>
        <w:t xml:space="preserve"> </w:t>
      </w:r>
      <w:r w:rsidR="00010CFF" w:rsidRPr="0012541E">
        <w:rPr>
          <w:b/>
          <w:color w:val="000000"/>
        </w:rPr>
        <w:t>kupcu</w:t>
      </w:r>
      <w:r w:rsidR="00010CFF" w:rsidRPr="0012541E">
        <w:rPr>
          <w:b/>
        </w:rPr>
        <w:t xml:space="preserve"> </w:t>
      </w:r>
      <w:r w:rsidRPr="0012541E">
        <w:rPr>
          <w:b/>
        </w:rPr>
        <w:t>Drago Mihaljević – Jurić Belišće, K. Tomislava 41, OIB: 31672741636</w:t>
      </w:r>
      <w:r>
        <w:rPr>
          <w:b/>
        </w:rPr>
        <w:t xml:space="preserve"> </w:t>
      </w:r>
      <w:r w:rsidR="00082B67">
        <w:t xml:space="preserve">koja </w:t>
      </w:r>
      <w:proofErr w:type="spellStart"/>
      <w:r w:rsidR="00082B67">
        <w:t>kupovnina</w:t>
      </w:r>
      <w:proofErr w:type="spellEnd"/>
      <w:r w:rsidR="00082B67">
        <w:t xml:space="preserve"> je uplaćena u cijelosti dana </w:t>
      </w:r>
      <w:r w:rsidR="00FC4A41">
        <w:t>17.6.2016. g.</w:t>
      </w:r>
    </w:p>
    <w:p w:rsidRDefault="00905363" w:rsidP="003511A3" w:rsidR="00905363">
      <w:pPr>
        <w:jc w:val="both"/>
      </w:pPr>
    </w:p>
    <w:p w:rsidRDefault="00846CC4" w:rsidP="00B17E62" w:rsidR="00A07B0E">
      <w:pPr>
        <w:jc w:val="both"/>
      </w:pPr>
      <w:r>
        <w:t xml:space="preserve">3. </w:t>
      </w:r>
      <w:r w:rsidR="0084627B">
        <w:t xml:space="preserve">Zemljišnoknjižni odjel </w:t>
      </w:r>
      <w:r w:rsidR="0012541E">
        <w:t>Beli Manastir</w:t>
      </w:r>
      <w:r w:rsidR="003511A3">
        <w:t xml:space="preserve"> </w:t>
      </w:r>
      <w:r w:rsidR="0084627B">
        <w:t xml:space="preserve">Općinskog suda u </w:t>
      </w:r>
      <w:r w:rsidR="0012541E">
        <w:t>Osijeku</w:t>
      </w:r>
      <w:r>
        <w:t xml:space="preserve"> Stalna služba </w:t>
      </w:r>
      <w:r w:rsidR="0012541E">
        <w:t>Beli Manastir</w:t>
      </w:r>
      <w:r>
        <w:t xml:space="preserve"> </w:t>
      </w:r>
      <w:r w:rsidR="0084627B">
        <w:t xml:space="preserve"> izvršit će upis prava vlasništva na predan</w:t>
      </w:r>
      <w:r w:rsidR="00FC4A41">
        <w:t>oj</w:t>
      </w:r>
      <w:r w:rsidR="0084627B">
        <w:t xml:space="preserve"> nekretnin</w:t>
      </w:r>
      <w:r w:rsidR="00FC4A41">
        <w:t>i</w:t>
      </w:r>
      <w:r w:rsidR="0084627B">
        <w:t xml:space="preserve"> u korist kupca</w:t>
      </w:r>
      <w:r>
        <w:t xml:space="preserve"> iz točke 1. i 2.</w:t>
      </w:r>
      <w:r w:rsidR="00FC4A41">
        <w:t xml:space="preserve"> ovog zaključka </w:t>
      </w:r>
      <w:r w:rsidR="00B17E62">
        <w:rPr>
          <w:color w:val="000000"/>
        </w:rPr>
        <w:t>i</w:t>
      </w:r>
      <w:r w:rsidR="0084627B">
        <w:t xml:space="preserve"> b</w:t>
      </w:r>
      <w:r w:rsidR="00386290">
        <w:t xml:space="preserve">risati sve terete i zabilježbe i </w:t>
      </w:r>
      <w:r w:rsidR="00560345">
        <w:t>to</w:t>
      </w:r>
      <w:r w:rsidR="00A07B0E">
        <w:t xml:space="preserve">: </w:t>
      </w:r>
    </w:p>
    <w:p w:rsidRDefault="00FD32DD" w:rsidP="00393B26" w:rsidR="00FD32DD">
      <w:pPr>
        <w:ind w:firstLine="708"/>
        <w:jc w:val="both"/>
      </w:pPr>
    </w:p>
    <w:p w:rsidRDefault="00FD32DD" w:rsidP="00393B26" w:rsidR="00FD32DD">
      <w:pPr>
        <w:ind w:firstLine="708"/>
        <w:jc w:val="both"/>
      </w:pPr>
    </w:p>
    <w:p w:rsidRDefault="002D43ED" w:rsidP="002D43ED" w:rsidR="002D43ED">
      <w:pPr>
        <w:ind w:firstLine="708"/>
        <w:jc w:val="both"/>
      </w:pPr>
      <w:r>
        <w:t xml:space="preserve">B </w:t>
      </w:r>
      <w:proofErr w:type="spellStart"/>
      <w:r>
        <w:t>Vlastovnica</w:t>
      </w:r>
      <w:proofErr w:type="spellEnd"/>
    </w:p>
    <w:p w:rsidRDefault="002D43ED" w:rsidP="002D43ED" w:rsidR="002D43ED">
      <w:pPr>
        <w:ind w:firstLine="708"/>
        <w:jc w:val="both"/>
      </w:pPr>
    </w:p>
    <w:p w:rsidRDefault="00B17E62" w:rsidP="00B17E62" w:rsidR="002D43ED" w:rsidRPr="00FC4A41">
      <w:pPr>
        <w:ind w:firstLine="708"/>
        <w:rPr>
          <w:color w:val="000000"/>
        </w:rPr>
      </w:pPr>
      <w:r w:rsidRPr="00FC4A41">
        <w:t>2.1</w:t>
      </w:r>
      <w:r w:rsidR="00FC4A41" w:rsidRPr="00FC4A41">
        <w:t xml:space="preserve"> </w:t>
      </w:r>
      <w:r w:rsidR="00FC4A41" w:rsidRPr="00FC4A41">
        <w:rPr>
          <w:color w:val="000000"/>
        </w:rPr>
        <w:t>Zaprimljeno 08.12.2014. broj Z-3170/14</w:t>
      </w:r>
      <w:r w:rsidR="00FC4A41" w:rsidRPr="00FC4A41">
        <w:rPr>
          <w:color w:val="000000"/>
        </w:rPr>
        <w:br/>
        <w:t xml:space="preserve">Na temelju rješenja Trgovačkog suda u Osijeku </w:t>
      </w:r>
      <w:proofErr w:type="spellStart"/>
      <w:r w:rsidR="00FC4A41" w:rsidRPr="00FC4A41">
        <w:rPr>
          <w:color w:val="000000"/>
        </w:rPr>
        <w:t>br.St</w:t>
      </w:r>
      <w:proofErr w:type="spellEnd"/>
      <w:r w:rsidR="00FC4A41" w:rsidRPr="00FC4A41">
        <w:rPr>
          <w:color w:val="000000"/>
        </w:rPr>
        <w:t xml:space="preserve">-349/14-10 od 04.12.2014 god. na nekretninama upisanim u A I, </w:t>
      </w:r>
      <w:proofErr w:type="spellStart"/>
      <w:r w:rsidR="00FC4A41" w:rsidRPr="00FC4A41">
        <w:rPr>
          <w:color w:val="000000"/>
        </w:rPr>
        <w:t>zabilježuje</w:t>
      </w:r>
      <w:proofErr w:type="spellEnd"/>
      <w:r w:rsidR="00FC4A41" w:rsidRPr="00FC4A41">
        <w:rPr>
          <w:color w:val="000000"/>
        </w:rPr>
        <w:t xml:space="preserve"> se otvaranje stečajnog postupka nad dužnikom </w:t>
      </w:r>
      <w:proofErr w:type="spellStart"/>
      <w:r w:rsidR="00FC4A41" w:rsidRPr="00FC4A41">
        <w:rPr>
          <w:color w:val="000000"/>
        </w:rPr>
        <w:t>Vetfarm</w:t>
      </w:r>
      <w:proofErr w:type="spellEnd"/>
      <w:r w:rsidR="00FC4A41" w:rsidRPr="00FC4A41">
        <w:rPr>
          <w:color w:val="000000"/>
        </w:rPr>
        <w:t xml:space="preserve"> d.o.o. Valpovo.</w:t>
      </w:r>
    </w:p>
    <w:p w:rsidRDefault="00FC4A41" w:rsidP="00B17E62" w:rsidR="00FC4A41" w:rsidRPr="00FC4A41">
      <w:pPr>
        <w:ind w:firstLine="708"/>
        <w:rPr>
          <w:color w:val="000000"/>
        </w:rPr>
      </w:pPr>
    </w:p>
    <w:p w:rsidRDefault="00FC4A41" w:rsidP="00B17E62" w:rsidR="00FC4A41" w:rsidRPr="00FC4A41">
      <w:pPr>
        <w:ind w:firstLine="708"/>
      </w:pPr>
      <w:r w:rsidRPr="00FC4A41">
        <w:rPr>
          <w:color w:val="000000"/>
        </w:rPr>
        <w:t>3.1  Zaprimljeno 05.05.2015. broj Z-1191/15</w:t>
      </w:r>
      <w:r w:rsidRPr="00FC4A41">
        <w:rPr>
          <w:color w:val="000000"/>
        </w:rPr>
        <w:br/>
        <w:t xml:space="preserve">Na temelju rješenja Trgovačkog suda u Osijeku br. 6 St-349/14-35 od 29.04.2015 godine, </w:t>
      </w:r>
      <w:proofErr w:type="spellStart"/>
      <w:r w:rsidRPr="00FC4A41">
        <w:rPr>
          <w:color w:val="000000"/>
        </w:rPr>
        <w:t>zabilježuje</w:t>
      </w:r>
      <w:proofErr w:type="spellEnd"/>
      <w:r w:rsidRPr="00FC4A41">
        <w:rPr>
          <w:color w:val="000000"/>
        </w:rPr>
        <w:t xml:space="preserve"> se prodaja nekretnina upisanih u A I, u stečajnom postupku nad dužnikom </w:t>
      </w:r>
      <w:proofErr w:type="spellStart"/>
      <w:r w:rsidRPr="00FC4A41">
        <w:rPr>
          <w:color w:val="000000"/>
        </w:rPr>
        <w:t>Vetfarm</w:t>
      </w:r>
      <w:proofErr w:type="spellEnd"/>
      <w:r w:rsidRPr="00FC4A41">
        <w:rPr>
          <w:color w:val="000000"/>
        </w:rPr>
        <w:t xml:space="preserve"> d.o.o. u stečaju Valpovo.</w:t>
      </w:r>
    </w:p>
    <w:p w:rsidRDefault="007379B6" w:rsidP="002D43ED" w:rsidR="007379B6">
      <w:pPr>
        <w:ind w:firstLine="708"/>
        <w:jc w:val="both"/>
      </w:pPr>
    </w:p>
    <w:p w:rsidRDefault="002D43ED" w:rsidP="002D43ED" w:rsidR="002D43ED">
      <w:pPr>
        <w:ind w:firstLine="708"/>
        <w:jc w:val="both"/>
      </w:pPr>
      <w:r>
        <w:t>C. Teretovnica</w:t>
      </w:r>
    </w:p>
    <w:p w:rsidRDefault="007379B6" w:rsidP="002D43ED" w:rsidR="007379B6">
      <w:pPr>
        <w:ind w:firstLine="708"/>
        <w:jc w:val="both"/>
      </w:pPr>
    </w:p>
    <w:p w:rsidRDefault="00FC4A41" w:rsidP="007379B6" w:rsidR="00FC4A41">
      <w:pPr>
        <w:rPr>
          <w:color w:val="000000"/>
        </w:rPr>
      </w:pPr>
      <w:r>
        <w:rPr>
          <w:color w:val="444444"/>
        </w:rPr>
        <w:t xml:space="preserve">5.1 </w:t>
      </w:r>
      <w:r w:rsidRPr="00FC4A41">
        <w:rPr>
          <w:color w:val="000000"/>
        </w:rPr>
        <w:t>Zaprimljeno 28.11.2011. broj Z-3506/11</w:t>
      </w:r>
      <w:r w:rsidRPr="00FC4A41">
        <w:rPr>
          <w:color w:val="000000"/>
        </w:rPr>
        <w:br/>
        <w:t xml:space="preserve">Na temelju Sporazuma o osiguranju od 12. rujna 2011, ovjereno po javnom bilježniku Ružici Gagro, Valpovo, pod </w:t>
      </w:r>
      <w:proofErr w:type="spellStart"/>
      <w:r w:rsidRPr="00FC4A41">
        <w:rPr>
          <w:color w:val="000000"/>
        </w:rPr>
        <w:t>br.OV</w:t>
      </w:r>
      <w:proofErr w:type="spellEnd"/>
      <w:r w:rsidRPr="00FC4A41">
        <w:rPr>
          <w:color w:val="000000"/>
        </w:rPr>
        <w:t>-7965/11, uknjižuje se pravo zaloga na nekretnine upisane u A I, za iznos od 350.000,00 kuna, za korist:</w:t>
      </w: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119"/>
        <w:gridCol w:w="8806"/>
      </w:tblGrid>
      <w:tr w:rsidTr="00FC4A41" w:rsidR="00FC4A41">
        <w:tc>
          <w:tcPr>
            <w:tcW w:type="auto" w:w="0"/>
            <w:tcBorders>
              <w:left w:space="0" w:sz="6" w:color="000000" w:val="single"/>
            </w:tcBorders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C4A41" w:rsidR="00FC4A41"/>
        </w:tc>
        <w:tc>
          <w:tcPr>
            <w:tcW w:type="auto" w:w="0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C4A41" w:rsidR="00FC4A41">
            <w:r>
              <w:rPr>
                <w:b/>
                <w:bCs/>
                <w:color w:val="000000"/>
                <w:sz w:val="15"/>
                <w:szCs w:val="15"/>
              </w:rPr>
              <w:t>IZGRADNJA D.O.O., OIB: 41488717007, TENJA, ANTUNA BARCA B.B.</w:t>
            </w:r>
          </w:p>
        </w:tc>
      </w:tr>
    </w:tbl>
    <w:p w:rsidRDefault="00FC4A41" w:rsidP="007379B6" w:rsidR="00FC4A41">
      <w:pPr>
        <w:rPr>
          <w:color w:val="444444"/>
        </w:rPr>
      </w:pPr>
      <w:r>
        <w:rPr>
          <w:color w:val="444444"/>
        </w:rPr>
        <w:t>Iznos tereta: 350.000,00 kn</w:t>
      </w:r>
    </w:p>
    <w:p w:rsidRDefault="00FC4A41" w:rsidP="007379B6" w:rsidR="00FC4A41">
      <w:pPr>
        <w:rPr>
          <w:color w:val="444444"/>
        </w:rPr>
      </w:pPr>
    </w:p>
    <w:p w:rsidRDefault="00FC4A41" w:rsidP="007379B6" w:rsidR="00FC4A41">
      <w:pPr>
        <w:rPr>
          <w:color w:val="000000"/>
        </w:rPr>
      </w:pPr>
      <w:r>
        <w:rPr>
          <w:color w:val="444444"/>
        </w:rPr>
        <w:t xml:space="preserve">6.1 </w:t>
      </w:r>
      <w:r w:rsidRPr="00FC4A41">
        <w:rPr>
          <w:color w:val="000000"/>
        </w:rPr>
        <w:t>Zaprimljeno 17.05.2012. broj Z-1365/12</w:t>
      </w:r>
      <w:r w:rsidRPr="00FC4A41">
        <w:rPr>
          <w:color w:val="000000"/>
        </w:rPr>
        <w:br/>
        <w:t>Temeljem rješenja o ovrsi ovog suda broj:</w:t>
      </w:r>
      <w:proofErr w:type="spellStart"/>
      <w:r w:rsidRPr="00FC4A41">
        <w:rPr>
          <w:color w:val="000000"/>
        </w:rPr>
        <w:t>Ovr</w:t>
      </w:r>
      <w:proofErr w:type="spellEnd"/>
      <w:r w:rsidRPr="00FC4A41">
        <w:rPr>
          <w:color w:val="000000"/>
        </w:rPr>
        <w:t xml:space="preserve">-385/12-2 od 16.05.2012.godine predbilježuje se ovršno založno pravo na nekretninama </w:t>
      </w:r>
      <w:proofErr w:type="spellStart"/>
      <w:r w:rsidRPr="00FC4A41">
        <w:rPr>
          <w:color w:val="000000"/>
        </w:rPr>
        <w:t>Vetfarm</w:t>
      </w:r>
      <w:proofErr w:type="spellEnd"/>
      <w:r w:rsidRPr="00FC4A41">
        <w:rPr>
          <w:color w:val="000000"/>
        </w:rPr>
        <w:t xml:space="preserve"> d.o.o. Valpovo upisanim u A, radi osiguranja novčane tražbine za iznos od 397.085,90 kuna zajedno sa zateznim kamatama </w:t>
      </w:r>
      <w:proofErr w:type="spellStart"/>
      <w:r w:rsidRPr="00FC4A41">
        <w:rPr>
          <w:color w:val="000000"/>
        </w:rPr>
        <w:t>počev</w:t>
      </w:r>
      <w:proofErr w:type="spellEnd"/>
      <w:r w:rsidRPr="00FC4A41">
        <w:rPr>
          <w:color w:val="000000"/>
        </w:rPr>
        <w:t xml:space="preserve"> od 16.04.2012.g. do isplate u visini eskontne stope HNB-a, koja je vrijedila zadnjeg dana polugodišta, uvećane za pet postotnih poena, te troškova u iznosu od 5.000,00 kuna, za korist:</w:t>
      </w:r>
    </w:p>
    <w:p w:rsidRDefault="00FC4A41" w:rsidP="007379B6" w:rsidR="00FC4A41" w:rsidRPr="00FC4A41">
      <w:pPr>
        <w:rPr>
          <w:color w:val="444444"/>
        </w:rPr>
      </w:pPr>
    </w:p>
    <w:p w:rsidRDefault="00FC4A41" w:rsidP="007379B6" w:rsidR="00FC4A41" w:rsidRPr="00FC4A41">
      <w:pPr>
        <w:rPr>
          <w:b/>
          <w:bCs/>
          <w:color w:val="000000"/>
        </w:rPr>
      </w:pPr>
      <w:r w:rsidRPr="00FC4A41">
        <w:rPr>
          <w:color w:val="444444"/>
        </w:rPr>
        <w:t xml:space="preserve"> </w:t>
      </w:r>
      <w:r w:rsidRPr="00FC4A41">
        <w:rPr>
          <w:b/>
          <w:bCs/>
          <w:color w:val="000000"/>
        </w:rPr>
        <w:t>REPUBLIKA HRVATSKA, MINISTARSTVO FINANCIJA-POREZNA UPRAVA</w:t>
      </w:r>
    </w:p>
    <w:p w:rsidRDefault="00FC4A41" w:rsidP="007379B6" w:rsidR="00FC4A41">
      <w:pPr>
        <w:rPr>
          <w:color w:val="444444"/>
        </w:rPr>
      </w:pPr>
      <w:r>
        <w:rPr>
          <w:color w:val="444444"/>
        </w:rPr>
        <w:t>Iznos tereta: 397.085,90 kn</w:t>
      </w:r>
    </w:p>
    <w:p w:rsidRDefault="00FC4A41" w:rsidP="007379B6" w:rsidR="00FC4A41">
      <w:pPr>
        <w:rPr>
          <w:color w:val="444444"/>
        </w:rPr>
      </w:pPr>
      <w:r>
        <w:rPr>
          <w:color w:val="444444"/>
        </w:rPr>
        <w:t>Primjedba: na 6.3</w:t>
      </w:r>
    </w:p>
    <w:p w:rsidRDefault="00FC4A41" w:rsidP="007379B6" w:rsidR="00FC4A41" w:rsidRPr="00FC4A41">
      <w:pPr>
        <w:rPr>
          <w:color w:val="444444"/>
        </w:rPr>
      </w:pPr>
    </w:p>
    <w:p w:rsidRDefault="00FC4A41" w:rsidP="007379B6" w:rsidR="00FC4A41" w:rsidRPr="00FC4A41">
      <w:pPr>
        <w:rPr>
          <w:color w:val="000000"/>
        </w:rPr>
      </w:pPr>
      <w:r w:rsidRPr="00FC4A41">
        <w:rPr>
          <w:color w:val="444444"/>
        </w:rPr>
        <w:t xml:space="preserve">6.2 </w:t>
      </w:r>
      <w:proofErr w:type="spellStart"/>
      <w:r w:rsidRPr="00FC4A41">
        <w:rPr>
          <w:color w:val="000000"/>
        </w:rPr>
        <w:t>Zabilježuje</w:t>
      </w:r>
      <w:proofErr w:type="spellEnd"/>
      <w:r w:rsidRPr="00FC4A41">
        <w:rPr>
          <w:color w:val="000000"/>
        </w:rPr>
        <w:t xml:space="preserve"> se da ovršno založno pravo i ovršnost tražbine imaju učinak da se ovrha na nekretninama upisanim u A I, smije provesti i prema trećoj osobi koja je te nekretnine kasnije stekla.</w:t>
      </w:r>
    </w:p>
    <w:p w:rsidRDefault="00FC4A41" w:rsidP="007379B6" w:rsidR="00FC4A41" w:rsidRPr="00FC4A41">
      <w:pPr>
        <w:rPr>
          <w:color w:val="000000"/>
        </w:rPr>
      </w:pPr>
    </w:p>
    <w:p w:rsidRDefault="00FC4A41" w:rsidP="007379B6" w:rsidR="00FC4A41">
      <w:pPr>
        <w:rPr>
          <w:color w:val="000000"/>
        </w:rPr>
      </w:pPr>
      <w:r w:rsidRPr="00FC4A41">
        <w:rPr>
          <w:color w:val="000000"/>
        </w:rPr>
        <w:t>6.3. Zaprimljeno 09.07.2012. broj Z-1813/12</w:t>
      </w:r>
      <w:r w:rsidRPr="00FC4A41">
        <w:rPr>
          <w:color w:val="000000"/>
        </w:rPr>
        <w:br/>
        <w:t xml:space="preserve">Na temelju </w:t>
      </w:r>
      <w:proofErr w:type="spellStart"/>
      <w:r w:rsidRPr="00FC4A41">
        <w:rPr>
          <w:color w:val="000000"/>
        </w:rPr>
        <w:t>ovosudnog</w:t>
      </w:r>
      <w:proofErr w:type="spellEnd"/>
      <w:r w:rsidRPr="00FC4A41">
        <w:rPr>
          <w:color w:val="000000"/>
        </w:rPr>
        <w:t xml:space="preserve"> pravomoćnog rješenja broj:OVR-385/12-2 od 16.05.2012. opravdava se predbilježba pod Z-1365/12.</w:t>
      </w:r>
    </w:p>
    <w:p w:rsidRDefault="00FC4A41" w:rsidP="007379B6" w:rsidR="00FC4A41" w:rsidRPr="00FC4A41">
      <w:pPr>
        <w:rPr>
          <w:color w:val="444444"/>
        </w:rPr>
      </w:pPr>
    </w:p>
    <w:p w:rsidRDefault="00FC4A41" w:rsidP="007379B6" w:rsidR="00FC4A41" w:rsidRPr="00FC4A41">
      <w:pPr>
        <w:rPr>
          <w:color w:val="444444"/>
        </w:rPr>
      </w:pPr>
    </w:p>
    <w:p w:rsidRDefault="002D43ED" w:rsidP="002D43ED" w:rsidR="002D43ED">
      <w:pPr>
        <w:ind w:left="1065"/>
        <w:jc w:val="center"/>
      </w:pPr>
      <w:r>
        <w:t>Obrazloženje</w:t>
      </w:r>
    </w:p>
    <w:p w:rsidRDefault="002D43ED" w:rsidP="002D43ED" w:rsidR="002D43ED">
      <w:pPr>
        <w:ind w:left="1425"/>
        <w:jc w:val="both"/>
      </w:pPr>
    </w:p>
    <w:p w:rsidRDefault="002D43ED" w:rsidP="002D43ED" w:rsidR="002D43ED">
      <w:pPr>
        <w:jc w:val="both"/>
      </w:pPr>
    </w:p>
    <w:p w:rsidRDefault="002D43ED" w:rsidP="002D43ED" w:rsidR="002D43ED">
      <w:pPr>
        <w:ind w:firstLine="708"/>
        <w:jc w:val="both"/>
      </w:pPr>
      <w:r>
        <w:t xml:space="preserve"> Rješenjem Trgovačkog suda u Osijeku broj St-</w:t>
      </w:r>
      <w:r w:rsidR="00FC4A41">
        <w:t>349/14</w:t>
      </w:r>
      <w:r w:rsidR="00C669C5">
        <w:t xml:space="preserve"> od </w:t>
      </w:r>
      <w:r w:rsidR="00FC4A41">
        <w:t>19. svibnja</w:t>
      </w:r>
      <w:r w:rsidR="00C669C5">
        <w:t xml:space="preserve"> 2016. g.</w:t>
      </w:r>
      <w:r>
        <w:t xml:space="preserve"> nekretnin</w:t>
      </w:r>
      <w:r w:rsidR="003335CC">
        <w:t>a</w:t>
      </w:r>
      <w:r>
        <w:t xml:space="preserve"> stečajnog dužnika </w:t>
      </w:r>
      <w:r w:rsidR="0012541E" w:rsidRPr="0012541E">
        <w:rPr>
          <w:b/>
        </w:rPr>
        <w:t xml:space="preserve">VETFARM   d.o.o. "u stečaju" Valpovo  Tina Ujevića 20 , OIB 66024669033, MBS 030014721 </w:t>
      </w:r>
      <w:r>
        <w:t>dosuđen</w:t>
      </w:r>
      <w:r w:rsidR="003335CC">
        <w:t xml:space="preserve">a je kupcu </w:t>
      </w:r>
      <w:r w:rsidR="0012541E">
        <w:t>Drago Mihaljević – Jurić Belišće, K. Tomislava 41, OIB: 31672741636</w:t>
      </w:r>
      <w:r w:rsidR="00C669C5">
        <w:t>.</w:t>
      </w:r>
      <w:r w:rsidR="0012541E">
        <w:t xml:space="preserve"> </w:t>
      </w:r>
    </w:p>
    <w:p w:rsidRDefault="002D43ED" w:rsidP="003335CC" w:rsidR="002D43ED">
      <w:pPr>
        <w:ind w:firstLine="708"/>
        <w:jc w:val="both"/>
      </w:pPr>
      <w:r>
        <w:t>Rješenje o dosudi nekretnine kupc</w:t>
      </w:r>
      <w:r w:rsidR="003335CC">
        <w:t xml:space="preserve">u </w:t>
      </w:r>
      <w:r w:rsidR="0012541E">
        <w:t xml:space="preserve">Drago Mihaljević – Jurić Belišće, K. Tomislava 41, OIB: 31672741636 </w:t>
      </w:r>
      <w:r w:rsidR="003335CC">
        <w:t xml:space="preserve"> </w:t>
      </w:r>
      <w:r>
        <w:t xml:space="preserve">postalo je pravomoćno </w:t>
      </w:r>
      <w:r w:rsidR="003335CC">
        <w:t xml:space="preserve">dana </w:t>
      </w:r>
      <w:r w:rsidR="0012541E">
        <w:t>7. lipnja</w:t>
      </w:r>
      <w:r w:rsidR="003335CC">
        <w:t xml:space="preserve"> 2016. g.</w:t>
      </w:r>
      <w:r>
        <w:t xml:space="preserve"> a kup</w:t>
      </w:r>
      <w:r w:rsidR="003335CC">
        <w:t>ac</w:t>
      </w:r>
      <w:r>
        <w:t xml:space="preserve"> je dužni iznos  u cijelosti uplati</w:t>
      </w:r>
      <w:r w:rsidR="003335CC">
        <w:t>o</w:t>
      </w:r>
      <w:r w:rsidR="0012541E">
        <w:t xml:space="preserve"> dana</w:t>
      </w:r>
      <w:r w:rsidR="00FC4A41">
        <w:t xml:space="preserve"> 17. lipnja 2016. g.</w:t>
      </w:r>
    </w:p>
    <w:p w:rsidRDefault="00FC4A41" w:rsidP="003335CC" w:rsidR="00FC4A41">
      <w:pPr>
        <w:ind w:firstLine="708"/>
        <w:jc w:val="both"/>
      </w:pPr>
    </w:p>
    <w:p w:rsidRDefault="00FC4A41" w:rsidP="003335CC" w:rsidR="00FC4A41">
      <w:pPr>
        <w:ind w:firstLine="708"/>
        <w:jc w:val="both"/>
      </w:pPr>
    </w:p>
    <w:p w:rsidRDefault="00FC4A41" w:rsidP="003335CC" w:rsidR="00FC4A41">
      <w:pPr>
        <w:ind w:firstLine="708"/>
        <w:jc w:val="both"/>
      </w:pPr>
    </w:p>
    <w:p w:rsidRDefault="00FC4A41" w:rsidP="003335CC" w:rsidR="00FC4A41">
      <w:pPr>
        <w:ind w:firstLine="708"/>
        <w:jc w:val="both"/>
      </w:pPr>
    </w:p>
    <w:p w:rsidRDefault="00FC4A41" w:rsidP="003335CC" w:rsidR="00FC4A41">
      <w:pPr>
        <w:ind w:firstLine="708"/>
        <w:jc w:val="both"/>
      </w:pPr>
    </w:p>
    <w:p w:rsidRDefault="00FC4A41" w:rsidP="003335CC" w:rsidR="00FC4A41">
      <w:pPr>
        <w:ind w:firstLine="708"/>
        <w:jc w:val="both"/>
      </w:pPr>
    </w:p>
    <w:p w:rsidRDefault="002D43ED" w:rsidP="002D43ED" w:rsidR="002D43ED">
      <w:pPr>
        <w:ind w:firstLine="1425"/>
        <w:jc w:val="both"/>
      </w:pPr>
      <w:r>
        <w:t xml:space="preserve"> </w:t>
      </w:r>
    </w:p>
    <w:p w:rsidRDefault="002D43ED" w:rsidP="002D43ED" w:rsidR="002D43ED">
      <w:pPr>
        <w:ind w:firstLine="708"/>
        <w:jc w:val="both"/>
      </w:pPr>
      <w:r>
        <w:t>S obzirom na gornje okolnosti, sud je temeljem čl. 6. st. 1. u svezi čl. 158. i 170. Stečajnog zakona u svezi s čl. 101. st. 4. Ovršnog zakona, odlučio kao u izreci ovog zaključka.</w:t>
      </w:r>
    </w:p>
    <w:p w:rsidRDefault="002D43ED" w:rsidP="002D43ED" w:rsidR="002D43ED">
      <w:pPr>
        <w:ind w:firstLine="708"/>
        <w:jc w:val="both"/>
      </w:pPr>
    </w:p>
    <w:p w:rsidRDefault="002D43ED" w:rsidP="003335CC" w:rsidR="002D43ED">
      <w:pPr>
        <w:jc w:val="both"/>
      </w:pPr>
    </w:p>
    <w:p w:rsidRDefault="00FC4A41" w:rsidP="003335CC" w:rsidR="00FC4A41">
      <w:pPr>
        <w:jc w:val="both"/>
      </w:pPr>
    </w:p>
    <w:p w:rsidRDefault="00FC4A41" w:rsidP="003335CC" w:rsidR="00FC4A41">
      <w:pPr>
        <w:jc w:val="both"/>
      </w:pPr>
    </w:p>
    <w:p w:rsidRDefault="000F2FD0" w:rsidP="000F2FD0" w:rsidR="002D43ED">
      <w:pPr>
        <w:tabs>
          <w:tab w:pos="5389" w:val="center"/>
          <w:tab w:pos="7335" w:val="left"/>
        </w:tabs>
        <w:ind w:left="1425"/>
      </w:pPr>
      <w:r>
        <w:tab/>
      </w:r>
      <w:r w:rsidR="002D43ED">
        <w:t xml:space="preserve">U Osijeku </w:t>
      </w:r>
      <w:r w:rsidR="0012541E">
        <w:t>4. srpnja</w:t>
      </w:r>
      <w:r>
        <w:t xml:space="preserve"> 2016. g.</w:t>
      </w:r>
    </w:p>
    <w:p w:rsidRDefault="002D43ED" w:rsidP="002D43ED" w:rsidR="002D43ED">
      <w:pPr>
        <w:ind w:left="1425"/>
        <w:jc w:val="center"/>
      </w:pPr>
    </w:p>
    <w:p w:rsidRDefault="002D43ED" w:rsidP="002D43ED" w:rsidR="002D43ED">
      <w:pPr>
        <w:ind w:left="1425"/>
        <w:jc w:val="both"/>
      </w:pPr>
    </w:p>
    <w:p w:rsidRDefault="002D43ED" w:rsidP="002D43ED" w:rsidR="002D43ED">
      <w:pPr>
        <w:ind w:left="1425"/>
        <w:jc w:val="both"/>
      </w:pPr>
    </w:p>
    <w:p w:rsidRDefault="002D43ED" w:rsidP="002D43ED" w:rsidR="000F2FD0">
      <w:pPr>
        <w:jc w:val="both"/>
      </w:pPr>
      <w:r>
        <w:t xml:space="preserve">Zapisničar                                                                   </w:t>
      </w:r>
      <w:r w:rsidR="000F2FD0">
        <w:t xml:space="preserve">                              </w:t>
      </w:r>
      <w:r>
        <w:t xml:space="preserve"> STEČAJN</w:t>
      </w:r>
      <w:r w:rsidR="000F2FD0">
        <w:t>A SUTKINJA</w:t>
      </w:r>
    </w:p>
    <w:p w:rsidRDefault="002D43ED" w:rsidP="002D43ED" w:rsidR="002D43ED">
      <w:pPr>
        <w:jc w:val="both"/>
      </w:pPr>
      <w:r>
        <w:t>Danijela Seku</w:t>
      </w:r>
      <w:r w:rsidR="000F2FD0">
        <w:t>lić</w:t>
      </w:r>
      <w:r w:rsidR="000F2FD0">
        <w:tab/>
      </w:r>
      <w:r w:rsidR="000F2FD0">
        <w:tab/>
      </w:r>
      <w:r w:rsidR="000F2FD0">
        <w:tab/>
      </w:r>
      <w:r w:rsidR="000F2FD0">
        <w:tab/>
      </w:r>
      <w:r w:rsidR="000F2FD0">
        <w:tab/>
      </w:r>
      <w:r w:rsidR="000F2FD0">
        <w:tab/>
      </w:r>
      <w:r w:rsidR="000F2FD0">
        <w:tab/>
        <w:t xml:space="preserve">                  </w:t>
      </w:r>
      <w:r>
        <w:t xml:space="preserve">  Nada Roso</w:t>
      </w:r>
    </w:p>
    <w:p w:rsidRDefault="002D43ED" w:rsidP="002D43ED" w:rsidR="002D43ED">
      <w:pPr>
        <w:ind w:left="1425"/>
        <w:jc w:val="both"/>
      </w:pPr>
    </w:p>
    <w:p w:rsidRDefault="002D43ED" w:rsidP="002D43ED" w:rsidR="002D43ED">
      <w:r>
        <w:t>NAPOMENA:</w:t>
      </w:r>
    </w:p>
    <w:p w:rsidRDefault="002D43ED" w:rsidP="002D43ED" w:rsidR="002D43ED">
      <w:r>
        <w:t xml:space="preserve">Protiv zaključka nije dopuštena žalba. </w:t>
      </w:r>
    </w:p>
    <w:p w:rsidRDefault="002D43ED" w:rsidP="002D43ED" w:rsidR="002D43ED"/>
    <w:p w:rsidRDefault="002D43ED" w:rsidP="002D43ED" w:rsidR="002D43ED"/>
    <w:p w:rsidRDefault="002D43ED" w:rsidP="002D43ED" w:rsidR="002D43ED">
      <w:pPr>
        <w:ind w:left="1425"/>
        <w:jc w:val="both"/>
      </w:pPr>
    </w:p>
    <w:p w:rsidRDefault="002D43ED" w:rsidP="002D43ED" w:rsidR="002D43ED">
      <w:pPr>
        <w:jc w:val="both"/>
      </w:pPr>
      <w:r>
        <w:t>DNA:</w:t>
      </w:r>
    </w:p>
    <w:p w:rsidRDefault="002D43ED" w:rsidP="002D43ED" w:rsidR="002D43ED">
      <w:pPr>
        <w:numPr>
          <w:ilvl w:val="0"/>
          <w:numId w:val="16"/>
        </w:numPr>
        <w:jc w:val="both"/>
      </w:pPr>
      <w:r>
        <w:t xml:space="preserve">st. uprav. </w:t>
      </w:r>
      <w:r w:rsidR="00C669C5">
        <w:t>Nada Gagro</w:t>
      </w:r>
    </w:p>
    <w:p w:rsidRDefault="00FC4A41" w:rsidP="002D43ED" w:rsidR="0012541E">
      <w:pPr>
        <w:numPr>
          <w:ilvl w:val="0"/>
          <w:numId w:val="16"/>
        </w:numPr>
        <w:jc w:val="both"/>
      </w:pPr>
      <w:r>
        <w:t xml:space="preserve">za </w:t>
      </w:r>
      <w:r w:rsidR="0012541E">
        <w:t xml:space="preserve">Drago Mihaljević – </w:t>
      </w:r>
      <w:r>
        <w:t xml:space="preserve"> pun. Zvonko Kuna odvjetnik iz Valpova, M. P. Katančića 16</w:t>
      </w:r>
    </w:p>
    <w:p w:rsidRDefault="00FC4A41" w:rsidP="002D43ED" w:rsidR="00FC4A41">
      <w:pPr>
        <w:numPr>
          <w:ilvl w:val="0"/>
          <w:numId w:val="16"/>
        </w:numPr>
        <w:jc w:val="both"/>
      </w:pPr>
      <w:proofErr w:type="spellStart"/>
      <w:r>
        <w:t>Izo</w:t>
      </w:r>
      <w:proofErr w:type="spellEnd"/>
      <w:r>
        <w:t>-građenje konzalting d.o.o. Osijek, Dunavska 43</w:t>
      </w:r>
    </w:p>
    <w:p w:rsidRDefault="00FC4A41" w:rsidP="002D43ED" w:rsidR="00FC4A41">
      <w:pPr>
        <w:numPr>
          <w:ilvl w:val="0"/>
          <w:numId w:val="16"/>
        </w:numPr>
        <w:jc w:val="both"/>
      </w:pPr>
      <w:proofErr w:type="spellStart"/>
      <w:r>
        <w:t>Izogradnja</w:t>
      </w:r>
      <w:proofErr w:type="spellEnd"/>
      <w:r>
        <w:t xml:space="preserve"> d.o.o. Tenja, A. Barca 50/a 31207 Tenja</w:t>
      </w:r>
    </w:p>
    <w:p w:rsidRDefault="00FC4A41" w:rsidP="002D43ED" w:rsidR="00FC4A41">
      <w:pPr>
        <w:numPr>
          <w:ilvl w:val="0"/>
          <w:numId w:val="16"/>
        </w:numPr>
        <w:jc w:val="both"/>
      </w:pPr>
      <w:r>
        <w:t>ŽDO Osijek</w:t>
      </w:r>
    </w:p>
    <w:p w:rsidRDefault="00C669C5" w:rsidP="002D43ED" w:rsidR="002D43ED">
      <w:pPr>
        <w:numPr>
          <w:ilvl w:val="0"/>
          <w:numId w:val="16"/>
        </w:numPr>
        <w:jc w:val="both"/>
      </w:pPr>
      <w:r>
        <w:t xml:space="preserve"> </w:t>
      </w:r>
      <w:r w:rsidR="00760EA3">
        <w:t xml:space="preserve">OS </w:t>
      </w:r>
      <w:r w:rsidR="0012541E">
        <w:t>Osijek</w:t>
      </w:r>
      <w:r w:rsidR="00760EA3">
        <w:t xml:space="preserve"> SS </w:t>
      </w:r>
      <w:r w:rsidR="0012541E">
        <w:t xml:space="preserve">B. Manastir </w:t>
      </w:r>
      <w:proofErr w:type="spellStart"/>
      <w:r w:rsidR="00760EA3">
        <w:t>zk</w:t>
      </w:r>
      <w:proofErr w:type="spellEnd"/>
      <w:r w:rsidR="00760EA3">
        <w:t xml:space="preserve">. odjel </w:t>
      </w:r>
      <w:r w:rsidR="0012541E">
        <w:t>Beli Manastir</w:t>
      </w:r>
      <w:r w:rsidR="002D43ED">
        <w:t xml:space="preserve"> uz </w:t>
      </w:r>
      <w:proofErr w:type="spellStart"/>
      <w:r w:rsidR="002D43ED">
        <w:t>rj</w:t>
      </w:r>
      <w:proofErr w:type="spellEnd"/>
      <w:r w:rsidR="002D43ED">
        <w:t xml:space="preserve">. o dosudi od </w:t>
      </w:r>
      <w:r w:rsidR="0012541E">
        <w:t>19.5.</w:t>
      </w:r>
      <w:r w:rsidR="000F2FD0">
        <w:t>2016.</w:t>
      </w:r>
      <w:r w:rsidR="002D43ED">
        <w:t xml:space="preserve"> g. s potvrdom pravomoćnosti</w:t>
      </w:r>
    </w:p>
    <w:p w:rsidRDefault="002D43ED" w:rsidP="002D43ED" w:rsidR="002D43ED">
      <w:pPr>
        <w:numPr>
          <w:ilvl w:val="0"/>
          <w:numId w:val="16"/>
        </w:numPr>
        <w:jc w:val="both"/>
      </w:pPr>
      <w:r>
        <w:t>e-</w:t>
      </w:r>
      <w:proofErr w:type="spellStart"/>
      <w:r>
        <w:t>ogl</w:t>
      </w:r>
      <w:proofErr w:type="spellEnd"/>
      <w:r>
        <w:t>. pl.</w:t>
      </w:r>
    </w:p>
    <w:p w:rsidRDefault="00760EA3" w:rsidP="002D43ED" w:rsidR="002D43ED">
      <w:pPr>
        <w:numPr>
          <w:ilvl w:val="0"/>
          <w:numId w:val="16"/>
        </w:numPr>
        <w:jc w:val="both"/>
      </w:pPr>
      <w:r>
        <w:t>K-</w:t>
      </w:r>
      <w:r w:rsidR="0012541E">
        <w:t>4.8.</w:t>
      </w:r>
    </w:p>
    <w:p w:rsidRDefault="003978AB" w:rsidP="003978AB" w:rsidR="003978AB">
      <w:pPr>
        <w:jc w:val="both"/>
      </w:pPr>
    </w:p>
    <w:p w:rsidRDefault="0084627B" w:rsidP="0084627B" w:rsidR="0084627B">
      <w:pPr>
        <w:ind w:left="1425"/>
        <w:jc w:val="both"/>
      </w:pPr>
    </w:p>
    <w:p w:rsidRDefault="00F257CB" w:rsidP="0084627B" w:rsidR="00F257CB">
      <w:pPr>
        <w:ind w:left="1425"/>
        <w:jc w:val="both"/>
      </w:pPr>
    </w:p>
    <w:p w:rsidRDefault="008A72EF" w:rsidP="0084627B" w:rsidR="008A72EF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8A72EF" w:rsidP="0084627B" w:rsidR="008A72EF">
      <w:pPr>
        <w:ind w:left="1425"/>
        <w:jc w:val="both"/>
      </w:pPr>
    </w:p>
    <w:p w:rsidRDefault="00D15D45" w:rsidP="0084627B" w:rsidR="00D15D45">
      <w:pPr>
        <w:ind w:left="1425"/>
        <w:jc w:val="both"/>
      </w:pPr>
    </w:p>
    <w:p w:rsidRDefault="008A72EF" w:rsidP="0084627B" w:rsidR="008A72EF">
      <w:pPr>
        <w:ind w:left="1425"/>
        <w:jc w:val="both"/>
      </w:pPr>
    </w:p>
    <w:p w:rsidRDefault="008A72EF" w:rsidP="0084627B" w:rsidR="008A72EF">
      <w:pPr>
        <w:ind w:left="1425"/>
        <w:jc w:val="both"/>
      </w:pPr>
    </w:p>
    <w:p w:rsidRDefault="00F257CB" w:rsidP="000F2FD0" w:rsidR="00F257CB" w:rsidRPr="00EB59E3">
      <w:pPr>
        <w:ind w:left="6480"/>
        <w:jc w:val="both"/>
      </w:pPr>
      <w:r w:rsidRPr="00EB59E3">
        <w:t>STEČAJN</w:t>
      </w:r>
      <w:r w:rsidR="000F2FD0">
        <w:t>A SUTKINJA</w:t>
      </w:r>
    </w:p>
    <w:p w:rsidRDefault="000F2FD0" w:rsidP="000F2FD0" w:rsidR="00F257CB" w:rsidRPr="00EB59E3">
      <w:pPr>
        <w:ind w:firstLine="708" w:left="4248"/>
        <w:jc w:val="both"/>
      </w:pPr>
      <w:r>
        <w:t xml:space="preserve">                               </w:t>
      </w:r>
      <w:r w:rsidR="00F257CB">
        <w:t xml:space="preserve">    </w:t>
      </w:r>
      <w:r w:rsidR="00F257CB" w:rsidRPr="00EB59E3">
        <w:t xml:space="preserve">Nada Roso, v.r. </w:t>
      </w:r>
    </w:p>
    <w:p w:rsidRDefault="00F257CB" w:rsidP="00F257CB" w:rsidR="00F257CB" w:rsidRPr="00EB59E3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F257CB" w:rsidP="00F257CB" w:rsidR="00F257CB" w:rsidRPr="00EB59E3">
      <w:pPr>
        <w:jc w:val="both"/>
      </w:pPr>
      <w:r w:rsidRPr="00EB59E3">
        <w:t>POUKA O PRAVNOM LIJEKU:</w:t>
      </w:r>
    </w:p>
    <w:p w:rsidRDefault="00F257CB" w:rsidP="00F257CB" w:rsidR="00F257CB" w:rsidRPr="00EB59E3">
      <w:pPr>
        <w:jc w:val="both"/>
      </w:pPr>
      <w:r w:rsidRPr="00EB59E3">
        <w:t>Protiv zaključka nije dopušten pravni lijek.</w:t>
      </w:r>
    </w:p>
    <w:p w:rsidRDefault="00F257CB" w:rsidP="00F257CB" w:rsidR="00F257CB" w:rsidRPr="00EB59E3"/>
    <w:p w:rsidRDefault="00F257CB" w:rsidP="00F257CB" w:rsidR="00F257CB">
      <w:r w:rsidRPr="00EB59E3">
        <w:tab/>
      </w:r>
      <w:r w:rsidRPr="00EB59E3">
        <w:tab/>
      </w:r>
      <w:r w:rsidRPr="00EB59E3">
        <w:tab/>
      </w:r>
      <w:r w:rsidRPr="00EB59E3">
        <w:tab/>
      </w:r>
      <w:r w:rsidRPr="00EB59E3">
        <w:tab/>
      </w:r>
      <w:r w:rsidRPr="00EB59E3">
        <w:tab/>
      </w:r>
      <w:r w:rsidRPr="00EB59E3">
        <w:tab/>
      </w:r>
      <w:r w:rsidRPr="00EB59E3">
        <w:tab/>
      </w:r>
      <w:r w:rsidRPr="00EB59E3">
        <w:tab/>
      </w:r>
      <w:r w:rsidRPr="00EB59E3">
        <w:tab/>
        <w:t xml:space="preserve">Za točnost </w:t>
      </w:r>
      <w:proofErr w:type="spellStart"/>
      <w:r>
        <w:t>otpravka</w:t>
      </w:r>
      <w:proofErr w:type="spellEnd"/>
    </w:p>
    <w:p w:rsidRDefault="00F257CB" w:rsidP="00F257CB" w:rsidR="00F257CB">
      <w:pPr>
        <w:ind w:firstLine="720" w:left="6480"/>
      </w:pPr>
      <w:r>
        <w:t>Ovlašteni službenik</w:t>
      </w:r>
    </w:p>
    <w:p w:rsidRDefault="00F257CB" w:rsidP="00F257CB" w:rsidR="00F257CB" w:rsidRPr="00EB59E3">
      <w:pPr>
        <w:ind w:firstLine="720" w:left="6480"/>
      </w:pPr>
      <w:r>
        <w:t xml:space="preserve">  Danijela Sekulić</w:t>
      </w:r>
    </w:p>
    <w:p w:rsidRDefault="00F257CB" w:rsidP="00F257CB" w:rsidR="00F257CB">
      <w:pPr>
        <w:jc w:val="both"/>
      </w:pPr>
    </w:p>
    <w:p w:rsidRDefault="00F257CB" w:rsidP="00F257CB" w:rsidR="00F257CB">
      <w:pPr>
        <w:jc w:val="both"/>
      </w:pPr>
    </w:p>
    <w:sectPr w:rsidR="00F257CB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7B8F" w:rsidR="00E87B8F">
      <w:r>
        <w:separator/>
      </w:r>
    </w:p>
  </w:endnote>
  <w:endnote w:id="0" w:type="continuationSeparator">
    <w:p w:rsidRDefault="00E87B8F" w:rsidR="00E87B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7B8F" w:rsidR="00E87B8F">
      <w:r>
        <w:separator/>
      </w:r>
    </w:p>
  </w:footnote>
  <w:footnote w:id="0" w:type="continuationSeparator">
    <w:p w:rsidRDefault="00E87B8F" w:rsidR="00E87B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5EF5" w:rsidR="00D15EF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15EF5" w:rsidR="00D15EF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5EF5" w:rsidR="00D15EF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86C4A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D15EF5" w:rsidR="00D15EF5">
    <w:pPr>
      <w:pStyle w:val="Zaglavlje"/>
    </w:pPr>
  </w:p>
  <w:p w:rsidRDefault="00D15EF5" w:rsidR="00D15EF5">
    <w:pPr>
      <w:pStyle w:val="Zaglavlje"/>
    </w:pPr>
  </w:p>
  <w:p w:rsidRDefault="00D15EF5" w:rsidP="0012541E" w:rsidR="0012541E">
    <w:pPr>
      <w:jc w:val="right"/>
    </w:pPr>
    <w:r>
      <w:tab/>
    </w:r>
    <w:r>
      <w:tab/>
    </w:r>
    <w:r w:rsidR="0012541E">
      <w:t>6 St-349/14-81</w:t>
    </w:r>
  </w:p>
  <w:p w:rsidRDefault="00D15EF5" w:rsidP="00905363" w:rsidR="00D15EF5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5EF5" w:rsidR="00D15EF5">
    <w:pPr>
      <w:pStyle w:val="Zaglavlje"/>
    </w:pPr>
  </w:p>
  <w:p w:rsidRDefault="00D15EF5" w:rsidR="00D15EF5">
    <w:pPr>
      <w:pStyle w:val="Zaglavlje"/>
    </w:pPr>
  </w:p>
  <w:p w:rsidRDefault="00D15EF5" w:rsidR="00D15EF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041EA7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1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8FC31C5"/>
    <w:multiLevelType w:val="hybridMultilevel"/>
    <w:tmpl w:val="1FFED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25A551B"/>
    <w:multiLevelType w:val="hybridMultilevel"/>
    <w:tmpl w:val="592C4282"/>
    <w:lvl w:tplc="591AD5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7">
    <w:nsid w:val="46A43475"/>
    <w:multiLevelType w:val="hybridMultilevel"/>
    <w:tmpl w:val="41B643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07A17D7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10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1">
    <w:nsid w:val="58D82F17"/>
    <w:multiLevelType w:val="hybridMultilevel"/>
    <w:tmpl w:val="592C4282"/>
    <w:lvl w:tplc="591AD5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2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4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17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18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0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2"/>
  </w:num>
  <w:num w:numId="2">
    <w:abstractNumId w:val="14"/>
  </w:num>
  <w:num w:numId="3">
    <w:abstractNumId w:val="16"/>
  </w:num>
  <w:num w:numId="4">
    <w:abstractNumId w:val="8"/>
  </w:num>
  <w:num w:numId="5">
    <w:abstractNumId w:val="15"/>
  </w:num>
  <w:num w:numId="6">
    <w:abstractNumId w:val="17"/>
  </w:num>
  <w:num w:numId="7">
    <w:abstractNumId w:val="18"/>
  </w:num>
  <w:num w:numId="8">
    <w:abstractNumId w:val="10"/>
  </w:num>
  <w:num w:numId="9">
    <w:abstractNumId w:val="19"/>
  </w:num>
  <w:num w:numId="10">
    <w:abstractNumId w:val="2"/>
  </w:num>
  <w:num w:numId="11">
    <w:abstractNumId w:val="6"/>
  </w:num>
  <w:num w:numId="12">
    <w:abstractNumId w:val="20"/>
  </w:num>
  <w:num w:numId="13">
    <w:abstractNumId w:val="1"/>
  </w:num>
  <w:num w:numId="14">
    <w:abstractNumId w:val="13"/>
  </w:num>
  <w:num w:numId="15">
    <w:abstractNumId w:val="4"/>
  </w:num>
  <w:num w:numId="16">
    <w:abstractNumId w:val="3"/>
  </w:num>
  <w:num w:numId="17">
    <w:abstractNumId w:val="0"/>
  </w:num>
  <w:num w:numId="18">
    <w:abstractNumId w:val="5"/>
  </w:num>
  <w:num w:numId="19">
    <w:abstractNumId w:val="11"/>
  </w:num>
  <w:num w:numId="20">
    <w:abstractNumId w:val="9"/>
  </w:num>
  <w:num w:numId="21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0CFF"/>
    <w:rsid w:val="00014568"/>
    <w:rsid w:val="00015C57"/>
    <w:rsid w:val="00020F00"/>
    <w:rsid w:val="00034E5E"/>
    <w:rsid w:val="000358A8"/>
    <w:rsid w:val="00037F02"/>
    <w:rsid w:val="00043E8B"/>
    <w:rsid w:val="0005668D"/>
    <w:rsid w:val="00070955"/>
    <w:rsid w:val="000716DB"/>
    <w:rsid w:val="00072104"/>
    <w:rsid w:val="00081501"/>
    <w:rsid w:val="00082B67"/>
    <w:rsid w:val="000A42BC"/>
    <w:rsid w:val="000A6105"/>
    <w:rsid w:val="000B573E"/>
    <w:rsid w:val="000C75FF"/>
    <w:rsid w:val="000D4086"/>
    <w:rsid w:val="000F0255"/>
    <w:rsid w:val="000F2FD0"/>
    <w:rsid w:val="000F4A51"/>
    <w:rsid w:val="00100221"/>
    <w:rsid w:val="00102DF2"/>
    <w:rsid w:val="00103E2E"/>
    <w:rsid w:val="00111E95"/>
    <w:rsid w:val="00114985"/>
    <w:rsid w:val="001158DF"/>
    <w:rsid w:val="0011607C"/>
    <w:rsid w:val="0012541E"/>
    <w:rsid w:val="0012580D"/>
    <w:rsid w:val="00155C69"/>
    <w:rsid w:val="00165DD6"/>
    <w:rsid w:val="0018745E"/>
    <w:rsid w:val="001923B0"/>
    <w:rsid w:val="00193FD2"/>
    <w:rsid w:val="001A7119"/>
    <w:rsid w:val="001B691C"/>
    <w:rsid w:val="001C7225"/>
    <w:rsid w:val="001E06D7"/>
    <w:rsid w:val="001E18B5"/>
    <w:rsid w:val="00242171"/>
    <w:rsid w:val="002531DC"/>
    <w:rsid w:val="00261DD7"/>
    <w:rsid w:val="00267F79"/>
    <w:rsid w:val="0029177B"/>
    <w:rsid w:val="002A0808"/>
    <w:rsid w:val="002A498E"/>
    <w:rsid w:val="002B5105"/>
    <w:rsid w:val="002C7BB6"/>
    <w:rsid w:val="002D3C4E"/>
    <w:rsid w:val="002D43ED"/>
    <w:rsid w:val="002E6AA0"/>
    <w:rsid w:val="002F78B9"/>
    <w:rsid w:val="00316FFD"/>
    <w:rsid w:val="003335CC"/>
    <w:rsid w:val="00333655"/>
    <w:rsid w:val="0033428F"/>
    <w:rsid w:val="003372B5"/>
    <w:rsid w:val="00350FA5"/>
    <w:rsid w:val="003511A3"/>
    <w:rsid w:val="00356785"/>
    <w:rsid w:val="0035718F"/>
    <w:rsid w:val="00363AC4"/>
    <w:rsid w:val="00365EB5"/>
    <w:rsid w:val="00386290"/>
    <w:rsid w:val="00393B26"/>
    <w:rsid w:val="003978AB"/>
    <w:rsid w:val="003A554D"/>
    <w:rsid w:val="003B1D58"/>
    <w:rsid w:val="003C1D60"/>
    <w:rsid w:val="003C2E87"/>
    <w:rsid w:val="003E5EEC"/>
    <w:rsid w:val="003F0E69"/>
    <w:rsid w:val="003F7074"/>
    <w:rsid w:val="00405CDB"/>
    <w:rsid w:val="00420EE5"/>
    <w:rsid w:val="00433769"/>
    <w:rsid w:val="00437703"/>
    <w:rsid w:val="004572F5"/>
    <w:rsid w:val="004651E8"/>
    <w:rsid w:val="00470300"/>
    <w:rsid w:val="004729F3"/>
    <w:rsid w:val="004B1F30"/>
    <w:rsid w:val="004B3AE7"/>
    <w:rsid w:val="004B3D9B"/>
    <w:rsid w:val="004E03C2"/>
    <w:rsid w:val="004F2B9D"/>
    <w:rsid w:val="00514167"/>
    <w:rsid w:val="0052368D"/>
    <w:rsid w:val="00551F22"/>
    <w:rsid w:val="0055370E"/>
    <w:rsid w:val="00560345"/>
    <w:rsid w:val="00575B4B"/>
    <w:rsid w:val="005964BB"/>
    <w:rsid w:val="005A15E5"/>
    <w:rsid w:val="005A6222"/>
    <w:rsid w:val="005B609C"/>
    <w:rsid w:val="005B6CBA"/>
    <w:rsid w:val="005C0E1E"/>
    <w:rsid w:val="005C4314"/>
    <w:rsid w:val="005D2CAF"/>
    <w:rsid w:val="005D76EF"/>
    <w:rsid w:val="005E02CF"/>
    <w:rsid w:val="005E558D"/>
    <w:rsid w:val="006012CC"/>
    <w:rsid w:val="00602FFC"/>
    <w:rsid w:val="006145D8"/>
    <w:rsid w:val="006315D8"/>
    <w:rsid w:val="00632BA1"/>
    <w:rsid w:val="006370CF"/>
    <w:rsid w:val="00662F00"/>
    <w:rsid w:val="00666DFD"/>
    <w:rsid w:val="00672D37"/>
    <w:rsid w:val="00690297"/>
    <w:rsid w:val="00695AD9"/>
    <w:rsid w:val="006976A3"/>
    <w:rsid w:val="006B17D9"/>
    <w:rsid w:val="006C1EE3"/>
    <w:rsid w:val="006D6978"/>
    <w:rsid w:val="006F3607"/>
    <w:rsid w:val="00733C3D"/>
    <w:rsid w:val="00734462"/>
    <w:rsid w:val="007379B6"/>
    <w:rsid w:val="0076065C"/>
    <w:rsid w:val="00760EA3"/>
    <w:rsid w:val="00763833"/>
    <w:rsid w:val="00764C83"/>
    <w:rsid w:val="00767088"/>
    <w:rsid w:val="0076779C"/>
    <w:rsid w:val="0077397E"/>
    <w:rsid w:val="00775AA3"/>
    <w:rsid w:val="007761FB"/>
    <w:rsid w:val="007845C8"/>
    <w:rsid w:val="00792EE8"/>
    <w:rsid w:val="007A2A11"/>
    <w:rsid w:val="007B4D38"/>
    <w:rsid w:val="007E4DD9"/>
    <w:rsid w:val="00801C75"/>
    <w:rsid w:val="00824AFA"/>
    <w:rsid w:val="00830B2E"/>
    <w:rsid w:val="008326A9"/>
    <w:rsid w:val="0083779B"/>
    <w:rsid w:val="008419B9"/>
    <w:rsid w:val="0084627B"/>
    <w:rsid w:val="00846CC4"/>
    <w:rsid w:val="00847615"/>
    <w:rsid w:val="00853215"/>
    <w:rsid w:val="00857BAA"/>
    <w:rsid w:val="0086125B"/>
    <w:rsid w:val="00864CDA"/>
    <w:rsid w:val="00870C8C"/>
    <w:rsid w:val="0088426E"/>
    <w:rsid w:val="00886C4A"/>
    <w:rsid w:val="008927D2"/>
    <w:rsid w:val="008A300F"/>
    <w:rsid w:val="008A3350"/>
    <w:rsid w:val="008A72EF"/>
    <w:rsid w:val="008B6850"/>
    <w:rsid w:val="008D37BB"/>
    <w:rsid w:val="008D4CA6"/>
    <w:rsid w:val="00901EED"/>
    <w:rsid w:val="00902607"/>
    <w:rsid w:val="00904FAA"/>
    <w:rsid w:val="00905363"/>
    <w:rsid w:val="00925E5F"/>
    <w:rsid w:val="0094128C"/>
    <w:rsid w:val="00944AED"/>
    <w:rsid w:val="00946342"/>
    <w:rsid w:val="009516A0"/>
    <w:rsid w:val="00973133"/>
    <w:rsid w:val="009B72A4"/>
    <w:rsid w:val="009E299F"/>
    <w:rsid w:val="00A0408F"/>
    <w:rsid w:val="00A07B0E"/>
    <w:rsid w:val="00A3682D"/>
    <w:rsid w:val="00A41D6B"/>
    <w:rsid w:val="00A64C12"/>
    <w:rsid w:val="00A652E1"/>
    <w:rsid w:val="00A75237"/>
    <w:rsid w:val="00AA02FE"/>
    <w:rsid w:val="00AA7BA7"/>
    <w:rsid w:val="00AB71FE"/>
    <w:rsid w:val="00B11FDD"/>
    <w:rsid w:val="00B17E62"/>
    <w:rsid w:val="00B2515B"/>
    <w:rsid w:val="00B2798C"/>
    <w:rsid w:val="00B47625"/>
    <w:rsid w:val="00B47CF8"/>
    <w:rsid w:val="00B56C02"/>
    <w:rsid w:val="00B65007"/>
    <w:rsid w:val="00B805CD"/>
    <w:rsid w:val="00BA388C"/>
    <w:rsid w:val="00BA441E"/>
    <w:rsid w:val="00BC5C48"/>
    <w:rsid w:val="00BF79EC"/>
    <w:rsid w:val="00C26D1C"/>
    <w:rsid w:val="00C3127D"/>
    <w:rsid w:val="00C428B5"/>
    <w:rsid w:val="00C5562A"/>
    <w:rsid w:val="00C63693"/>
    <w:rsid w:val="00C6437F"/>
    <w:rsid w:val="00C669C5"/>
    <w:rsid w:val="00C70563"/>
    <w:rsid w:val="00C82365"/>
    <w:rsid w:val="00C95B2E"/>
    <w:rsid w:val="00CA0E6D"/>
    <w:rsid w:val="00CA5E07"/>
    <w:rsid w:val="00CB37D0"/>
    <w:rsid w:val="00CC321F"/>
    <w:rsid w:val="00CC466F"/>
    <w:rsid w:val="00CD05EA"/>
    <w:rsid w:val="00CE6704"/>
    <w:rsid w:val="00CE6749"/>
    <w:rsid w:val="00CF14CE"/>
    <w:rsid w:val="00CF23D3"/>
    <w:rsid w:val="00D11521"/>
    <w:rsid w:val="00D15D45"/>
    <w:rsid w:val="00D15EF5"/>
    <w:rsid w:val="00D16D3E"/>
    <w:rsid w:val="00D26304"/>
    <w:rsid w:val="00D320F1"/>
    <w:rsid w:val="00D3268C"/>
    <w:rsid w:val="00D42D3E"/>
    <w:rsid w:val="00D446EF"/>
    <w:rsid w:val="00D57538"/>
    <w:rsid w:val="00D6245A"/>
    <w:rsid w:val="00DA30BE"/>
    <w:rsid w:val="00E14F81"/>
    <w:rsid w:val="00E20D25"/>
    <w:rsid w:val="00E269A3"/>
    <w:rsid w:val="00E31AF2"/>
    <w:rsid w:val="00E31F9E"/>
    <w:rsid w:val="00E35928"/>
    <w:rsid w:val="00E50428"/>
    <w:rsid w:val="00E6367B"/>
    <w:rsid w:val="00E71337"/>
    <w:rsid w:val="00E7394B"/>
    <w:rsid w:val="00E87B8F"/>
    <w:rsid w:val="00EB185D"/>
    <w:rsid w:val="00ED1853"/>
    <w:rsid w:val="00EE1868"/>
    <w:rsid w:val="00EF2B4D"/>
    <w:rsid w:val="00F036A3"/>
    <w:rsid w:val="00F257CB"/>
    <w:rsid w:val="00F25F91"/>
    <w:rsid w:val="00F45DD4"/>
    <w:rsid w:val="00F50565"/>
    <w:rsid w:val="00F63D27"/>
    <w:rsid w:val="00F661AF"/>
    <w:rsid w:val="00F70CCD"/>
    <w:rsid w:val="00F8328B"/>
    <w:rsid w:val="00FA0CE4"/>
    <w:rsid w:val="00FC4A41"/>
    <w:rsid w:val="00FD32DD"/>
    <w:rsid w:val="00FD38F4"/>
    <w:rsid w:val="00FD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857BAA"/>
    <w:rPr>
      <w:b/>
      <w:bCs/>
    </w:rPr>
  </w:style>
  <w:style w:customStyle="true" w:styleId="TijelotekstaChar" w:type="character">
    <w:name w:val="Tijelo teksta Char"/>
    <w:link w:val="Tijeloteksta"/>
    <w:rsid w:val="00034E5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86C4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86C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6C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6C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6C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857BAA"/>
    <w:rPr>
      <w:b/>
      <w:bCs/>
    </w:rPr>
  </w:style>
  <w:style w:customStyle="1" w:styleId="TijelotekstaChar" w:type="character">
    <w:name w:val="Tijelo teksta Char"/>
    <w:link w:val="Tijeloteksta"/>
    <w:rsid w:val="00034E5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86C4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86C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6C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6C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6C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785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213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07357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53947476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99579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308316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05244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22138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198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76148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4557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510460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378505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89063003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0639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0573161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560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03654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9633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781364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5477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085021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032452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02060345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01494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37009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1576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80816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867691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0833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7994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0338527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86060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77755877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44667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9360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77007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2318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5736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0094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9447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8239041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4346745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856920415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411473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66861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5895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68602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805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90184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9405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717902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542559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2220140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139830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30663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6522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1028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07928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232775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349</izvorni_sadrzaj>
    <derivirana_varijabla naziv="DomainObject.Predmet.Broj_1">349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2014.</izvorni_sadrzaj>
    <derivirana_varijabla naziv="DomainObject.Predmet.DatumOsnivanja_1">31.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St-349/2014</izvorni_sadrzaj>
    <derivirana_varijabla naziv="DomainObject.Predmet.OznakaBroj_1">St-349/2014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VETFARM društvo s ograničenom odgovornošću za trgovinu na veliko i malo</izvorni_sadrzaj>
    <derivirana_varijabla naziv="DomainObject.Predmet.ProtustrankaFormated_1">  VETFARM društvo s ograničenom odgovornošću za trgovinu na veliko i malo</derivirana_varijabla>
  </DomainObject.Predmet.ProtustrankaFormated>
  <DomainObject.Predmet.ProtustrankaFormatedOIB>
    <izvorni_sadrzaj>  VETFARM društvo s ograničenom odgovornošću za trgovinu na veliko i malo, OIB 66024669033</izvorni_sadrzaj>
    <derivirana_varijabla naziv="DomainObject.Predmet.ProtustrankaFormatedOIB_1">  VETFARM društvo s ograničenom odgovornošću za trgovinu na veliko i malo, OIB 66024669033</derivirana_varijabla>
  </DomainObject.Predmet.ProtustrankaFormatedOIB>
  <DomainObject.Predmet.ProtustrankaFormatedWithAdress>
    <izvorni_sadrzaj> VETFARM društvo s ograničenom odgovornošću za trgovinu na veliko i malo, Tina Ujevića 20, 31550 Valpovo</izvorni_sadrzaj>
    <derivirana_varijabla naziv="DomainObject.Predmet.ProtustrankaFormatedWithAdress_1"> VETFARM društvo s ograničenom odgovornošću za trgovinu na veliko i malo, Tina Ujevića 20, 31550 Valpovo</derivirana_varijabla>
  </DomainObject.Predmet.ProtustrankaFormatedWithAdress>
  <DomainObject.Predmet.ProtustrankaFormatedWithAdressOIB>
    <izvorni_sadrzaj> VETFARM društvo s ograničenom odgovornošću za trgovinu na veliko i malo, OIB 66024669033, Tina Ujevića 20, 31550 Valpovo</izvorni_sadrzaj>
    <derivirana_varijabla naziv="DomainObject.Predmet.ProtustrankaFormatedWithAdressOIB_1"> VETFARM društvo s ograničenom odgovornošću za trgovinu na veliko i malo, OIB 66024669033, Tina Ujevića 20, 31550 Valpovo</derivirana_varijabla>
  </DomainObject.Predmet.ProtustrankaFormatedWithAdressOIB>
  <DomainObject.Predmet.ProtustrankaWithAdress>
    <izvorni_sadrzaj>VETFARM društvo s ograničenom odgovornošću za trgovinu na veliko i malo Tina Ujevića 20, 31550 Valpovo</izvorni_sadrzaj>
    <derivirana_varijabla naziv="DomainObject.Predmet.ProtustrankaWithAdress_1">VETFARM društvo s ograničenom odgovornošću za trgovinu na veliko i malo Tina Ujevića 20, 31550 Valpovo</derivirana_varijabla>
  </DomainObject.Predmet.ProtustrankaWithAdress>
  <DomainObject.Predmet.ProtustrankaWithAdressOIB>
    <izvorni_sadrzaj>VETFARM društvo s ograničenom odgovornošću za trgovinu na veliko i malo, OIB 66024669033, Tina Ujevića 20, 31550 Valpovo</izvorni_sadrzaj>
    <derivirana_varijabla naziv="DomainObject.Predmet.ProtustrankaWithAdressOIB_1">VETFARM društvo s ograničenom odgovornošću za trgovinu na veliko i malo, OIB 66024669033, Tina Ujevića 20, 31550 Valpovo</derivirana_varijabla>
  </DomainObject.Predmet.ProtustrankaWithAdressOIB>
  <DomainObject.Predmet.ProtustrankaNazivFormated>
    <izvorni_sadrzaj>VETFARM društvo s ograničenom odgovornošću za trgovinu na veliko i malo</izvorni_sadrzaj>
    <derivirana_varijabla naziv="DomainObject.Predmet.ProtustrankaNazivFormated_1">VETFARM društvo s ograničenom odgovornošću za trgovinu na veliko i malo</derivirana_varijabla>
  </DomainObject.Predmet.ProtustrankaNazivFormated>
  <DomainObject.Predmet.ProtustrankaNazivFormatedOIB>
    <izvorni_sadrzaj>VETFARM društvo s ograničenom odgovornošću za trgovinu na veliko i malo, OIB 66024669033</izvorni_sadrzaj>
    <derivirana_varijabla naziv="DomainObject.Predmet.ProtustrankaNazivFormatedOIB_1">VETFARM društvo s ograničenom odgovornošću za trgovinu na veliko i malo, OIB 66024669033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ODVJETNIŠTVO U OSIJEKU</izvorni_sadrzaj>
    <derivirana_varijabla naziv="DomainObject.Predmet.StrankaFormated_1">  RH MF PU PODRUČNI URED OSIJEK zastupanog po punomoćniku ŽUPANIJSKO DRŽAVNO ODVJETNIŠTVO U OSIJEKU</derivirana_varijabla>
  </DomainObject.Predmet.StrankaFormated>
  <DomainObject.Predmet.StrankaFormatedOIB>
    <izvorni_sadrzaj>  RH MF PU PODRUČNI URED OSIJEK, OIB 18683136487 zastupanog po punomoćniku ŽUPANIJSKO DRŽAVNO ODVJETNIŠTVO U OSIJEKU</izvorni_sadrzaj>
    <derivirana_varijabla naziv="DomainObject.Predmet.StrankaFormatedOIB_1">  RH MF PU PODRUČNI URED OSIJEK, OIB 18683136487 zastupanog po punomoćniku ŽUPANIJSKO DRŽAVNO ODVJETNIŠTVO U OSIJEKU</derivirana_varijabla>
  </DomainObject.Predmet.StrankaFormatedOIB>
  <DomainObject.Predmet.StrankaFormatedWithAdress>
    <izvorni_sadrzaj> RH MF PU PODRUČNI URED OSIJEK zastupanog po punomoćniku ŽUPANIJSKO DRŽAVNO ODVJETNIŠTVO U OSIJEKU</izvorni_sadrzaj>
    <derivirana_varijabla naziv="DomainObject.Predmet.StrankaFormatedWithAdress_1"> RH MF PU PODRUČNI URED OSIJEK zastupanog po punomoćniku ŽUPANIJSKO DRŽAVNO ODVJETNIŠTVO U OSIJEKU</derivirana_varijabla>
  </DomainObject.Predmet.StrankaFormatedWithAdress>
  <DomainObject.Predmet.StrankaFormatedWithAdressOIB>
    <izvorni_sadrzaj> RH MF PU PODRUČNI URED OSIJEK, OIB 18683136487 zastupanog po punomoćniku ŽUPANIJSKO DRŽAVNO ODVJETNIŠTVO U OSIJEKU</izvorni_sadrzaj>
    <derivirana_varijabla naziv="DomainObject.Predmet.StrankaFormatedWithAdressOIB_1"> RH MF PU PODRUČNI URED OSIJEK, OIB 18683136487 zastupanog po punomoćniku ŽUPANIJSKO DRŽAVNO ODVJETNIŠTVO U OSIJEKU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 zastupanog po punomoćniku ŽUPANIJSKO DRŽAVNO ODVJETNIŠTVO U OSIJEKU</item>
    </izvorni_sadrzaj>
    <derivirana_varijabla naziv="DomainObject.Predmet.StrankaListFormated_1">
      <item>RH MF PU PODRUČNI URED OSIJEK zastupanog po punomoćniku ŽUPANIJSKO DRŽAVNO ODVJETNIŠTVO U OSIJEKU</item>
    </derivirana_varijabla>
  </DomainObject.Predmet.StrankaListFormated>
  <DomainObject.Predmet.StrankaListFormatedOIB>
    <izvorni_sadrzaj>
      <item>RH MF PU PODRUČNI URED OSIJEK, OIB 18683136487 zastupanog po punomoćniku ŽUPANIJSKO DRŽAVNO ODVJETNIŠTVO U OSIJEKU</item>
    </izvorni_sadrzaj>
    <derivirana_varijabla naziv="DomainObject.Predmet.StrankaListFormatedOIB_1">
      <item>RH MF PU PODRUČNI URED OSIJEK, OIB 18683136487 zastupanog po punomoćniku ŽUPANIJSKO DRŽAVNO ODVJETNIŠTVO U OSIJEKU</item>
    </derivirana_varijabla>
  </DomainObject.Predmet.StrankaListFormatedOIB>
  <DomainObject.Predmet.StrankaListFormatedWithAdress>
    <izvorni_sadrzaj>
      <item>RH MF PU PODRUČNI URED OSIJEK zastupanog po punomoćniku ŽUPANIJSKO DRŽAVNO ODVJETNIŠTVO U OSIJEKU</item>
    </izvorni_sadrzaj>
    <derivirana_varijabla naziv="DomainObject.Predmet.StrankaListFormatedWithAdress_1">
      <item>RH MF PU PODRUČNI URED OSIJEK zastupanog po punomoćniku ŽUPANIJSKO DRŽAVNO ODVJETNIŠTVO U OSIJEKU</item>
    </derivirana_varijabla>
  </DomainObject.Predmet.StrankaListFormatedWithAdress>
  <DomainObject.Predmet.StrankaListFormatedWithAdressOIB>
    <izvorni_sadrzaj>
      <item>RH MF PU PODRUČNI URED OSIJEK, OIB 18683136487 zastupanog po punomoćniku ŽUPANIJSKO DRŽAVNO ODVJETNIŠTVO U OSIJEKU</item>
    </izvorni_sadrzaj>
    <derivirana_varijabla naziv="DomainObject.Predmet.StrankaListFormatedWithAdressOIB_1">
      <item>RH MF PU PODRUČNI URED OSIJEK, OIB 18683136487 zastupanog po punomoćniku ŽUPANIJSKO DRŽAVNO ODVJETNIŠTVO U OSIJEKU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VETFARM društvo s ograničenom odgovornošću za trgovinu na veliko i malo</item>
    </izvorni_sadrzaj>
    <derivirana_varijabla naziv="DomainObject.Predmet.ProtuStrankaListFormated_1">
      <item>VETFARM društvo s ograničenom odgovornošću za trgovinu na veliko i malo</item>
    </derivirana_varijabla>
  </DomainObject.Predmet.ProtuStrankaListFormated>
  <DomainObject.Predmet.ProtuStrankaListFormatedOIB>
    <izvorni_sadrzaj>
      <item>VETFARM društvo s ograničenom odgovornošću za trgovinu na veliko i malo, OIB 66024669033</item>
    </izvorni_sadrzaj>
    <derivirana_varijabla naziv="DomainObject.Predmet.ProtuStrankaListFormatedOIB_1">
      <item>VETFARM društvo s ograničenom odgovornošću za trgovinu na veliko i malo, OIB 66024669033</item>
    </derivirana_varijabla>
  </DomainObject.Predmet.ProtuStrankaListFormatedOIB>
  <DomainObject.Predmet.ProtuStrankaListFormatedWithAdress>
    <izvorni_sadrzaj>
      <item>VETFARM društvo s ograničenom odgovornošću za trgovinu na veliko i malo, Tina Ujevića 20, 31550 Valpovo</item>
    </izvorni_sadrzaj>
    <derivirana_varijabla naziv="DomainObject.Predmet.ProtuStrankaListFormatedWithAdress_1">
      <item>VETFARM društvo s ograničenom odgovornošću za trgovinu na veliko i malo, Tina Ujevića 20, 31550 Valpovo</item>
    </derivirana_varijabla>
  </DomainObject.Predmet.ProtuStrankaListFormatedWithAdress>
  <DomainObject.Predmet.ProtuStrankaListFormatedWithAdressOIB>
    <izvorni_sadrzaj>
      <item>VETFARM društvo s ograničenom odgovornošću za trgovinu na veliko i malo, OIB 66024669033, Tina Ujevića 20, 31550 Valpovo</item>
    </izvorni_sadrzaj>
    <derivirana_varijabla naziv="DomainObject.Predmet.ProtuStrankaListFormatedWithAdressOIB_1">
      <item>VETFARM društvo s ograničenom odgovornošću za trgovinu na veliko i malo, OIB 66024669033, Tina Ujevića 20, 31550 Valpovo</item>
    </derivirana_varijabla>
  </DomainObject.Predmet.ProtuStrankaListFormatedWithAdressOIB>
  <DomainObject.Predmet.ProtuStrankaListNazivFormated>
    <izvorni_sadrzaj>
      <item>VETFARM društvo s ograničenom odgovornošću za trgovinu na veliko i malo</item>
    </izvorni_sadrzaj>
    <derivirana_varijabla naziv="DomainObject.Predmet.ProtuStrankaListNazivFormated_1">
      <item>VETFARM društvo s ograničenom odgovornošću za trgovinu na veliko i malo</item>
    </derivirana_varijabla>
  </DomainObject.Predmet.ProtuStrankaListNazivFormated>
  <DomainObject.Predmet.ProtuStrankaListNazivFormatedOIB>
    <izvorni_sadrzaj>
      <item>VETFARM društvo s ograničenom odgovornošću za trgovinu na veliko i malo, OIB 66024669033</item>
    </izvorni_sadrzaj>
    <derivirana_varijabla naziv="DomainObject.Predmet.ProtuStrankaListNazivFormatedOIB_1">
      <item>VETFARM društvo s ograničenom odgovornošću za trgovinu na veliko i malo, OIB 66024669033</item>
    </derivirana_varijabla>
  </DomainObject.Predmet.ProtuStrankaListNazivFormatedOIB>
  <DomainObject.Predmet.OstaliListFormated>
    <izvorni_sadrzaj>
      <item>ŽUPANIJSKO DRŽAVNO ODVJETNIŠTVO U OSIJEKU punomoćnik sudionika u postupku RH MF PU PODRUČNI URED OSIJEK</item>
      <item>Oglasna ploča - VETFARM d.o.o. Valpovo</item>
      <item>Nada Gagro</item>
      <item>Trgovački sud u Osijeku - registar suda</item>
      <item>MINSTARSTVO PRAVOSUĐA RH</item>
      <item>PZ NAŠE SELO</item>
      <item>HRVATSKE ŠUME d.o.o.</item>
    </izvorni_sadrzaj>
    <derivirana_varijabla naziv="DomainObject.Predmet.OstaliListFormated_1">
      <item>ŽUPANIJSKO DRŽAVNO ODVJETNIŠTVO U OSIJEKU punomoćnik sudionika u postupku RH MF PU PODRUČNI URED OSIJEK</item>
      <item>Oglasna ploča - VETFARM d.o.o. Valpovo</item>
      <item>Nada Gagro</item>
      <item>Trgovački sud u Osijeku - registar suda</item>
      <item>MINSTARSTVO PRAVOSUĐA RH</item>
      <item>PZ NAŠE SELO</item>
      <item>HRVATSKE ŠUME d.o.o.</item>
    </derivirana_varijabla>
  </DomainObject.Predmet.OstaliListFormated>
  <DomainObject.Predmet.OstaliListFormatedOIB>
    <izvorni_sadrzaj>
      <item>ŽUPANIJSKO DRŽAVNO ODVJETNIŠTVO U OSIJEKU punomoćnik sudionika u postupku RH MF PU PODRUČNI URED OSIJEK</item>
      <item>Oglasna ploča - VETFARM d.o.o. Valpovo</item>
      <item>Nada Gagro, OIB 04212100945</item>
      <item>Trgovački sud u Osijeku - registar suda</item>
      <item>MINSTARSTVO PRAVOSUĐA RH</item>
      <item>PZ NAŠE SELO</item>
      <item>HRVATSKE ŠUME d.o.o.</item>
    </izvorni_sadrzaj>
    <derivirana_varijabla naziv="DomainObject.Predmet.OstaliListFormatedOIB_1">
      <item>ŽUPANIJSKO DRŽAVNO ODVJETNIŠTVO U OSIJEKU punomoćnik sudionika u postupku RH MF PU PODRUČNI URED OSIJEK</item>
      <item>Oglasna ploča - VETFARM d.o.o. Valpovo</item>
      <item>Nada Gagro, OIB 04212100945</item>
      <item>Trgovački sud u Osijeku - registar suda</item>
      <item>MINSTARSTVO PRAVOSUĐA RH</item>
      <item>PZ NAŠE SELO</item>
      <item>HRVATSKE ŠUME d.o.o.</item>
    </derivirana_varijabla>
  </DomainObject.Predmet.OstaliListFormatedOIB>
  <DomainObject.Predmet.OstaliListFormatedWithAdress>
    <izvorni_sadrzaj>
      <item>ŽUPANIJSKO DRŽAVNO ODVJETNIŠTVO U OSIJEKU punomoćnik sudionika u postupku RH MF PU PODRUČNI URED OSIJEK</item>
      <item>Oglasna ploča - VETFARM d.o.o. Valpovo</item>
      <item>Nada Gagro, Josipa Juraja Strossmayera 3, 32100 Vinkovci</item>
      <item>Trgovački sud u Osijeku - registar suda</item>
      <item>MINSTARSTVO PRAVOSUĐA RH, DEŽMANOVA 6, 10000 Zagreb</item>
      <item>PZ NAŠE SELO, B.KIDRIČA 59/0, 31324 Jagodnjak</item>
      <item>HRVATSKE ŠUME d.o.o., LJ.F.VUKOTINOVIĆA 2, 10000 Zagreb</item>
    </izvorni_sadrzaj>
    <derivirana_varijabla naziv="DomainObject.Predmet.OstaliListFormatedWithAdress_1">
      <item>ŽUPANIJSKO DRŽAVNO ODVJETNIŠTVO U OSIJEKU punomoćnik sudionika u postupku RH MF PU PODRUČNI URED OSIJEK</item>
      <item>Oglasna ploča - VETFARM d.o.o. Valpovo</item>
      <item>Nada Gagro, Josipa Juraja Strossmayera 3, 32100 Vinkovci</item>
      <item>Trgovački sud u Osijeku - registar suda</item>
      <item>MINSTARSTVO PRAVOSUĐA RH, DEŽMANOVA 6, 10000 Zagreb</item>
      <item>PZ NAŠE SELO, B.KIDRIČA 59/0, 31324 Jagodnjak</item>
      <item>HRVATSKE ŠUME d.o.o., LJ.F.VUKOTINOVIĆA 2, 10000 Zagreb</item>
    </derivirana_varijabla>
  </DomainObject.Predmet.OstaliListFormatedWithAdress>
  <DomainObject.Predmet.OstaliListFormatedWithAdressOIB>
    <izvorni_sadrzaj>
      <item>ŽUPANIJSKO DRŽAVNO ODVJETNIŠTVO U OSIJEKU punomoćnik sudionika u postupku RH MF PU PODRUČNI URED OSIJEK</item>
      <item>Oglasna ploča - VETFARM d.o.o. Valpovo</item>
      <item>Nada Gagro, OIB 04212100945, Josipa Juraja Strossmayera 3, 32100 Vinkovci</item>
      <item>Trgovački sud u Osijeku - registar suda</item>
      <item>MINSTARSTVO PRAVOSUĐA RH, DEŽMANOVA 6, 10000 Zagreb</item>
      <item>PZ NAŠE SELO, B.KIDRIČA 59/0, 31324 Jagodnjak</item>
      <item>HRVATSKE ŠUME d.o.o., LJ.F.VUKOTINOVIĆA 2, 10000 Zagreb</item>
    </izvorni_sadrzaj>
    <derivirana_varijabla naziv="DomainObject.Predmet.OstaliListFormatedWithAdressOIB_1">
      <item>ŽUPANIJSKO DRŽAVNO ODVJETNIŠTVO U OSIJEKU punomoćnik sudionika u postupku RH MF PU PODRUČNI URED OSIJEK</item>
      <item>Oglasna ploča - VETFARM d.o.o. Valpovo</item>
      <item>Nada Gagro, OIB 04212100945, Josipa Juraja Strossmayera 3, 32100 Vinkovci</item>
      <item>Trgovački sud u Osijeku - registar suda</item>
      <item>MINSTARSTVO PRAVOSUĐA RH, DEŽMANOVA 6, 10000 Zagreb</item>
      <item>PZ NAŠE SELO, B.KIDRIČA 59/0, 31324 Jagodnjak</item>
      <item>HRVATSKE ŠUME d.o.o., LJ.F.VUKOTINOVIĆA 2, 10000 Zagreb</item>
    </derivirana_varijabla>
  </DomainObject.Predmet.OstaliListFormatedWithAdressOIB>
  <DomainObject.Predmet.OstaliListNazivFormated>
    <izvorni_sadrzaj>
      <item>ŽUPANIJSKO DRŽAVNO ODVJETNIŠTVO U OSIJEKU</item>
      <item>Oglasna ploča - VETFARM d.o.o. Valpovo</item>
      <item>Nada Gagro</item>
      <item>Trgovački sud u Osijeku - registar suda</item>
      <item>MINSTARSTVO PRAVOSUĐA RH</item>
      <item>PZ NAŠE SELO</item>
      <item>HRVATSKE ŠUME d.o.o.</item>
    </izvorni_sadrzaj>
    <derivirana_varijabla naziv="DomainObject.Predmet.OstaliListNazivFormated_1">
      <item>ŽUPANIJSKO DRŽAVNO ODVJETNIŠTVO U OSIJEKU</item>
      <item>Oglasna ploča - VETFARM d.o.o. Valpovo</item>
      <item>Nada Gagro</item>
      <item>Trgovački sud u Osijeku - registar suda</item>
      <item>MINSTARSTVO PRAVOSUĐA RH</item>
      <item>PZ NAŠE SELO</item>
      <item>HRVATSKE ŠUME d.o.o.</item>
    </derivirana_varijabla>
  </DomainObject.Predmet.OstaliListNazivFormated>
  <DomainObject.Predmet.OstaliListNazivFormatedOIB>
    <izvorni_sadrzaj>
      <item>ŽUPANIJSKO DRŽAVNO ODVJETNIŠTVO U OSIJEKU</item>
      <item>Oglasna ploča - VETFARM d.o.o. Valpovo</item>
      <item>Nada Gagro, OIB 04212100945</item>
      <item>Trgovački sud u Osijeku - registar suda</item>
      <item>MINSTARSTVO PRAVOSUĐA RH</item>
      <item>PZ NAŠE SELO</item>
      <item>HRVATSKE ŠUME d.o.o.</item>
    </izvorni_sadrzaj>
    <derivirana_varijabla naziv="DomainObject.Predmet.OstaliListNazivFormatedOIB_1">
      <item>ŽUPANIJSKO DRŽAVNO ODVJETNIŠTVO U OSIJEKU</item>
      <item>Oglasna ploča - VETFARM d.o.o. Valpovo</item>
      <item>Nada Gagro, OIB 04212100945</item>
      <item>Trgovački sud u Osijeku - registar suda</item>
      <item>MINSTARSTVO PRAVOSUĐA RH</item>
      <item>PZ NAŠE SELO</item>
      <item>HRVATSKE ŠUME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VETFARM društvo s ograničenom odgovornošću za trgovinu na veliko i malo</izvorni_sadrzaj>
    <derivirana_varijabla naziv="DomainObject.Predmet.ProtustrankaIDrugi_1">VETFARM društvo s ograničenom odgovornošću za trgovinu na veliko i malo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VETFARM društvo s ograničenom odgovornošću za trgovinu na veliko i malo, OIB 66024669033, Tina Ujevića 20, 31550 Valpovo</izvorni_sadrzaj>
    <derivirana_varijabla naziv="DomainObject.Predmet.ProtustrankaIDrugiAdressOIB_1">VETFARM društvo s ograničenom odgovornošću za trgovinu na veliko i malo, OIB 66024669033, Tina Ujevića 20,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 PODRUČNI URED OSIJEK</item>
      <item>VETFARM društvo s ograničenom odgovornošću za trgovinu na veliko i malo</item>
      <item>ŽUPANIJSKO DRŽAVNO ODVJETNIŠTVO U OSIJEKU</item>
      <item>Oglasna ploča - VETFARM d.o.o. Valpovo</item>
      <item>Nada Gagro</item>
      <item>Trgovački sud u Osijeku - registar suda</item>
      <item>MINSTARSTVO PRAVOSUĐA RH</item>
      <item>PZ NAŠE SELO</item>
      <item>HRVATSKE ŠUME d.o.o.</item>
    </izvorni_sadrzaj>
    <derivirana_varijabla naziv="DomainObject.Predmet.SudioniciListNaziv_1">
      <item>RH MF PU PODRUČNI URED OSIJEK</item>
      <item>VETFARM društvo s ograničenom odgovornošću za trgovinu na veliko i malo</item>
      <item>ŽUPANIJSKO DRŽAVNO ODVJETNIŠTVO U OSIJEKU</item>
      <item>Oglasna ploča - VETFARM d.o.o. Valpovo</item>
      <item>Nada Gagro</item>
      <item>Trgovački sud u Osijeku - registar suda</item>
      <item>MINSTARSTVO PRAVOSUĐA RH</item>
      <item>PZ NAŠE SELO</item>
      <item>HRVATSKE ŠUME d.o.o.</item>
    </derivirana_varijabla>
  </DomainObject.Predmet.SudioniciListNaziv>
  <DomainObject.Predmet.SudioniciListAdressOIB>
    <izvorni_sadrzaj>
      <item>RH MF PU PODRUČNI URED OSIJEK, OIB 18683136487</item>
      <item>VETFARM društvo s ograničenom odgovornošću za trgovinu na veliko i malo, OIB 66024669033, Tina Ujevića 20,31550 Valpovo</item>
      <item>ŽUPANIJSKO DRŽAVNO ODVJETNIŠTVO U OSIJEKU</item>
      <item>Oglasna ploča - VETFARM d.o.o. Valpovo</item>
      <item>Nada Gagro, OIB 04212100945, Josipa Juraja Strossmayera 3,32100 Vinkovci</item>
      <item>Trgovački sud u Osijeku - registar suda</item>
      <item>MINSTARSTVO PRAVOSUĐA RH, DEŽMANOVA 6,10000 Zagreb</item>
      <item>PZ NAŠE SELO, B.KIDRIČA 59/0,31324 Jagodnjak</item>
      <item>HRVATSKE ŠUME d.o.o., LJ.F.VUKOTINOVIĆA 2,10000 Zagreb</item>
    </izvorni_sadrzaj>
    <derivirana_varijabla naziv="DomainObject.Predmet.SudioniciListAdressOIB_1">
      <item>RH MF PU PODRUČNI URED OSIJEK, OIB 18683136487</item>
      <item>VETFARM društvo s ograničenom odgovornošću za trgovinu na veliko i malo, OIB 66024669033, Tina Ujevića 20,31550 Valpovo</item>
      <item>ŽUPANIJSKO DRŽAVNO ODVJETNIŠTVO U OSIJEKU</item>
      <item>Oglasna ploča - VETFARM d.o.o. Valpovo</item>
      <item>Nada Gagro, OIB 04212100945, Josipa Juraja Strossmayera 3,32100 Vinkovci</item>
      <item>Trgovački sud u Osijeku - registar suda</item>
      <item>MINSTARSTVO PRAVOSUĐA RH, DEŽMANOVA 6,10000 Zagreb</item>
      <item>PZ NAŠE SELO, B.KIDRIČA 59/0,31324 Jagodnjak</item>
      <item>HRVATSKE ŠUME d.o.o., LJ.F.VUKOTINOVIĆA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66024669033</item>
      <item>, OIB null</item>
      <item>, OIB null</item>
      <item>, OIB 04212100945</item>
      <item>, OIB null</item>
      <item>, OIB null</item>
      <item>, OIB null</item>
      <item>, OIB null</item>
    </izvorni_sadrzaj>
    <derivirana_varijabla naziv="DomainObject.Predmet.SudioniciListNazivOIB_1">
      <item>, OIB 18683136487</item>
      <item>, OIB 66024669033</item>
      <item>, OIB null</item>
      <item>, OIB null</item>
      <item>, OIB 04212100945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D7CC2D-78B0-48C9-90D2-AD9DF9B723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719</properties:Words>
  <properties:Characters>3883</properties:Characters>
  <properties:Lines>172</properties:Lines>
  <properties:Paragraphs>51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2016-07-04T06:18:00Z</dcterms:created>
  <dc:creator>banka</dc:creator>
  <cp:lastModifiedBy>Danijela Sekulić</cp:lastModifiedBy>
  <cp:lastPrinted>2016-07-04T06:55:00Z</cp:lastPrinted>
  <dcterms:modified xmlns:xsi="http://www.w3.org/2001/XMLSchema-instance" xsi:type="dcterms:W3CDTF">2016-07-04T06:58:00Z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