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c82c" w14:paraId="dd2c82c" w:rsidRDefault="00A25CBC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61CAC">
        <w:rPr>
          <w:sz w:val="24"/>
        </w:rPr>
        <w:t>6</w:t>
      </w:r>
      <w:r w:rsidR="00CF5F2D">
        <w:rPr>
          <w:sz w:val="24"/>
        </w:rPr>
        <w:t>9</w:t>
      </w:r>
      <w:r w:rsidR="00BB63DE">
        <w:rPr>
          <w:sz w:val="24"/>
        </w:rPr>
        <w:t>2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257695">
        <w:rPr>
          <w:sz w:val="24"/>
        </w:rPr>
        <w:t>ŠAH d.o.o Novo Zvečevo</w:t>
      </w:r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 </w:t>
      </w:r>
      <w:r w:rsidR="00DF45A5">
        <w:rPr>
          <w:sz w:val="24"/>
        </w:rPr>
        <w:t xml:space="preserve">25.srpnja </w:t>
      </w:r>
      <w:r w:rsidR="00D43DE6">
        <w:rPr>
          <w:sz w:val="24"/>
        </w:rPr>
        <w:t xml:space="preserve">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257695">
        <w:rPr>
          <w:sz w:val="24"/>
          <w:szCs w:val="24"/>
        </w:rPr>
        <w:t>ŠAH d.o.o za šumarstvo, prijevoz i trgovinu Novo Zvečevo 9a, (Općina Brestovac), OIB 36308789575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DF45A5">
        <w:rPr>
          <w:b/>
          <w:sz w:val="24"/>
        </w:rPr>
        <w:t>23.rujna 2016.u 10,30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257695">
        <w:rPr>
          <w:sz w:val="24"/>
          <w:szCs w:val="24"/>
        </w:rPr>
        <w:t>Ervinu Šah iz Novog Zvečeva 10, OIB 58961685285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257695">
        <w:rPr>
          <w:sz w:val="24"/>
        </w:rPr>
        <w:t>ŠAH d.o.o Novo Zvečevo</w:t>
      </w:r>
      <w:r>
        <w:rPr>
          <w:sz w:val="24"/>
        </w:rPr>
        <w:t xml:space="preserve"> temeljem čl. </w:t>
      </w:r>
      <w:r w:rsidR="00DF45A5">
        <w:rPr>
          <w:sz w:val="24"/>
        </w:rPr>
        <w:t>444 st. 2</w:t>
      </w:r>
      <w:r>
        <w:rPr>
          <w:sz w:val="24"/>
        </w:rPr>
        <w:t xml:space="preserve"> Stečajnog zakon (NN br. 71/15).  U prijedlogu navodi da dužnik na dan </w:t>
      </w:r>
      <w:r w:rsidR="00257695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257695">
        <w:rPr>
          <w:sz w:val="24"/>
        </w:rPr>
        <w:t>422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257695">
        <w:rPr>
          <w:sz w:val="24"/>
        </w:rPr>
        <w:t>1.313.658,85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DF45A5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DF45A5">
        <w:rPr>
          <w:sz w:val="24"/>
        </w:rPr>
        <w:t>25.srpnja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26C0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25CBC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DD33A7"/>
    <w:rsid w:val="00DF45A5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</izvorni_sadrzaj>
    <derivirana_varijabla naziv="DomainObject.Predmet.Opis_1">ČL. 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 d.o.o. za šumarstvo, prijevoz i trgovinu</izvorni_sadrzaj>
    <derivirana_varijabla naziv="DomainObject.Predmet.ProtustrankaFormated_1">  ŠAH d.o.o. za šumarstvo, prijevoz i trgovinu</derivirana_varijabla>
  </DomainObject.Predmet.ProtustrankaFormated>
  <DomainObject.Predmet.ProtustrankaFormatedOIB>
    <izvorni_sadrzaj>  ŠAH d.o.o. za šumarstvo, prijevoz i trgovinu, OIB 36308789575</izvorni_sadrzaj>
    <derivirana_varijabla naziv="DomainObject.Predmet.ProtustrankaFormatedOIB_1">  ŠAH d.o.o. za šumarstvo, prijevoz i trgovinu, OIB 36308789575</derivirana_varijabla>
  </DomainObject.Predmet.ProtustrankaFormatedOIB>
  <DomainObject.Predmet.ProtustrankaFormatedWithAdress>
    <izvorni_sadrzaj> ŠAH d.o.o. za šumarstvo, prijevoz i trgovinu, Novo Zvečevo 9 a, 34000 Novo Zvečevo</izvorni_sadrzaj>
    <derivirana_varijabla naziv="DomainObject.Predmet.ProtustrankaFormatedWithAdress_1"> ŠAH d.o.o. za šumarstvo, prijevoz i trgovinu, Novo Zvečevo 9 a, 34000 Novo Zvečevo</derivirana_varijabla>
  </DomainObject.Predmet.ProtustrankaFormatedWithAdress>
  <DomainObject.Predmet.ProtustrankaFormatedWithAdressOIB>
    <izvorni_sadrzaj> ŠAH d.o.o. za šumarstvo, prijevoz i trgovinu, OIB 36308789575, Novo Zvečevo 9 a, 34000 Novo Zvečevo</izvorni_sadrzaj>
    <derivirana_varijabla naziv="DomainObject.Predmet.ProtustrankaFormatedWithAdressOIB_1"> ŠAH d.o.o. za šumarstvo, prijevoz i trgovinu, OIB 36308789575, Novo Zvečevo 9 a, 34000 Novo Zvečevo</derivirana_varijabla>
  </DomainObject.Predmet.ProtustrankaFormatedWithAdressOIB>
  <DomainObject.Predmet.ProtustrankaWithAdress>
    <izvorni_sadrzaj>ŠAH d.o.o. za šumarstvo, prijevoz i trgovinu Novo Zvečevo 9 a, 34000 Novo Zvečevo</izvorni_sadrzaj>
    <derivirana_varijabla naziv="DomainObject.Predmet.ProtustrankaWithAdress_1">ŠAH d.o.o. za šumarstvo, prijevoz i trgovinu Novo Zvečevo 9 a, 34000 Novo Zvečevo</derivirana_varijabla>
  </DomainObject.Predmet.ProtustrankaWithAdress>
  <DomainObject.Predmet.ProtustrankaWithAdressOIB>
    <izvorni_sadrzaj>ŠAH d.o.o. za šumarstvo, prijevoz i trgovinu, OIB 36308789575, Novo Zvečevo 9 a, 34000 Novo Zvečevo</izvorni_sadrzaj>
    <derivirana_varijabla naziv="DomainObject.Predmet.ProtustrankaWithAdressOIB_1">ŠAH d.o.o. za šumarstvo, prijevoz i trgovinu, OIB 36308789575, Novo Zvečevo 9 a, 34000 Novo Zvečevo</derivirana_varijabla>
  </DomainObject.Predmet.ProtustrankaWithAdressOIB>
  <DomainObject.Predmet.ProtustrankaNazivFormated>
    <izvorni_sadrzaj>ŠAH d.o.o. za šumarstvo, prijevoz i trgovinu</izvorni_sadrzaj>
    <derivirana_varijabla naziv="DomainObject.Predmet.ProtustrankaNazivFormated_1">ŠAH d.o.o. za šumarstvo, prijevoz i trgovinu</derivirana_varijabla>
  </DomainObject.Predmet.ProtustrankaNazivFormated>
  <DomainObject.Predmet.ProtustrankaNazivFormatedOIB>
    <izvorni_sadrzaj>ŠAH d.o.o. za šumarstvo, prijevoz i trgovinu, OIB 36308789575</izvorni_sadrzaj>
    <derivirana_varijabla naziv="DomainObject.Predmet.ProtustrankaNazivFormatedOIB_1">ŠAH d.o.o. za šumarstvo, prijevoz i trgovinu, OIB 36308789575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1313658.85</izvorni_sadrzaj>
    <derivirana_varijabla naziv="DomainObject.Predmet.TrenutnaVrijednost_1">1313658.85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ŠAH d.o.o. za šumarstvo, prijevoz i trgovinu</item>
    </izvorni_sadrzaj>
    <derivirana_varijabla naziv="DomainObject.Predmet.ProtuStrankaListFormated_1">
      <item>ŠAH d.o.o. za šumarstvo, prijevoz i trgovinu</item>
    </derivirana_varijabla>
  </DomainObject.Predmet.ProtuStrankaListFormated>
  <DomainObject.Predmet.ProtuStrankaListFormatedOIB>
    <izvorni_sadrzaj>
      <item>ŠAH d.o.o. za šumarstvo, prijevoz i trgovinu, OIB 36308789575</item>
    </izvorni_sadrzaj>
    <derivirana_varijabla naziv="DomainObject.Predmet.ProtuStrankaListFormatedOIB_1">
      <item>ŠAH d.o.o. za šumarstvo, prijevoz i trgovinu, OIB 36308789575</item>
    </derivirana_varijabla>
  </DomainObject.Predmet.ProtuStrankaListFormatedOIB>
  <DomainObject.Predmet.ProtuStrankaListFormatedWithAdress>
    <izvorni_sadrzaj>
      <item>ŠAH d.o.o. za šumarstvo, prijevoz i trgovinu, Novo Zvečevo 9 a, 34000 Novo Zvečevo</item>
    </izvorni_sadrzaj>
    <derivirana_varijabla naziv="DomainObject.Predmet.ProtuStrankaListFormatedWithAdress_1">
      <item>ŠAH d.o.o. za šumarstvo, prijevoz i trgovinu, Novo Zvečevo 9 a, 34000 Novo Zvečevo</item>
    </derivirana_varijabla>
  </DomainObject.Predmet.ProtuStrankaListFormatedWithAdress>
  <DomainObject.Predmet.ProtuStrankaListFormatedWithAdressOIB>
    <izvorni_sadrzaj>
      <item>ŠAH d.o.o. za šumarstvo, prijevoz i trgovinu, OIB 36308789575, Novo Zvečevo 9 a, 34000 Novo Zvečevo</item>
    </izvorni_sadrzaj>
    <derivirana_varijabla naziv="DomainObject.Predmet.ProtuStrankaListFormatedWithAdressOIB_1">
      <item>ŠAH d.o.o. za šumarstvo, prijevoz i trgovinu, OIB 36308789575, Novo Zvečevo 9 a, 34000 Novo Zvečevo</item>
    </derivirana_varijabla>
  </DomainObject.Predmet.ProtuStrankaListFormatedWithAdressOIB>
  <DomainObject.Predmet.ProtuStrankaListNazivFormated>
    <izvorni_sadrzaj>
      <item>ŠAH d.o.o. za šumarstvo, prijevoz i trgovinu</item>
    </izvorni_sadrzaj>
    <derivirana_varijabla naziv="DomainObject.Predmet.ProtuStrankaListNazivFormated_1">
      <item>ŠAH d.o.o. za šumarstvo, prijevoz i trgovinu</item>
    </derivirana_varijabla>
  </DomainObject.Predmet.ProtuStrankaListNazivFormated>
  <DomainObject.Predmet.ProtuStrankaListNazivFormatedOIB>
    <izvorni_sadrzaj>
      <item>ŠAH d.o.o. za šumarstvo, prijevoz i trgovinu, OIB 36308789575</item>
    </izvorni_sadrzaj>
    <derivirana_varijabla naziv="DomainObject.Predmet.ProtuStrankaListNazivFormatedOIB_1">
      <item>ŠAH d.o.o. za šumarstvo, prijevoz i trgovinu, OIB 36308789575</item>
    </derivirana_varijabla>
  </DomainObject.Predmet.ProtuStrankaListNazivFormatedOIB>
  <DomainObject.Predmet.OstaliListFormated>
    <izvorni_sadrzaj>
      <item>Ervin Šah</item>
    </izvorni_sadrzaj>
    <derivirana_varijabla naziv="DomainObject.Predmet.OstaliListFormated_1">
      <item>Ervin Šah</item>
    </derivirana_varijabla>
  </DomainObject.Predmet.OstaliListFormated>
  <DomainObject.Predmet.OstaliListFormatedOIB>
    <izvorni_sadrzaj>
      <item>Ervin Šah, OIB 58961685285</item>
    </izvorni_sadrzaj>
    <derivirana_varijabla naziv="DomainObject.Predmet.OstaliListFormatedOIB_1">
      <item>Ervin Šah, OIB 58961685285</item>
    </derivirana_varijabla>
  </DomainObject.Predmet.OstaliListFormatedOIB>
  <DomainObject.Predmet.OstaliListFormatedWithAdress>
    <izvorni_sadrzaj>
      <item>Ervin Šah, 34322 Novo Zvečevo 10, 34000 Novo Zvečevo</item>
    </izvorni_sadrzaj>
    <derivirana_varijabla naziv="DomainObject.Predmet.OstaliListFormatedWithAdress_1">
      <item>Ervin Šah, 34322 Novo Zvečevo 10, 34000 Novo Zvečevo</item>
    </derivirana_varijabla>
  </DomainObject.Predmet.OstaliListFormatedWithAdress>
  <DomainObject.Predmet.OstaliListFormatedWithAdressOIB>
    <izvorni_sadrzaj>
      <item>Ervin Šah, OIB 58961685285, 34322 Novo Zvečevo 10, 34000 Novo Zvečevo</item>
    </izvorni_sadrzaj>
    <derivirana_varijabla naziv="DomainObject.Predmet.OstaliListFormatedWithAdressOIB_1">
      <item>Ervin Šah, OIB 58961685285, 34322 Novo Zvečevo 10, 34000 Novo Zvečevo</item>
    </derivirana_varijabla>
  </DomainObject.Predmet.OstaliListFormatedWithAdressOIB>
  <DomainObject.Predmet.OstaliListNazivFormated>
    <izvorni_sadrzaj>
      <item>Ervin Šah</item>
    </izvorni_sadrzaj>
    <derivirana_varijabla naziv="DomainObject.Predmet.OstaliListNazivFormated_1">
      <item>Ervin Šah</item>
    </derivirana_varijabla>
  </DomainObject.Predmet.OstaliListNazivFormated>
  <DomainObject.Predmet.OstaliListNazivFormatedOIB>
    <izvorni_sadrzaj>
      <item>Ervin Šah, OIB 58961685285</item>
    </izvorni_sadrzaj>
    <derivirana_varijabla naziv="DomainObject.Predmet.OstaliListNazivFormatedOIB_1">
      <item>Ervin Šah, OIB 58961685285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ŠAH d.o.o. za šumarstvo, prijevoz i trgovinu</izvorni_sadrzaj>
    <derivirana_varijabla naziv="DomainObject.Predmet.ProtustrankaIDrugi_1">ŠAH d.o.o. za šumarstvo,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ŠAH d.o.o. za šumarstvo, prijevoz i trgovinu, OIB 36308789575, Novo Zvečevo 9 a, 34000 Novo Zvečevo</izvorni_sadrzaj>
    <derivirana_varijabla naziv="DomainObject.Predmet.ProtustrankaIDrugiAdressOIB_1">ŠAH d.o.o. za šumarstvo, prijevoz i trgovinu, OIB 36308789575, Novo Zvečevo 9 a, 34000 Novo Zvečevo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ŠAH d.o.o. za šumarstvo, prijevoz i trgovinu</item>
      <item>Ervin Šah</item>
    </izvorni_sadrzaj>
    <derivirana_varijabla naziv="DomainObject.Predmet.SudioniciListNaziv_1">
      <item>Financijska agencija</item>
      <item>ŠAH d.o.o. za šumarstvo, prijevoz i trgovinu</item>
      <item>Ervin Šah</item>
    </derivirana_varijabla>
  </DomainObject.Predmet.SudioniciListNaziv>
  <DomainObject.Predmet.SudioniciListAdressOIB>
    <izvorni_sadrzaj>
      <item>Financijska agencija, OIB 85821130368, Ulica grada Vukovara 70,10000 Zagreb</item>
      <item>ŠAH d.o.o. za šumarstvo, prijevoz i trgovinu, OIB 36308789575, Novo Zvečevo 9 a,34000 Novo Zvečevo</item>
      <item>Ervin Šah, OIB 58961685285, 34322 Novo Zvečevo 10,34000 Novo Zvečevo</item>
    </izvorni_sadrzaj>
    <derivirana_varijabla naziv="DomainObject.Predmet.SudioniciListAdressOIB_1">
      <item>Financijska agencija, OIB 85821130368, Ulica grada Vukovara 70,10000 Zagreb</item>
      <item>ŠAH d.o.o. za šumarstvo, prijevoz i trgovinu, OIB 36308789575, Novo Zvečevo 9 a,34000 Novo Zvečevo</item>
      <item>Ervin Šah, OIB 58961685285, 34322 Novo Zvečevo 10,34000 Novo Zvečevo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36308789575</item>
      <item>, OIB 58961685285</item>
    </izvorni_sadrzaj>
    <derivirana_varijabla naziv="DomainObject.Predmet.SudioniciListNazivOIB_1">
      <item>, OIB 85821130368</item>
      <item>, OIB 36308789575</item>
      <item>, OIB 58961685285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369</properties:Words>
  <properties:Characters>1945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2016-07-25T08:24:00Z</dcterms:created>
  <dc:creator>Trgovacki sud</dc:creator>
  <cp:keywords/>
  <cp:lastModifiedBy>wsadmin</cp:lastModifiedBy>
  <cp:lastPrinted>2016-04-27T11:04:00Z</cp:lastPrinted>
  <dcterms:modified xmlns:xsi="http://www.w3.org/2001/XMLSchema-instance" xsi:type="dcterms:W3CDTF">2016-07-25T11:52:00Z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