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daad" w14:paraId="3c8daa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014E4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URTICA j.d.o.o. BRTONIGLA, Fiorini 38, OIB: 22028210960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1A35D7">
        <w:rPr>
          <w:szCs w:val="24"/>
          <w:lang w:val="hr-HR"/>
        </w:rPr>
        <w:t>Robiu Križanu, Fiorini, Fiorini 38, OIB: 43267067341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014E4">
        <w:t>URTICA j.d.o.o. BRTONIGLA, Fiorini 38, OIB: 22028210960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E086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014E4">
        <w:rPr>
          <w:szCs w:val="24"/>
          <w:lang w:val="hr-HR"/>
        </w:rPr>
        <w:t>687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014E4">
        <w:rPr>
          <w:szCs w:val="24"/>
          <w:lang w:val="hr-HR"/>
        </w:rPr>
        <w:t>687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E086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72775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6668DC" w:rsidRPr="006668DC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A014E4">
          <w:t>687/2016-4</w:t>
        </w:r>
      </w:p>
      <w:p w:rsidRDefault="006668DC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014E4">
      <w:t>687/2016-4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668DC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014E4"/>
    <w:rsid w:val="00A72775"/>
    <w:rsid w:val="00A72C47"/>
    <w:rsid w:val="00A90D4E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6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68D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6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6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6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68D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6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6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URTICA j.d.o.o. BRTONIGLA zastupanog po punomoćniku Robi Križan</izvorni_sadrzaj>
    <derivirana_varijabla naziv="DomainObject.Predmet.ProtustrankaFormated_1">  URTICA j.d.o.o. BRTONIGLA zastupanog po punomoćniku Robi Križan</derivirana_varijabla>
  </DomainObject.Predmet.ProtustrankaFormated>
  <DomainObject.Predmet.ProtustrankaFormatedOIB>
    <izvorni_sadrzaj>  URTICA j.d.o.o. BRTONIGLA, OIB 22028210960 zastupanog po punomoćniku Robi Križan</izvorni_sadrzaj>
    <derivirana_varijabla naziv="DomainObject.Predmet.ProtustrankaFormatedOIB_1">  URTICA j.d.o.o. BRTONIGLA, OIB 22028210960 zastupanog po punomoćniku Robi Križan</derivirana_varijabla>
  </DomainObject.Predmet.ProtustrankaFormatedOIB>
  <DomainObject.Predmet.ProtustrankaFormatedWithAdress>
    <izvorni_sadrzaj> URTICA j.d.o.o. BRTONIGLA, Fiorini 38, 52474 Brtonigla zastupanog po punomoćniku Robi Križan</izvorni_sadrzaj>
    <derivirana_varijabla naziv="DomainObject.Predmet.ProtustrankaFormatedWithAdress_1"> URTICA j.d.o.o. BRTONIGLA, Fiorini 38, 52474 Brtonigla zastupanog po punomoćniku Robi Križan</derivirana_varijabla>
  </DomainObject.Predmet.ProtustrankaFormatedWithAdress>
  <DomainObject.Predmet.ProtustrankaFormatedWithAdressOIB>
    <izvorni_sadrzaj> URTICA j.d.o.o. BRTONIGLA, OIB 22028210960, Fiorini 38, 52474 Brtonigla zastupanog po punomoćniku Robi Križan</izvorni_sadrzaj>
    <derivirana_varijabla naziv="DomainObject.Predmet.ProtustrankaFormatedWithAdressOIB_1"> URTICA j.d.o.o. BRTONIGLA, OIB 22028210960, Fiorini 38, 52474 Brtonigla zastupanog po punomoćniku Robi Križan</derivirana_varijabla>
  </DomainObject.Predmet.ProtustrankaFormatedWithAdressOIB>
  <DomainObject.Predmet.ProtustrankaWithAdress>
    <izvorni_sadrzaj>URTICA j.d.o.o. BRTONIGLA Fiorini 38, 52474 Brtonigla</izvorni_sadrzaj>
    <derivirana_varijabla naziv="DomainObject.Predmet.ProtustrankaWithAdress_1">URTICA j.d.o.o. BRTONIGLA Fiorini 38, 52474 Brtonigla</derivirana_varijabla>
  </DomainObject.Predmet.ProtustrankaWithAdress>
  <DomainObject.Predmet.ProtustrankaWithAdressOIB>
    <izvorni_sadrzaj>URTICA j.d.o.o. BRTONIGLA, OIB 22028210960, Fiorini 38, 52474 Brtonigla</izvorni_sadrzaj>
    <derivirana_varijabla naziv="DomainObject.Predmet.ProtustrankaWithAdressOIB_1">URTICA j.d.o.o. BRTONIGLA, OIB 22028210960, Fiorini 38, 52474 Brtonigla</derivirana_varijabla>
  </DomainObject.Predmet.ProtustrankaWithAdressOIB>
  <DomainObject.Predmet.ProtustrankaNazivFormated>
    <izvorni_sadrzaj>URTICA j.d.o.o. BRTONIGLA</izvorni_sadrzaj>
    <derivirana_varijabla naziv="DomainObject.Predmet.ProtustrankaNazivFormated_1">URTICA j.d.o.o. BRTONIGLA</derivirana_varijabla>
  </DomainObject.Predmet.ProtustrankaNazivFormated>
  <DomainObject.Predmet.ProtustrankaNazivFormatedOIB>
    <izvorni_sadrzaj>URTICA j.d.o.o. BRTONIGLA, OIB 22028210960</izvorni_sadrzaj>
    <derivirana_varijabla naziv="DomainObject.Predmet.ProtustrankaNazivFormatedOIB_1">URTICA j.d.o.o. BRTONIGLA, OIB 22028210960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18069.71</izvorni_sadrzaj>
    <derivirana_varijabla naziv="DomainObject.Predmet.TrenutnaVrijednost_1">18069.71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URTICA j.d.o.o. BRTONIGLA zastupanog po punomoćniku Robi Križan</item>
    </izvorni_sadrzaj>
    <derivirana_varijabla naziv="DomainObject.Predmet.ProtuStrankaListFormated_1">
      <item>URTICA j.d.o.o. BRTONIGLA zastupanog po punomoćniku Robi Križan</item>
    </derivirana_varijabla>
  </DomainObject.Predmet.ProtuStrankaListFormated>
  <DomainObject.Predmet.ProtuStrankaListFormatedOIB>
    <izvorni_sadrzaj>
      <item>URTICA j.d.o.o. BRTONIGLA, OIB 22028210960 zastupanog po punomoćniku Robi Križan</item>
    </izvorni_sadrzaj>
    <derivirana_varijabla naziv="DomainObject.Predmet.ProtuStrankaListFormatedOIB_1">
      <item>URTICA j.d.o.o. BRTONIGLA, OIB 22028210960 zastupanog po punomoćniku Robi Križan</item>
    </derivirana_varijabla>
  </DomainObject.Predmet.ProtuStrankaListFormatedOIB>
  <DomainObject.Predmet.ProtuStrankaListFormatedWithAdress>
    <izvorni_sadrzaj>
      <item>URTICA j.d.o.o. BRTONIGLA, Fiorini 38, 52474 Brtonigla zastupanog po punomoćniku Robi Križan</item>
    </izvorni_sadrzaj>
    <derivirana_varijabla naziv="DomainObject.Predmet.ProtuStrankaListFormatedWithAdress_1">
      <item>URTICA j.d.o.o. BRTONIGLA, Fiorini 38, 52474 Brtonigla zastupanog po punomoćniku Robi Križan</item>
    </derivirana_varijabla>
  </DomainObject.Predmet.ProtuStrankaListFormatedWithAdress>
  <DomainObject.Predmet.ProtuStrankaListFormatedWithAdressOIB>
    <izvorni_sadrzaj>
      <item>URTICA j.d.o.o. BRTONIGLA, OIB 22028210960, Fiorini 38, 52474 Brtonigla zastupanog po punomoćniku Robi Križan</item>
    </izvorni_sadrzaj>
    <derivirana_varijabla naziv="DomainObject.Predmet.ProtuStrankaListFormatedWithAdressOIB_1">
      <item>URTICA j.d.o.o. BRTONIGLA, OIB 22028210960, Fiorini 38, 52474 Brtonigla zastupanog po punomoćniku Robi Križan</item>
    </derivirana_varijabla>
  </DomainObject.Predmet.ProtuStrankaListFormatedWithAdressOIB>
  <DomainObject.Predmet.ProtuStrankaListNazivFormated>
    <izvorni_sadrzaj>
      <item>URTICA j.d.o.o. BRTONIGLA</item>
    </izvorni_sadrzaj>
    <derivirana_varijabla naziv="DomainObject.Predmet.ProtuStrankaListNazivFormated_1">
      <item>URTICA j.d.o.o. BRTONIGLA</item>
    </derivirana_varijabla>
  </DomainObject.Predmet.ProtuStrankaListNazivFormated>
  <DomainObject.Predmet.ProtuStrankaListNazivFormatedOIB>
    <izvorni_sadrzaj>
      <item>URTICA j.d.o.o. BRTONIGLA, OIB 22028210960</item>
    </izvorni_sadrzaj>
    <derivirana_varijabla naziv="DomainObject.Predmet.ProtuStrankaListNazivFormatedOIB_1">
      <item>URTICA j.d.o.o. BRTONIGLA, OIB 22028210960</item>
    </derivirana_varijabla>
  </DomainObject.Predmet.ProtuStrankaListNazivFormatedOIB>
  <DomainObject.Predmet.OstaliListFormated>
    <izvorni_sadrzaj>
      <item>Robi Križan punomoćnik sudionika u postupku URTICA j.d.o.o. BRTONIGLA</item>
    </izvorni_sadrzaj>
    <derivirana_varijabla naziv="DomainObject.Predmet.OstaliListFormated_1">
      <item>Robi Križan punomoćnik sudionika u postupku URTICA j.d.o.o. BRTONIGLA</item>
    </derivirana_varijabla>
  </DomainObject.Predmet.OstaliListFormated>
  <DomainObject.Predmet.OstaliListFormatedOIB>
    <izvorni_sadrzaj>
      <item>Robi Križan, OIB 43267067341 punomoćnik sudionika u postupku URTICA j.d.o.o. BRTONIGLA</item>
    </izvorni_sadrzaj>
    <derivirana_varijabla naziv="DomainObject.Predmet.OstaliListFormatedOIB_1">
      <item>Robi Križan, OIB 43267067341 punomoćnik sudionika u postupku URTICA j.d.o.o. BRTONIGLA</item>
    </derivirana_varijabla>
  </DomainObject.Predmet.OstaliListFormatedOIB>
  <DomainObject.Predmet.OstaliListFormatedWithAdress>
    <izvorni_sadrzaj>
      <item>Robi Križan, Fiorini 38, 52474 Fiorini punomoćnik sudionika u postupku URTICA j.d.o.o. BRTONIGLA</item>
    </izvorni_sadrzaj>
    <derivirana_varijabla naziv="DomainObject.Predmet.OstaliListFormatedWithAdress_1">
      <item>Robi Križan, Fiorini 38, 52474 Fiorini punomoćnik sudionika u postupku URTICA j.d.o.o. BRTONIGLA</item>
    </derivirana_varijabla>
  </DomainObject.Predmet.OstaliListFormatedWithAdress>
  <DomainObject.Predmet.OstaliListFormatedWithAdressOIB>
    <izvorni_sadrzaj>
      <item>Robi Križan, OIB 43267067341, Fiorini 38, 52474 Fiorini punomoćnik sudionika u postupku URTICA j.d.o.o. BRTONIGLA</item>
    </izvorni_sadrzaj>
    <derivirana_varijabla naziv="DomainObject.Predmet.OstaliListFormatedWithAdressOIB_1">
      <item>Robi Križan, OIB 43267067341, Fiorini 38, 52474 Fiorini punomoćnik sudionika u postupku URTICA j.d.o.o. BRTONIGLA</item>
    </derivirana_varijabla>
  </DomainObject.Predmet.OstaliListFormatedWithAdressOIB>
  <DomainObject.Predmet.OstaliListNazivFormated>
    <izvorni_sadrzaj>
      <item>Robi Križan</item>
    </izvorni_sadrzaj>
    <derivirana_varijabla naziv="DomainObject.Predmet.OstaliListNazivFormated_1">
      <item>Robi Križan</item>
    </derivirana_varijabla>
  </DomainObject.Predmet.OstaliListNazivFormated>
  <DomainObject.Predmet.OstaliListNazivFormatedOIB>
    <izvorni_sadrzaj>
      <item>Robi Križan, OIB 43267067341</item>
    </izvorni_sadrzaj>
    <derivirana_varijabla naziv="DomainObject.Predmet.OstaliListNazivFormatedOIB_1">
      <item>Robi Križan, OIB 43267067341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URTICA j.d.o.o. BRTONIGLA</izvorni_sadrzaj>
    <derivirana_varijabla naziv="DomainObject.Predmet.ProtustrankaIDrugi_1">URTICA j.d.o.o.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URTICA j.d.o.o. BRTONIGLA, OIB 22028210960, Fiorini 38, 52474 Brtonigla</izvorni_sadrzaj>
    <derivirana_varijabla naziv="DomainObject.Predmet.ProtustrankaIDrugiAdressOIB_1">URTICA j.d.o.o. BRTONIGLA, OIB 22028210960, Fiorini 38,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URTICA j.d.o.o. BRTONIGLA</item>
      <item>Robi Križan</item>
    </izvorni_sadrzaj>
    <derivirana_varijabla naziv="DomainObject.Predmet.SudioniciListNaziv_1">
      <item>FINANCIJSKA AGENCIJA, RC RIJEKA, PODRUŽNICA PULA, PULA</item>
      <item>URTICA j.d.o.o. BRTONIGLA</item>
      <item>Robi Križan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izvorni_sadrzaj>
    <derivirana_varijabla naziv="DomainObject.Predmet.SudioniciListAdressOIB_1"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22028210960</item>
      <item>, OIB 43267067341</item>
    </izvorni_sadrzaj>
    <derivirana_varijabla naziv="DomainObject.Predmet.SudioniciListNazivOIB_1">
      <item>, OIB 85821130368</item>
      <item>, OIB 22028210960</item>
      <item>, OIB 43267067341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87E71-D969-4C7B-A32D-4DC422079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5136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2016-04-29T06:30:00Z</dcterms:created>
  <dc:creator>Jasmina Matika</dc:creator>
  <cp:lastModifiedBy>Sanja Prodan</cp:lastModifiedBy>
  <cp:lastPrinted>2016-04-29T06:32:00Z</cp:lastPrinted>
  <dcterms:modified xmlns:xsi="http://www.w3.org/2001/XMLSchema-instance" xsi:type="dcterms:W3CDTF">2016-04-29T06:32:00Z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