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5e47" w14:paraId="0785e47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161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F41A3A" w:rsidRPr="00F41A3A">
        <w:t xml:space="preserve"> </w:t>
      </w:r>
      <w:r w:rsidR="00F41A3A" w:rsidRPr="00F41A3A">
        <w:rPr>
          <w:rFonts w:hAnsi="Times New Roman" w:ascii="Times New Roman"/>
          <w:sz w:val="22"/>
          <w:szCs w:val="22"/>
          <w:lang w:val="hr-HR"/>
        </w:rPr>
        <w:t>VRTOVI SUNCA ORAŠAC  društvo s ograničenom odgovornošću za poslovanje nekretninama u likvidaciji</w:t>
      </w:r>
      <w:r w:rsidR="00F41A3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F41A3A" w:rsidRPr="00F41A3A">
        <w:rPr>
          <w:rFonts w:hAnsi="Times New Roman" w:ascii="Times New Roman"/>
          <w:sz w:val="22"/>
          <w:szCs w:val="22"/>
          <w:lang w:val="hr-HR"/>
        </w:rPr>
        <w:t>Na Moru 1</w:t>
      </w:r>
      <w:r w:rsidR="00F41A3A">
        <w:rPr>
          <w:rFonts w:hAnsi="Times New Roman" w:ascii="Times New Roman"/>
          <w:sz w:val="22"/>
          <w:szCs w:val="22"/>
          <w:lang w:val="hr-HR"/>
        </w:rPr>
        <w:t>, Orašac,OIB:</w:t>
      </w:r>
      <w:r w:rsidR="00F41A3A" w:rsidRPr="00F41A3A">
        <w:t xml:space="preserve"> </w:t>
      </w:r>
      <w:r w:rsidR="00F41A3A" w:rsidRPr="00F41A3A">
        <w:rPr>
          <w:rFonts w:hAnsi="Times New Roman" w:ascii="Times New Roman"/>
          <w:sz w:val="22"/>
          <w:szCs w:val="22"/>
          <w:lang w:val="hr-HR"/>
        </w:rPr>
        <w:t>67094339391</w:t>
      </w:r>
      <w:r w:rsidR="00F41A3A">
        <w:rPr>
          <w:rFonts w:hAnsi="Times New Roman" w:ascii="Times New Roman"/>
          <w:sz w:val="22"/>
          <w:szCs w:val="22"/>
          <w:lang w:val="hr-HR"/>
        </w:rPr>
        <w:t>,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26E4" w:rsidRPr="00F161A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161A0" w:rsidRPr="00F161A0">
        <w:rPr>
          <w:rFonts w:hAnsi="Times New Roman" w:ascii="Times New Roman"/>
          <w:sz w:val="22"/>
          <w:szCs w:val="22"/>
          <w:lang w:val="hr-HR"/>
        </w:rPr>
        <w:t>29</w:t>
      </w:r>
      <w:r w:rsidR="00733F42" w:rsidRPr="00F161A0">
        <w:rPr>
          <w:rFonts w:hAnsi="Times New Roman" w:ascii="Times New Roman"/>
          <w:sz w:val="22"/>
          <w:szCs w:val="22"/>
          <w:lang w:val="hr-HR"/>
        </w:rPr>
        <w:t>.</w:t>
      </w:r>
      <w:r w:rsidR="00C635DE" w:rsidRPr="00F161A0">
        <w:rPr>
          <w:rFonts w:hAnsi="Times New Roman" w:ascii="Times New Roman"/>
          <w:sz w:val="22"/>
          <w:szCs w:val="22"/>
          <w:lang w:val="hr-HR"/>
        </w:rPr>
        <w:t>s</w:t>
      </w:r>
      <w:r w:rsidR="00877CC0" w:rsidRPr="00F161A0">
        <w:rPr>
          <w:rFonts w:hAnsi="Times New Roman" w:ascii="Times New Roman"/>
          <w:sz w:val="22"/>
          <w:szCs w:val="22"/>
          <w:lang w:val="hr-HR"/>
        </w:rPr>
        <w:t>iječnja 2019</w:t>
      </w:r>
      <w:r w:rsidR="00C635DE" w:rsidRPr="00F161A0">
        <w:rPr>
          <w:rFonts w:hAnsi="Times New Roman" w:ascii="Times New Roman"/>
          <w:sz w:val="22"/>
          <w:szCs w:val="22"/>
          <w:lang w:val="hr-HR"/>
        </w:rPr>
        <w:t>.g.</w:t>
      </w:r>
    </w:p>
    <w:p w:rsidRDefault="00E947D2" w:rsidP="00997BA9" w:rsidR="00E947D2" w:rsidRPr="00F161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41A3A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2595D">
        <w:rPr>
          <w:rFonts w:hAnsi="Times New Roman" w:ascii="Times New Roman"/>
          <w:sz w:val="22"/>
          <w:szCs w:val="22"/>
        </w:rPr>
        <w:t xml:space="preserve"> </w:t>
      </w:r>
      <w:r w:rsidR="00F41A3A" w:rsidRPr="00F41A3A">
        <w:rPr>
          <w:rFonts w:hAnsi="Times New Roman" w:ascii="Times New Roman"/>
          <w:sz w:val="22"/>
          <w:szCs w:val="22"/>
        </w:rPr>
        <w:t>VRTOVI SUNCA ORAŠAC  društvo s ograničenom odgovornošću za poslovanje nekretninama u likvidaciji, Na Moru 1, Orašac</w:t>
      </w:r>
      <w:r w:rsidR="00F41A3A">
        <w:rPr>
          <w:rFonts w:hAnsi="Times New Roman" w:ascii="Times New Roman"/>
          <w:sz w:val="22"/>
          <w:szCs w:val="22"/>
        </w:rPr>
        <w:t xml:space="preserve">, </w:t>
      </w:r>
      <w:r w:rsidR="00F41A3A" w:rsidRPr="00F41A3A">
        <w:rPr>
          <w:rFonts w:hAnsi="Times New Roman" w:ascii="Times New Roman"/>
          <w:sz w:val="22"/>
          <w:szCs w:val="22"/>
        </w:rPr>
        <w:t>OIB: 67094339391</w:t>
      </w:r>
      <w:r w:rsidR="00F41A3A">
        <w:rPr>
          <w:rFonts w:hAnsi="Times New Roman" w:ascii="Times New Roman"/>
          <w:sz w:val="22"/>
          <w:szCs w:val="22"/>
        </w:rPr>
        <w:t xml:space="preserve">, </w:t>
      </w:r>
      <w:r w:rsidR="00F161A0" w:rsidRPr="00F161A0">
        <w:rPr>
          <w:rFonts w:hAnsi="Times New Roman" w:ascii="Times New Roman"/>
          <w:sz w:val="22"/>
          <w:szCs w:val="22"/>
        </w:rPr>
        <w:t>29</w:t>
      </w:r>
      <w:r w:rsidR="00733F42" w:rsidRPr="00F161A0">
        <w:rPr>
          <w:rFonts w:hAnsi="Times New Roman" w:ascii="Times New Roman"/>
          <w:sz w:val="22"/>
          <w:szCs w:val="22"/>
        </w:rPr>
        <w:t>.</w:t>
      </w:r>
      <w:r w:rsidR="003670B2" w:rsidRPr="00F161A0">
        <w:rPr>
          <w:rFonts w:hAnsi="Times New Roman" w:ascii="Times New Roman"/>
          <w:sz w:val="22"/>
          <w:szCs w:val="22"/>
        </w:rPr>
        <w:t xml:space="preserve"> s</w:t>
      </w:r>
      <w:r w:rsidR="00BB26E4" w:rsidRPr="00F161A0">
        <w:rPr>
          <w:rFonts w:hAnsi="Times New Roman" w:ascii="Times New Roman"/>
          <w:sz w:val="22"/>
          <w:szCs w:val="22"/>
        </w:rPr>
        <w:t>iječnja  2019</w:t>
      </w:r>
      <w:r w:rsidR="003670B2" w:rsidRPr="00F161A0">
        <w:rPr>
          <w:rFonts w:hAnsi="Times New Roman" w:ascii="Times New Roman"/>
          <w:sz w:val="22"/>
          <w:szCs w:val="22"/>
        </w:rPr>
        <w:t xml:space="preserve">.g. </w:t>
      </w:r>
      <w:r w:rsidR="003670B2" w:rsidRPr="00F161A0">
        <w:rPr>
          <w:rFonts w:hAnsi="Times New Roman" w:ascii="Times New Roman"/>
          <w:color w:themeColor="text1" w:val="000000"/>
          <w:sz w:val="22"/>
          <w:szCs w:val="22"/>
        </w:rPr>
        <w:t>u</w:t>
      </w:r>
      <w:r w:rsidR="00F161A0" w:rsidRPr="00F161A0">
        <w:rPr>
          <w:rFonts w:hAnsi="Times New Roman" w:ascii="Times New Roman"/>
          <w:color w:themeColor="text1" w:val="000000"/>
          <w:sz w:val="22"/>
          <w:szCs w:val="22"/>
        </w:rPr>
        <w:t xml:space="preserve"> 8,40 h</w:t>
      </w:r>
      <w:r w:rsidR="00172E2F" w:rsidRPr="00F161A0">
        <w:rPr>
          <w:rFonts w:hAnsi="Times New Roman" w:ascii="Times New Roman"/>
          <w:color w:themeColor="text1" w:val="000000"/>
          <w:sz w:val="22"/>
          <w:szCs w:val="22"/>
        </w:rPr>
        <w:t xml:space="preserve">, kada </w:t>
      </w:r>
      <w:r w:rsidR="00172E2F" w:rsidRPr="008531E2">
        <w:rPr>
          <w:rFonts w:hAnsi="Times New Roman" w:ascii="Times New Roman"/>
          <w:sz w:val="22"/>
          <w:szCs w:val="22"/>
        </w:rPr>
        <w:t>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D07D8B" w:rsidR="00877CC0" w:rsidRPr="00D07D8B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D07D8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07D8B">
        <w:rPr>
          <w:rFonts w:hAnsi="Times New Roman" w:ascii="Times New Roman"/>
          <w:sz w:val="22"/>
          <w:szCs w:val="22"/>
        </w:rPr>
        <w:t xml:space="preserve"> 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>Snježana Sudarević iz Osijeka, kardinala Alojzija Stepinca 35., OIB: 83030278680.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F41A3A" w:rsidR="00F41A3A" w:rsidRPr="00F41A3A">
      <w:pPr>
        <w:pStyle w:val="Odlomakpopisa"/>
        <w:numPr>
          <w:ilvl w:val="0"/>
          <w:numId w:val="5"/>
        </w:numPr>
        <w:rPr>
          <w:rFonts w:hAnsi="Times New Roman" w:ascii="Times New Roman"/>
          <w:sz w:val="22"/>
          <w:szCs w:val="22"/>
          <w:lang w:val="hr-HR"/>
        </w:rPr>
      </w:pPr>
      <w:r w:rsidRPr="00F41A3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F41A3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41A3A" w:rsidRPr="00F41A3A">
        <w:rPr>
          <w:rFonts w:hAnsi="Times New Roman" w:ascii="Times New Roman"/>
          <w:sz w:val="22"/>
          <w:szCs w:val="22"/>
          <w:lang w:val="hr-HR"/>
        </w:rPr>
        <w:t>VRTOVI SUNCA ORAŠAC  društvo s ograničenom odgovornošću za poslovanje nekretninama u likvidaciji, Na Moru 1, Orašac, OIB:</w:t>
      </w:r>
      <w:r w:rsidR="00F41A3A" w:rsidRPr="00F41A3A">
        <w:t xml:space="preserve"> </w:t>
      </w:r>
      <w:r w:rsidR="00F41A3A" w:rsidRPr="00F41A3A">
        <w:rPr>
          <w:rFonts w:hAnsi="Times New Roman" w:ascii="Times New Roman"/>
          <w:sz w:val="22"/>
          <w:szCs w:val="22"/>
        </w:rPr>
        <w:t>67094339391</w:t>
      </w:r>
    </w:p>
    <w:p w:rsidRDefault="00356BC9" w:rsidP="00F41A3A" w:rsidR="00356BC9" w:rsidRPr="00733F4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07D8B">
        <w:rPr>
          <w:rFonts w:hAnsi="Times New Roman" w:ascii="Times New Roman"/>
          <w:sz w:val="22"/>
          <w:szCs w:val="22"/>
          <w:lang w:val="hr-HR"/>
        </w:rPr>
        <w:t>20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07D8B">
        <w:rPr>
          <w:rFonts w:hAnsi="Times New Roman" w:ascii="Times New Roman"/>
          <w:sz w:val="22"/>
          <w:szCs w:val="22"/>
          <w:lang w:val="hr-HR"/>
        </w:rPr>
        <w:t>lipnja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07D8B">
        <w:rPr>
          <w:rFonts w:hAnsi="Times New Roman" w:ascii="Times New Roman"/>
          <w:sz w:val="22"/>
          <w:szCs w:val="22"/>
          <w:lang w:val="hr-HR"/>
        </w:rPr>
        <w:t>27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07D8B">
        <w:rPr>
          <w:rFonts w:hAnsi="Times New Roman" w:ascii="Times New Roman"/>
          <w:sz w:val="22"/>
          <w:szCs w:val="22"/>
          <w:lang w:val="hr-HR"/>
        </w:rPr>
        <w:t>srpnja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F161A0">
        <w:rPr>
          <w:rFonts w:hAnsi="Times New Roman" w:ascii="Times New Roman"/>
          <w:b/>
          <w:sz w:val="22"/>
          <w:szCs w:val="22"/>
          <w:lang w:val="hr-HR"/>
        </w:rPr>
        <w:t>9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94E" w:rsidP="00DB4528" w:rsidR="00BE194E">
      <w:r>
        <w:separator/>
      </w:r>
    </w:p>
  </w:endnote>
  <w:endnote w:id="0" w:type="continuationSeparator">
    <w:p w:rsidRDefault="00BE194E" w:rsidP="00DB4528" w:rsidR="00BE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94E" w:rsidP="00DB4528" w:rsidR="00BE194E">
      <w:r>
        <w:separator/>
      </w:r>
    </w:p>
  </w:footnote>
  <w:footnote w:id="0" w:type="continuationSeparator">
    <w:p w:rsidRDefault="00BE194E" w:rsidP="00DB4528" w:rsidR="00BE1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38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F41A3A">
      <w:rPr>
        <w:rFonts w:hAnsi="Times New Roman" w:ascii="Times New Roman"/>
        <w:b/>
        <w:sz w:val="22"/>
        <w:szCs w:val="22"/>
        <w:lang w:val="hr-HR"/>
      </w:rPr>
      <w:t>10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F41A3A">
      <w:rPr>
        <w:rFonts w:hAnsi="Times New Roman" w:ascii="Times New Roman"/>
        <w:b/>
        <w:sz w:val="22"/>
        <w:szCs w:val="22"/>
        <w:lang w:val="hr-HR"/>
      </w:rPr>
      <w:t>10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89C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E194E"/>
    <w:rsid w:val="00BF13CF"/>
    <w:rsid w:val="00BF6DA1"/>
    <w:rsid w:val="00BF71CF"/>
    <w:rsid w:val="00C02A95"/>
    <w:rsid w:val="00C05DC4"/>
    <w:rsid w:val="00C07CED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161A0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St-310/2019</izvorni_sadrzaj>
    <derivirana_varijabla naziv="DomainObject.Predmet.OznakaBroj_1">St-310/2019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SUNCA ORAŠAC  društvo s ograničenom odgovornošću za poslovanje nekretninama u likvidaciji</izvorni_sadrzaj>
    <derivirana_varijabla naziv="DomainObject.Predmet.ProtustrankaFormated_1">  VRTOVI SUNCA ORAŠAC  društvo s ograničenom odgovornošću za poslovanje nekretninama u likvidaciji</derivirana_varijabla>
  </DomainObject.Predmet.ProtustrankaFormated>
  <DomainObject.Predmet.ProtustrankaFormatedOIB>
    <izvorni_sadrzaj>  VRTOVI SUNCA ORAŠAC  društvo s ograničenom odgovornošću za poslovanje nekretninama u likvidaciji, OIB 67094339391</izvorni_sadrzaj>
    <derivirana_varijabla naziv="DomainObject.Predmet.ProtustrankaFormatedOIB_1">  VRTOVI SUNCA ORAŠAC  društvo s ograničenom odgovornošću za poslovanje nekretninama u likvidaciji, OIB 67094339391</derivirana_varijabla>
  </DomainObject.Predmet.ProtustrankaFormatedOIB>
  <DomainObject.Predmet.ProtustrankaFormatedWithAdress>
    <izvorni_sadrzaj> VRTOVI SUNCA ORAŠAC  društvo s ograničenom odgovornošću za poslovanje nekretninama u likvidaciji, Na Moru 1, 20235 Orašac</izvorni_sadrzaj>
    <derivirana_varijabla naziv="DomainObject.Predmet.ProtustrankaFormatedWithAdress_1"> VRTOVI SUNCA ORAŠAC  društvo s ograničenom odgovornošću za poslovanje nekretninama u likvidaciji, Na Moru 1, 20235 Orašac</derivirana_varijabla>
  </DomainObject.Predmet.ProtustrankaFormatedWithAdress>
  <DomainObject.Predmet.ProtustrankaFormatedWithAdressOIB>
    <izvorni_sadrzaj> VRTOVI SUNCA ORAŠAC  društvo s ograničenom odgovornošću za poslovanje nekretninama u likvidaciji, OIB 67094339391, Na Moru 1, 20235 Orašac</izvorni_sadrzaj>
    <derivirana_varijabla naziv="DomainObject.Predmet.ProtustrankaFormatedWithAdressOIB_1"> VRTOVI SUNCA ORAŠAC  društvo s ograničenom odgovornošću za poslovanje nekretninama u likvidaciji, OIB 67094339391, Na Moru 1, 20235 Orašac</derivirana_varijabla>
  </DomainObject.Predmet.ProtustrankaFormatedWithAdressOIB>
  <DomainObject.Predmet.ProtustrankaWithAdress>
    <izvorni_sadrzaj>VRTOVI SUNCA ORAŠAC  društvo s ograničenom odgovornošću za poslovanje nekretninama u likvidaciji Na Moru 1, 20235 Orašac</izvorni_sadrzaj>
    <derivirana_varijabla naziv="DomainObject.Predmet.ProtustrankaWithAdress_1">VRTOVI SUNCA ORAŠAC  društvo s ograničenom odgovornošću za poslovanje nekretninama u likvidaciji Na Moru 1, 20235 Orašac</derivirana_varijabla>
  </DomainObject.Predmet.ProtustrankaWithAdress>
  <DomainObject.Predmet.ProtustrankaWithAdressOIB>
    <izvorni_sadrzaj>VRTOVI SUNCA ORAŠAC  društvo s ograničenom odgovornošću za poslovanje nekretninama u likvidaciji, OIB 67094339391, Na Moru 1, 20235 Orašac</izvorni_sadrzaj>
    <derivirana_varijabla naziv="DomainObject.Predmet.ProtustrankaWithAdressOIB_1">VRTOVI SUNCA ORAŠAC  društvo s ograničenom odgovornošću za poslovanje nekretninama u likvidaciji, OIB 67094339391, Na Moru 1, 20235 Orašac</derivirana_varijabla>
  </DomainObject.Predmet.ProtustrankaWithAdressOIB>
  <DomainObject.Predmet.ProtustrankaNazivFormated>
    <izvorni_sadrzaj>VRTOVI SUNCA ORAŠAC  društvo s ograničenom odgovornošću za poslovanje nekretninama u likvidaciji</izvorni_sadrzaj>
    <derivirana_varijabla naziv="DomainObject.Predmet.ProtustrankaNazivFormated_1">VRTOVI SUNCA ORAŠAC  društvo s ograničenom odgovornošću za poslovanje nekretninama u likvidaciji</derivirana_varijabla>
  </DomainObject.Predmet.ProtustrankaNazivFormated>
  <DomainObject.Predmet.ProtustrankaNazivFormatedOIB>
    <izvorni_sadrzaj>VRTOVI SUNCA ORAŠAC  društvo s ograničenom odgovornošću za poslovanje nekretninama u likvidaciji, OIB 67094339391</izvorni_sadrzaj>
    <derivirana_varijabla naziv="DomainObject.Predmet.ProtustrankaNazivFormatedOIB_1">VRTOVI SUNCA ORAŠAC  društvo s ograničenom odgovornošću za poslovanje nekretninama u likvidaciji, OIB 67094339391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18373.18</izvorni_sadrzaj>
    <derivirana_varijabla naziv="DomainObject.Predmet.TrenutnaVrijednost_1">18373.18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VRTOVI SUNCA ORAŠAC  društvo s ograničenom odgovornošću za poslovanje nekretninama u likvidaciji</item>
    </izvorni_sadrzaj>
    <derivirana_varijabla naziv="DomainObject.Predmet.ProtuStrankaListFormated_1">
      <item>VRTOVI SUNCA ORAŠAC  društvo s ograničenom odgovornošću za poslovanje nekretninama u likvidaciji</item>
    </derivirana_varijabla>
  </DomainObject.Predmet.ProtuStrankaListFormated>
  <DomainObject.Predmet.ProtuStrankaListFormatedOIB>
    <izvorni_sadrzaj>
      <item>VRTOVI SUNCA ORAŠAC  društvo s ograničenom odgovornošću za poslovanje nekretninama u likvidaciji, OIB 67094339391</item>
    </izvorni_sadrzaj>
    <derivirana_varijabla naziv="DomainObject.Predmet.ProtuStrankaListFormatedOIB_1">
      <item>VRTOVI SUNCA ORAŠAC  društvo s ograničenom odgovornošću za poslovanje nekretninama u likvidaciji, OIB 67094339391</item>
    </derivirana_varijabla>
  </DomainObject.Predmet.ProtuStrankaListFormatedOIB>
  <DomainObject.Predmet.ProtuStrankaListFormatedWithAdress>
    <izvorni_sadrzaj>
      <item>VRTOVI SUNCA ORAŠAC  društvo s ograničenom odgovornošću za poslovanje nekretninama u likvidaciji, Na Moru 1, 20235 Orašac</item>
    </izvorni_sadrzaj>
    <derivirana_varijabla naziv="DomainObject.Predmet.ProtuStrankaListFormatedWithAdress_1">
      <item>VRTOVI SUNCA ORAŠAC  društvo s ograničenom odgovornošću za poslovanje nekretninama u likvidaciji, Na Moru 1, 20235 Orašac</item>
    </derivirana_varijabla>
  </DomainObject.Predmet.ProtuStrankaListFormatedWithAdress>
  <DomainObject.Predmet.ProtuStrankaListFormatedWithAdressOIB>
    <izvorni_sadrzaj>
      <item>VRTOVI SUNCA ORAŠAC  društvo s ograničenom odgovornošću za poslovanje nekretninama u likvidaciji, OIB 67094339391, Na Moru 1, 20235 Orašac</item>
    </izvorni_sadrzaj>
    <derivirana_varijabla naziv="DomainObject.Predmet.ProtuStrankaListFormatedWithAdressOIB_1">
      <item>VRTOVI SUNCA ORAŠAC  društvo s ograničenom odgovornošću za poslovanje nekretninama u likvidaciji, OIB 67094339391, Na Moru 1, 20235 Orašac</item>
    </derivirana_varijabla>
  </DomainObject.Predmet.ProtuStrankaListFormatedWithAdressOIB>
  <DomainObject.Predmet.ProtuStrankaListNazivFormated>
    <izvorni_sadrzaj>
      <item>VRTOVI SUNCA ORAŠAC  društvo s ograničenom odgovornošću za poslovanje nekretninama u likvidaciji</item>
    </izvorni_sadrzaj>
    <derivirana_varijabla naziv="DomainObject.Predmet.ProtuStrankaListNazivFormated_1">
      <item>VRTOVI SUNCA ORAŠAC  društvo s ograničenom odgovornošću za poslovanje nekretninama u likvidaciji</item>
    </derivirana_varijabla>
  </DomainObject.Predmet.ProtuStrankaListNazivFormated>
  <DomainObject.Predmet.ProtuStrankaListNazivFormatedOIB>
    <izvorni_sadrzaj>
      <item>VRTOVI SUNCA ORAŠAC  društvo s ograničenom odgovornošću za poslovanje nekretninama u likvidaciji, OIB 67094339391</item>
    </izvorni_sadrzaj>
    <derivirana_varijabla naziv="DomainObject.Predmet.ProtuStrankaListNazivFormatedOIB_1">
      <item>VRTOVI SUNCA ORAŠAC  društvo s ograničenom odgovornošću za poslovanje nekretninama u likvidaciji, OIB 67094339391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VRTOVI SUNCA ORAŠAC  društvo s ograničenom odgovornošću za poslovanje nekretninama u likvidaciji</izvorni_sadrzaj>
    <derivirana_varijabla naziv="DomainObject.Predmet.ProtustrankaIDrugi_1">VRTOVI SUNCA ORAŠAC  društvo s ograničenom odgovornošću za poslovanje nekretninama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VRTOVI SUNCA ORAŠAC  društvo s ograničenom odgovornošću za poslovanje nekretninama u likvidaciji, OIB 67094339391, Na Moru 1, 20235 Orašac</izvorni_sadrzaj>
    <derivirana_varijabla naziv="DomainObject.Predmet.ProtustrankaIDrugiAdressOIB_1">VRTOVI SUNCA ORAŠAC  društvo s ograničenom odgovornošću za poslovanje nekretninama u likvidaciji, OIB 67094339391,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VRTOVI SUNCA ORAŠAC  društvo s ograničenom odgovornošću za poslovanje nekretninama u likvidaciji</item>
    </izvorni_sadrzaj>
    <derivirana_varijabla naziv="DomainObject.Predmet.SudioniciListNaziv_1">
      <item>FINA, RC Split, Podružnica Dubrovnik</item>
      <item>VRTOVI SUNCA ORAŠAC  društvo s ograničenom odgovornošću za poslovanje nekretninama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VRTOVI SUNCA ORAŠAC  društvo s ograničenom odgovornošću za poslovanje nekretninama u likvidaciji, OIB 67094339391, Na Moru 1,20235 Orašac</item>
    </izvorni_sadrzaj>
    <derivirana_varijabla naziv="DomainObject.Predmet.SudioniciListAdressOIB_1">
      <item>FINA, RC Split, Podružnica Dubrovnik, OIB 85821130368, Vukovarska 2,20000 Dubrovnik</item>
      <item>VRTOVI SUNCA ORAŠAC  društvo s ograničenom odgovornošću za poslovanje nekretninama u likvidaciji, OIB 67094339391,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67094339391</item>
    </izvorni_sadrzaj>
    <derivirana_varijabla naziv="DomainObject.Predmet.SudioniciListNazivOIB_1">
      <item>, OIB 85821130368</item>
      <item>, OIB 67094339391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6DDD4-566D-4841-A0BC-CB1D5140D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2747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2019-01-29T07:21:00Z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2019-01-29T07:24:00Z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(310-2019 SKRAČENI ST.vrtovi sunca orasac.docx)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