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93bb" w14:paraId="9a993bb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BA52B5">
        <w:rPr>
          <w:rFonts w:hAnsi="Times New Roman" w:ascii="Times New Roman"/>
        </w:rPr>
        <w:t>3718</w:t>
      </w:r>
      <w:r w:rsidR="005323CF" w:rsidRPr="005323CF">
        <w:rPr>
          <w:rFonts w:hAnsi="Times New Roman" w:ascii="Times New Roman"/>
        </w:rPr>
        <w:t>/16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BA52B5">
        <w:rPr>
          <w:rFonts w:hAnsi="Times New Roman" w:ascii="Times New Roman"/>
        </w:rPr>
        <w:t>Trg hrvatskih branitelja 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DE61BE">
      <w:pPr>
        <w:jc w:val="both"/>
        <w:rPr>
          <w:rFonts w:hAnsi="Times New Roman" w:ascii="Times New Roman"/>
        </w:rPr>
      </w:pPr>
    </w:p>
    <w:p w:rsidRDefault="005D1D09" w:rsidP="005D1D09" w:rsidR="005D1D09" w:rsidRPr="00BA52B5">
      <w:pPr>
        <w:ind w:firstLine="708"/>
        <w:jc w:val="both"/>
        <w:rPr>
          <w:rFonts w:hAnsi="Times New Roman" w:ascii="Times New Roman"/>
        </w:rPr>
      </w:pPr>
      <w:r w:rsidRPr="00DE61BE">
        <w:rPr>
          <w:rFonts w:hAnsi="Times New Roman" w:ascii="Times New Roman"/>
        </w:rPr>
        <w:t xml:space="preserve">Trgovački sud u Zagrebu, Stalna služba, po </w:t>
      </w:r>
      <w:r w:rsidRPr="00BA52B5">
        <w:rPr>
          <w:rFonts w:hAnsi="Times New Roman" w:ascii="Times New Roman"/>
        </w:rPr>
        <w:t xml:space="preserve">sucu Goranki Boljkovac, kao stečajnom sucu, u stečajnom postupku nad stečajnim dužnikom </w:t>
      </w:r>
      <w:r w:rsidR="00BA52B5" w:rsidRPr="00BA52B5">
        <w:rPr>
          <w:rFonts w:hAnsi="Times New Roman" w:ascii="Times New Roman"/>
        </w:rPr>
        <w:t>GRADITELJSTVO I UPRAVLJANJE d.o.o. u stečaju, Zagreb, Vučanska 8, OIB 20915244572</w:t>
      </w:r>
      <w:r w:rsidRPr="00BA52B5">
        <w:rPr>
          <w:rFonts w:hAnsi="Times New Roman" w:ascii="Times New Roman"/>
        </w:rPr>
        <w:t xml:space="preserve">, dana </w:t>
      </w:r>
      <w:r w:rsidR="00BA52B5" w:rsidRPr="00BA52B5">
        <w:rPr>
          <w:rFonts w:hAnsi="Times New Roman" w:ascii="Times New Roman"/>
        </w:rPr>
        <w:t>29. rujna</w:t>
      </w:r>
      <w:r w:rsidR="005323CF" w:rsidRPr="00BA52B5">
        <w:rPr>
          <w:rFonts w:hAnsi="Times New Roman" w:ascii="Times New Roman"/>
        </w:rPr>
        <w:t xml:space="preserve"> 2017</w:t>
      </w:r>
      <w:r w:rsidRPr="00BA52B5">
        <w:rPr>
          <w:rFonts w:hAnsi="Times New Roman" w:ascii="Times New Roman"/>
        </w:rPr>
        <w:t>. godine,</w:t>
      </w:r>
    </w:p>
    <w:p w:rsidRDefault="001774A0" w:rsidP="005D1D09" w:rsidR="001774A0" w:rsidRPr="00BA52B5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BA52B5" w:rsidRPr="00BA52B5">
        <w:rPr>
          <w:rFonts w:hAnsi="Times New Roman" w:ascii="Times New Roman"/>
        </w:rPr>
        <w:t>GRADITELJSTVO I UPRAVLJANJE d.o.o. u stečaju, Zagreb, Vučanska 8, OIB 20915244572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BA52B5">
        <w:rPr>
          <w:rFonts w:hAnsi="Times New Roman" w:ascii="Times New Roman"/>
          <w:noProof w:val="false"/>
          <w:szCs w:val="24"/>
        </w:rPr>
        <w:t>30. listopada</w:t>
      </w:r>
      <w:r w:rsidR="005D1D09">
        <w:rPr>
          <w:rFonts w:hAnsi="Times New Roman" w:ascii="Times New Roman"/>
          <w:noProof w:val="false"/>
          <w:szCs w:val="24"/>
        </w:rPr>
        <w:t xml:space="preserve"> 201</w:t>
      </w:r>
      <w:r w:rsidR="00556E4E">
        <w:rPr>
          <w:rFonts w:hAnsi="Times New Roman" w:ascii="Times New Roman"/>
          <w:noProof w:val="false"/>
          <w:szCs w:val="24"/>
        </w:rPr>
        <w:t>7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. godine u </w:t>
      </w:r>
      <w:r w:rsidR="00BA52B5">
        <w:rPr>
          <w:rFonts w:hAnsi="Times New Roman" w:ascii="Times New Roman"/>
          <w:noProof w:val="false"/>
          <w:szCs w:val="24"/>
        </w:rPr>
        <w:t>13,00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BA52B5">
        <w:rPr>
          <w:rFonts w:hAnsi="Times New Roman" w:ascii="Times New Roman"/>
          <w:noProof w:val="false"/>
          <w:szCs w:val="24"/>
        </w:rPr>
        <w:t>Trg hrvatskih branitelja 1/II, soba 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4E2BE7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proofErr w:type="spellStart"/>
      <w:r w:rsidRPr="006F44B0">
        <w:rPr>
          <w:rFonts w:hAnsi="Times New Roman" w:ascii="Times New Roman"/>
          <w:noProof w:val="false"/>
          <w:szCs w:val="24"/>
        </w:rPr>
        <w:t>pribava</w:t>
      </w:r>
      <w:proofErr w:type="spellEnd"/>
      <w:r w:rsidRPr="006F44B0">
        <w:rPr>
          <w:rFonts w:hAnsi="Times New Roman" w:ascii="Times New Roman"/>
          <w:noProof w:val="false"/>
          <w:szCs w:val="24"/>
        </w:rPr>
        <w:t xml:space="preserve">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stečajni vjerovnici, vjerovnici s pravom odvojenog namirenja i stečajni upravitelj,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BA52B5">
        <w:rPr>
          <w:rFonts w:hAnsi="Times New Roman" w:ascii="Times New Roman"/>
          <w:noProof w:val="false"/>
          <w:szCs w:val="24"/>
        </w:rPr>
        <w:t>3718</w:t>
      </w:r>
      <w:r w:rsidR="00556E4E">
        <w:rPr>
          <w:rFonts w:hAnsi="Times New Roman" w:ascii="Times New Roman"/>
          <w:noProof w:val="false"/>
          <w:szCs w:val="24"/>
        </w:rPr>
        <w:t>/16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BA52B5">
        <w:rPr>
          <w:rFonts w:hAnsi="Times New Roman" w:ascii="Times New Roman"/>
          <w:szCs w:val="24"/>
        </w:rPr>
        <w:t>29. rujna</w:t>
      </w:r>
      <w:r w:rsidR="00556E4E">
        <w:rPr>
          <w:rFonts w:hAnsi="Times New Roman" w:ascii="Times New Roman"/>
          <w:szCs w:val="24"/>
        </w:rPr>
        <w:t xml:space="preserve"> 2017</w:t>
      </w:r>
      <w:r w:rsidRPr="005D1D09">
        <w:rPr>
          <w:rFonts w:hAnsi="Times New Roman" w:ascii="Times New Roman"/>
          <w:szCs w:val="24"/>
        </w:rPr>
        <w:t>. godine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600A"/>
    <w:rsid w:val="00062A7C"/>
    <w:rsid w:val="000C7F84"/>
    <w:rsid w:val="001365D5"/>
    <w:rsid w:val="00150563"/>
    <w:rsid w:val="001774A0"/>
    <w:rsid w:val="002E02C4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A52B5"/>
    <w:rsid w:val="00BC2CFC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0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0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0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0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0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0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0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0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3718</izvorni_sadrzaj>
    <derivirana_varijabla naziv="DomainObject.Predmet.Broj_1">3718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St-3718/2016</izvorni_sadrzaj>
    <derivirana_varijabla naziv="DomainObject.Predmet.OznakaBroj_1">St-3718/2016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I UPRAVLJANJE d.o.o. za građenje i održavanje zgrada u stečaju</izvorni_sadrzaj>
    <derivirana_varijabla naziv="DomainObject.Predmet.ProtustrankaFormated_1">  GRADITELJSTVO I UPRAVLJANJE d.o.o. za građenje i održavanje zgrada u stečaju</derivirana_varijabla>
  </DomainObject.Predmet.ProtustrankaFormated>
  <DomainObject.Predmet.ProtustrankaFormatedOIB>
    <izvorni_sadrzaj>  GRADITELJSTVO I UPRAVLJANJE d.o.o. za građenje i održavanje zgrada u stečaju, OIB 20915244572</izvorni_sadrzaj>
    <derivirana_varijabla naziv="DomainObject.Predmet.ProtustrankaFormatedOIB_1">  GRADITELJSTVO I UPRAVLJANJE d.o.o. za građenje i održavanje zgrada u stečaju, OIB 20915244572</derivirana_varijabla>
  </DomainObject.Predmet.ProtustrankaFormatedOIB>
  <DomainObject.Predmet.ProtustrankaFormatedWithAdress>
    <izvorni_sadrzaj> GRADITELJSTVO I UPRAVLJANJE d.o.o. za građenje i održavanje zgrada u stečaju, Vučanska 8, 10000 Zagreb</izvorni_sadrzaj>
    <derivirana_varijabla naziv="DomainObject.Predmet.ProtustrankaFormatedWithAdress_1"> GRADITELJSTVO I UPRAVLJANJE d.o.o. za građenje i održavanje zgrada u stečaju, Vučanska 8, 10000 Zagreb</derivirana_varijabla>
  </DomainObject.Predmet.ProtustrankaFormatedWithAdress>
  <DomainObject.Predmet.ProtustrankaFormatedWithAdressOIB>
    <izvorni_sadrzaj> GRADITELJSTVO I UPRAVLJANJE d.o.o. za građenje i održavanje zgrada u stečaju, OIB 20915244572, Vučanska 8, 10000 Zagreb</izvorni_sadrzaj>
    <derivirana_varijabla naziv="DomainObject.Predmet.ProtustrankaFormatedWithAdressOIB_1"> GRADITELJSTVO I UPRAVLJANJE d.o.o. za građenje i održavanje zgrada u stečaju, OIB 20915244572, Vučanska 8, 10000 Zagreb</derivirana_varijabla>
  </DomainObject.Predmet.ProtustrankaFormatedWithAdressOIB>
  <DomainObject.Predmet.ProtustrankaWithAdress>
    <izvorni_sadrzaj>GRADITELJSTVO I UPRAVLJANJE d.o.o. za građenje i održavanje zgrada u stečaju Vučanska 8, 10000 Zagreb</izvorni_sadrzaj>
    <derivirana_varijabla naziv="DomainObject.Predmet.ProtustrankaWithAdress_1">GRADITELJSTVO I UPRAVLJANJE d.o.o. za građenje i održavanje zgrada u stečaju Vučanska 8, 10000 Zagreb</derivirana_varijabla>
  </DomainObject.Predmet.ProtustrankaWithAdress>
  <DomainObject.Predmet.ProtustrankaWithAdressOIB>
    <izvorni_sadrzaj>GRADITELJSTVO I UPRAVLJANJE d.o.o. za građenje i održavanje zgrada u stečaju, OIB 20915244572, Vučanska 8, 10000 Zagreb</izvorni_sadrzaj>
    <derivirana_varijabla naziv="DomainObject.Predmet.ProtustrankaWithAdressOIB_1">GRADITELJSTVO I UPRAVLJANJE d.o.o. za građenje i održavanje zgrada u stečaju, OIB 20915244572, Vučanska 8, 10000 Zagreb</derivirana_varijabla>
  </DomainObject.Predmet.ProtustrankaWithAdressOIB>
  <DomainObject.Predmet.ProtustrankaNazivFormated>
    <izvorni_sadrzaj>GRADITELJSTVO I UPRAVLJANJE d.o.o. za građenje i održavanje zgrada u stečaju</izvorni_sadrzaj>
    <derivirana_varijabla naziv="DomainObject.Predmet.ProtustrankaNazivFormated_1">GRADITELJSTVO I UPRAVLJANJE d.o.o. za građenje i održavanje zgrada u stečaju</derivirana_varijabla>
  </DomainObject.Predmet.ProtustrankaNazivFormated>
  <DomainObject.Predmet.ProtustrankaNazivFormatedOIB>
    <izvorni_sadrzaj>GRADITELJSTVO I UPRAVLJANJE d.o.o. za građenje i održavanje zgrada u stečaju, OIB 20915244572</izvorni_sadrzaj>
    <derivirana_varijabla naziv="DomainObject.Predmet.ProtustrankaNazivFormatedOIB_1">GRADITELJSTVO I UPRAVLJANJE d.o.o. za građenje i održavanje zgrada u stečaju, OIB 20915244572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ZAGREBU; Ranko Rajković</izvorni_sadrzaj>
    <derivirana_varijabla naziv="DomainObject.Predmet.StrankaFormated_1">  FINA Regionalni centar Zagreb; Porezna uprava, Područni ured Zagreb; ŽUPANIJSKO DRŽAVNO ODVJETNIŠTVO U ZAGREBU; Ranko Rajković</derivirana_varijabla>
  </DomainObject.Predmet.StrankaFormated>
  <DomainObject.Predmet.StrankaFormatedOIB>
    <izvorni_sadrzaj>  FINA Regionalni centar Zagreb, OIB 85821130368; Porezna uprava, Područni ured Zagreb; ŽUPANIJSKO DRŽAVNO ODVJETNIŠTVO U ZAGREBU; Ranko Rajković, OIB 34907969289</izvorni_sadrzaj>
    <derivirana_varijabla naziv="DomainObject.Predmet.StrankaFormatedOIB_1">  FINA Regionalni centar Zagreb, OIB 85821130368; Porezna uprava, Područni ured Zagreb; ŽUPANIJSKO DRŽAVNO ODVJETNIŠTVO U ZAGREBU; Ranko Rajković, OIB 34907969289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Zagreb; Ranko Rajković, Naselje Slavonija I 16, 35000 Slavonski Brod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Zagreb; Ranko Rajković, Naselje Slavonija I 16, 35000 Slavonski Brod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Zagreb; Ranko Rajković, OIB 34907969289, Naselje Slavonija I 16, 35000 Slavonski Brod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Zagreb; Ranko Rajković, OIB 34907969289, Naselje Slavonija I 16, 35000 Slavonski Brod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Zagreb,Ranko Rajković Naselje Slavonija I 16,35000 Slavonski Brod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Zagreb,Ranko Rajković Naselje Slavonija I 16,35000 Slavonski Brod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Zagreb,Ranko Rajković, OIB 34907969289, Naselje Slavonija I 16,35000 Slavonski Brod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Zagreb,Ranko Rajković, OIB 34907969289, Naselje Slavonija I 16,35000 Slavonski Brod</derivirana_varijabla>
  </DomainObject.Predmet.StrankaWithAdressOIB>
  <DomainObject.Predmet.StrankaNazivFormated>
    <izvorni_sadrzaj>FINA Regionalni centar Zagreb,Porezna uprava, Područni ured Zagreb,ŽUPANIJSKO DRŽAVNO ODVJETNIŠTVO U ZAGREBU,Ranko Rajković</izvorni_sadrzaj>
    <derivirana_varijabla naziv="DomainObject.Predmet.StrankaNazivFormated_1">FINA Regionalni centar Zagreb,Porezna uprava, Područni ured Zagreb,ŽUPANIJSKO DRŽAVNO ODVJETNIŠTVO U ZAGREBU,Ranko Rajković</derivirana_varijabla>
  </DomainObject.Predmet.StrankaNazivFormated>
  <DomainObject.Predmet.StrankaNazivFormatedOIB>
    <izvorni_sadrzaj>FINA Regionalni centar Zagreb, OIB 85821130368,Porezna uprava, Područni ured Zagreb,ŽUPANIJSKO DRŽAVNO ODVJETNIŠTVO U ZAGREBU,Ranko Rajković, OIB 34907969289</izvorni_sadrzaj>
    <derivirana_varijabla naziv="DomainObject.Predmet.StrankaNazivFormatedOIB_1">FINA Regionalni centar Zagreb, OIB 85821130368,Porezna uprava, Područni ured Zagreb,ŽUPANIJSKO DRŽAVNO ODVJETNIŠTVO U ZAGREBU,Ranko Rajković, OIB 34907969289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  <item>Ranko Rajković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  <item>Ranko Rajković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  <item>Ranko Rajković, OIB 34907969289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  <item>Ranko Rajković, OIB 34907969289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  <item>Ranko Rajković, Naselje Slavonija I 16, 35000 Slavonski Brod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  <item>Ranko Rajković, Naselje Slavonija I 16, 35000 Slavonski Brod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  <item>Ranko Rajković, OIB 34907969289, Naselje Slavonija I 16, 35000 Slavonski Brod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  <item>Ranko Rajković, OIB 34907969289, Naselje Slavonija I 16, 35000 Slavonski Brod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  <item>Ranko Rajković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  <item>Ranko Rajković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  <item>Ranko Rajković, OIB 34907969289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  <item>Ranko Rajković, OIB 34907969289</item>
    </derivirana_varijabla>
  </DomainObject.Predmet.StrankaListNazivFormatedOIB>
  <DomainObject.Predmet.ProtuStrankaListFormated>
    <izvorni_sadrzaj>
      <item>GRADITELJSTVO I UPRAVLJANJE d.o.o. za građenje i održavanje zgrada u stečaju</item>
    </izvorni_sadrzaj>
    <derivirana_varijabla naziv="DomainObject.Predmet.ProtuStrankaListFormated_1">
      <item>GRADITELJSTVO I UPRAVLJANJE d.o.o. za građenje i održavanje zgrada u stečaju</item>
    </derivirana_varijabla>
  </DomainObject.Predmet.ProtuStrankaListFormated>
  <DomainObject.Predmet.ProtuStrankaListFormatedOIB>
    <izvorni_sadrzaj>
      <item>GRADITELJSTVO I UPRAVLJANJE d.o.o. za građenje i održavanje zgrada u stečaju, OIB 20915244572</item>
    </izvorni_sadrzaj>
    <derivirana_varijabla naziv="DomainObject.Predmet.ProtuStrankaListFormatedOIB_1">
      <item>GRADITELJSTVO I UPRAVLJANJE d.o.o. za građenje i održavanje zgrada u stečaju, OIB 20915244572</item>
    </derivirana_varijabla>
  </DomainObject.Predmet.ProtuStrankaListFormatedOIB>
  <DomainObject.Predmet.ProtuStrankaListFormatedWithAdress>
    <izvorni_sadrzaj>
      <item>GRADITELJSTVO I UPRAVLJANJE d.o.o. za građenje i održavanje zgrada u stečaju, Vučanska 8, 10000 Zagreb</item>
    </izvorni_sadrzaj>
    <derivirana_varijabla naziv="DomainObject.Predmet.ProtuStrankaListFormatedWithAdress_1">
      <item>GRADITELJSTVO I UPRAVLJANJE d.o.o. za građenje i održavanje zgrada u stečaju, Vučanska 8, 10000 Zagreb</item>
    </derivirana_varijabla>
  </DomainObject.Predmet.ProtuStrankaListFormatedWithAdress>
  <DomainObject.Predmet.ProtuStrankaListFormatedWithAdressOIB>
    <izvorni_sadrzaj>
      <item>GRADITELJSTVO I UPRAVLJANJE d.o.o. za građenje i održavanje zgrada u stečaju, OIB 20915244572, Vučanska 8, 10000 Zagreb</item>
    </izvorni_sadrzaj>
    <derivirana_varijabla naziv="DomainObject.Predmet.ProtuStrankaListFormatedWithAdressOIB_1">
      <item>GRADITELJSTVO I UPRAVLJANJE d.o.o. za građenje i održavanje zgrada u stečaju, OIB 20915244572, Vučanska 8, 10000 Zagreb</item>
    </derivirana_varijabla>
  </DomainObject.Predmet.ProtuStrankaListFormatedWithAdressOIB>
  <DomainObject.Predmet.ProtuStrankaListNazivFormated>
    <izvorni_sadrzaj>
      <item>GRADITELJSTVO I UPRAVLJANJE d.o.o. za građenje i održavanje zgrada u stečaju</item>
    </izvorni_sadrzaj>
    <derivirana_varijabla naziv="DomainObject.Predmet.ProtuStrankaListNazivFormated_1">
      <item>GRADITELJSTVO I UPRAVLJANJE d.o.o. za građenje i održavanje zgrada u stečaju</item>
    </derivirana_varijabla>
  </DomainObject.Predmet.ProtuStrankaListNazivFormated>
  <DomainObject.Predmet.ProtuStrankaListNazivFormatedOIB>
    <izvorni_sadrzaj>
      <item>GRADITELJSTVO I UPRAVLJANJE d.o.o. za građenje i održavanje zgrada u stečaju, OIB 20915244572</item>
    </izvorni_sadrzaj>
    <derivirana_varijabla naziv="DomainObject.Predmet.ProtuStrankaListNazivFormatedOIB_1">
      <item>GRADITELJSTVO I UPRAVLJANJE d.o.o. za građenje i održavanje zgrada u stečaju, OIB 20915244572</item>
    </derivirana_varijabla>
  </DomainObject.Predmet.ProtuStrankaListNazivFormatedOIB>
  <DomainObject.Predmet.OstaliListFormated>
    <izvorni_sadrzaj>
      <item>Ranko Rajković</item>
      <item>Odvjetnik MARIN DOMJANOVIĆ</item>
    </izvorni_sadrzaj>
    <derivirana_varijabla naziv="DomainObject.Predmet.OstaliListFormated_1">
      <item>Ranko Rajković</item>
      <item>Odvjetnik MARIN DOMJANOVIĆ</item>
    </derivirana_varijabla>
  </DomainObject.Predmet.OstaliListFormated>
  <DomainObject.Predmet.OstaliListFormatedOIB>
    <izvorni_sadrzaj>
      <item>Ranko Rajković, OIB 34907969289</item>
      <item>Odvjetnik MARIN DOMJANOVIĆ</item>
    </izvorni_sadrzaj>
    <derivirana_varijabla naziv="DomainObject.Predmet.OstaliListFormatedOIB_1">
      <item>Ranko Rajković, OIB 34907969289</item>
      <item>Odvjetnik MARIN DOMJANOVIĆ</item>
    </derivirana_varijabla>
  </DomainObject.Predmet.OstaliListFormatedOIB>
  <DomainObject.Predmet.OstaliListFormatedWithAdress>
    <izvorni_sadrzaj>
      <item>Ranko Rajković, Naselje Slavonija I 1/6, 35000 Slavonski Brod</item>
      <item>Odvjetnik MARIN DOMJANOVIĆ, III Pile 23, 10000 Zagreb</item>
    </izvorni_sadrzaj>
    <derivirana_varijabla naziv="DomainObject.Predmet.OstaliListFormatedWithAdress_1">
      <item>Ranko Rajković, Naselje Slavonija I 1/6, 35000 Slavonski Brod</item>
      <item>Odvjetnik MARIN DOMJANOVIĆ, III Pile 23, 10000 Zagreb</item>
    </derivirana_varijabla>
  </DomainObject.Predmet.OstaliListFormatedWithAdress>
  <DomainObject.Predmet.OstaliListFormatedWithAdressOIB>
    <izvorni_sadrzaj>
      <item>Ranko Rajković, OIB 34907969289, Naselje Slavonija I 1/6, 35000 Slavonski Brod</item>
      <item>Odvjetnik MARIN DOMJANOVIĆ, III Pile 23, 10000 Zagreb</item>
    </izvorni_sadrzaj>
    <derivirana_varijabla naziv="DomainObject.Predmet.OstaliListFormatedWithAdressOIB_1">
      <item>Ranko Rajković, OIB 34907969289, Naselje Slavonija I 1/6, 35000 Slavonski Brod</item>
      <item>Odvjetnik MARIN DOMJANOVIĆ, III Pile 23, 10000 Zagreb</item>
    </derivirana_varijabla>
  </DomainObject.Predmet.OstaliListFormatedWithAdressOIB>
  <DomainObject.Predmet.OstaliListNazivFormated>
    <izvorni_sadrzaj>
      <item>Ranko Rajković</item>
      <item>Odvjetnik MARIN DOMJANOVIĆ</item>
    </izvorni_sadrzaj>
    <derivirana_varijabla naziv="DomainObject.Predmet.OstaliListNazivFormated_1">
      <item>Ranko Rajković</item>
      <item>Odvjetnik MARIN DOMJANOVIĆ</item>
    </derivirana_varijabla>
  </DomainObject.Predmet.OstaliListNazivFormated>
  <DomainObject.Predmet.OstaliListNazivFormatedOIB>
    <izvorni_sadrzaj>
      <item>Ranko Rajković, OIB 34907969289</item>
      <item>Odvjetnik MARIN DOMJANOVIĆ</item>
    </izvorni_sadrzaj>
    <derivirana_varijabla naziv="DomainObject.Predmet.OstaliListNazivFormatedOIB_1">
      <item>Ranko Rajković, OIB 34907969289</item>
      <item>Odvjetnik MARIN DOMJANOVIĆ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I UPRAVLJANJE d.o.o. za građenje i održavanje zgrada u stečaju</izvorni_sadrzaj>
    <derivirana_varijabla naziv="DomainObject.Predmet.ProtustrankaIDrugi_1">GRADITELJSTVO I UPRAVLJANJE d.o.o. za građenje i održavanje zgrada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GRADITELJSTVO I UPRAVLJANJE d.o.o. za građenje i održavanje zgrada u stečaju, OIB 20915244572, Vučanska 8, 10000 Zagreb</izvorni_sadrzaj>
    <derivirana_varijabla naziv="DomainObject.Predmet.ProtustrankaIDrugiAdressOIB_1">GRADITELJSTVO I UPRAVLJANJE d.o.o. za građenje i održavanje zgrada u stečaju, OIB 20915244572, Vučanska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Ranko Rajković</item>
      <item>GRADITELJSTVO I UPRAVLJANJE d.o.o. za građenje i održavanje zgrada u stečaju</item>
      <item>FINA Regionalni centar Zagreb</item>
      <item>Porezna uprava, Područni ured Zagreb</item>
      <item>ŽUPANIJSKO DRŽAVNO ODVJETNIŠTVO U ZAGREBU</item>
      <item>Odvjetnik MARIN DOMJANOVIĆ</item>
      <item>Ranko Rajković</item>
    </izvorni_sadrzaj>
    <derivirana_varijabla naziv="DomainObject.Predmet.SudioniciListNaziv_1">
      <item>Ranko Rajković</item>
      <item>GRADITELJSTVO I UPRAVLJANJE d.o.o. za građenje i održavanje zgrada u stečaju</item>
      <item>FINA Regionalni centar Zagreb</item>
      <item>Porezna uprava, Područni ured Zagreb</item>
      <item>ŽUPANIJSKO DRŽAVNO ODVJETNIŠTVO U ZAGREBU</item>
      <item>Odvjetnik MARIN DOMJANOVIĆ</item>
      <item>Ranko Rajković</item>
    </derivirana_varijabla>
  </DomainObject.Predmet.SudioniciListNaziv>
  <DomainObject.Predmet.SudioniciListAdressOIB>
    <izvorni_sadrzaj>
      <item>Ranko Rajković, OIB 34907969289, Naselje Slavonija I 1/6,35000 Slavonski Brod</item>
      <item>GRADITELJSTVO I UPRAVLJANJE d.o.o. za građenje i održavanje zgrada u stečaju, OIB 20915244572, Vučanska 8,10000 Zagreb</item>
      <item>FINA Regionalni centar Zagreb, OIB 85821130368, Trg svibanjskih žrtava 1995. 1,10000 Zagreb</item>
      <item>Porezna uprava, Područni ured Zagreb</item>
      <item>ŽUPANIJSKO DRŽAVNO ODVJETNIŠTVO U ZAGREBU, Savska cesta 41,10000 Zagreb</item>
      <item>Odvjetnik MARIN DOMJANOVIĆ, III Pile 23,10000 Zagreb</item>
      <item>Ranko Rajković, OIB 34907969289, Naselje Slavonija I 16,35000 Slavonski Brod</item>
    </izvorni_sadrzaj>
    <derivirana_varijabla naziv="DomainObject.Predmet.SudioniciListAdressOIB_1">
      <item>Ranko Rajković, OIB 34907969289, Naselje Slavonija I 1/6,35000 Slavonski Brod</item>
      <item>GRADITELJSTVO I UPRAVLJANJE d.o.o. za građenje i održavanje zgrada u stečaju, OIB 20915244572, Vučanska 8,10000 Zagreb</item>
      <item>FINA Regionalni centar Zagreb, OIB 85821130368, Trg svibanjskih žrtava 1995. 1,10000 Zagreb</item>
      <item>Porezna uprava, Područni ured Zagreb</item>
      <item>ŽUPANIJSKO DRŽAVNO ODVJETNIŠTVO U ZAGREBU, Savska cesta 41,10000 Zagreb</item>
      <item>Odvjetnik MARIN DOMJANOVIĆ, III Pile 23,10000 Zagreb</item>
      <item>Ranko Rajković, OIB 34907969289, Naselje Slavonija I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34907969289</item>
      <item>, OIB 20915244572</item>
      <item>, OIB 85821130368</item>
      <item>, OIB null</item>
      <item>, OIB null</item>
      <item>, OIB null</item>
      <item>, OIB 34907969289</item>
    </izvorni_sadrzaj>
    <derivirana_varijabla naziv="DomainObject.Predmet.SudioniciListNazivOIB_1">
      <item>, OIB 34907969289</item>
      <item>, OIB 20915244572</item>
      <item>, OIB 85821130368</item>
      <item>, OIB null</item>
      <item>, OIB null</item>
      <item>, OIB null</item>
      <item>, OIB 34907969289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249</properties:Words>
  <properties:Characters>1291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2017-09-29T09:52:00Z</dcterms:created>
  <dc:creator>x</dc:creator>
  <cp:lastModifiedBy>Goranka Boljkovac</cp:lastModifiedBy>
  <cp:lastPrinted>2017-01-31T09:08:00Z</cp:lastPrinted>
  <dcterms:modified xmlns:xsi="http://www.w3.org/2001/XMLSchema-instance" xsi:type="dcterms:W3CDTF">2017-09-29T09:53:00Z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