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46d3" w14:paraId="fc346d3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45442D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936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r w:rsidR="0045442D" w:rsidRPr="0045442D">
        <w:t>MARI MAR KRALJ d.o.o. za usluge i trgovinu</w:t>
      </w:r>
      <w:r w:rsidR="0045442D">
        <w:t xml:space="preserve"> Kalinovica, </w:t>
      </w:r>
      <w:proofErr w:type="spellStart"/>
      <w:r w:rsidR="0045442D">
        <w:t>Ladovići</w:t>
      </w:r>
      <w:proofErr w:type="spellEnd"/>
      <w:r w:rsidR="0045442D">
        <w:t xml:space="preserve"> 51, </w:t>
      </w:r>
      <w:proofErr w:type="spellStart"/>
      <w:r w:rsidR="0045442D">
        <w:t>OIB</w:t>
      </w:r>
      <w:proofErr w:type="spellEnd"/>
      <w:r w:rsidR="0045442D">
        <w:t xml:space="preserve">: </w:t>
      </w:r>
      <w:r w:rsidR="0045442D" w:rsidRPr="0045442D">
        <w:t>10700056045</w:t>
      </w:r>
      <w:r w:rsidR="0045442D">
        <w:t xml:space="preserve">, </w:t>
      </w:r>
      <w:proofErr w:type="spellStart"/>
      <w:r w:rsidR="0045442D">
        <w:t>MBS</w:t>
      </w:r>
      <w:proofErr w:type="spellEnd"/>
      <w:r w:rsidR="0045442D">
        <w:t xml:space="preserve">: </w:t>
      </w:r>
      <w:r w:rsidR="0045442D" w:rsidRPr="0045442D">
        <w:t>080956541</w:t>
      </w:r>
      <w:r w:rsidR="0045442D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E6A17">
        <w:rPr>
          <w:bCs/>
        </w:rPr>
        <w:t xml:space="preserve"> </w:t>
      </w:r>
      <w:r w:rsidR="0045442D" w:rsidRPr="0045442D">
        <w:t>MARI MAR KRALJ d.o.o. za usluge i trgovinu</w:t>
      </w:r>
      <w:r w:rsidR="0045442D">
        <w:t xml:space="preserve"> Kalinovica, </w:t>
      </w:r>
      <w:proofErr w:type="spellStart"/>
      <w:r w:rsidR="0045442D">
        <w:t>Ladovići</w:t>
      </w:r>
      <w:proofErr w:type="spellEnd"/>
      <w:r w:rsidR="0045442D">
        <w:t xml:space="preserve"> 51, </w:t>
      </w:r>
      <w:proofErr w:type="spellStart"/>
      <w:r w:rsidR="0045442D">
        <w:t>OIB</w:t>
      </w:r>
      <w:proofErr w:type="spellEnd"/>
      <w:r w:rsidR="0045442D">
        <w:t xml:space="preserve">: </w:t>
      </w:r>
      <w:r w:rsidR="0045442D" w:rsidRPr="0045442D">
        <w:t>10700056045</w:t>
      </w:r>
      <w:r w:rsidR="0045442D">
        <w:t xml:space="preserve">, </w:t>
      </w:r>
      <w:proofErr w:type="spellStart"/>
      <w:r w:rsidR="0045442D">
        <w:t>MBS</w:t>
      </w:r>
      <w:proofErr w:type="spellEnd"/>
      <w:r w:rsidR="0045442D">
        <w:t xml:space="preserve">: </w:t>
      </w:r>
      <w:r w:rsidR="0045442D" w:rsidRPr="0045442D">
        <w:t>080956541</w:t>
      </w:r>
      <w:r w:rsidR="0045442D">
        <w:t>, iznosi 28.037,53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B5DAB">
        <w:t xml:space="preserve"> </w:t>
      </w:r>
      <w:r w:rsidR="0045442D">
        <w:t>Viktor Kralj, Kalinovica</w:t>
      </w:r>
      <w:r w:rsidR="00211B7A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45442D">
        <w:t>36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A7F9E"/>
    <w:rsid w:val="007B1DA7"/>
    <w:rsid w:val="007B4560"/>
    <w:rsid w:val="007B4E2C"/>
    <w:rsid w:val="007B5DAB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7A7F9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7F9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F9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F9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7A7F9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7F9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F9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F9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St-1936/2018</izvorni_sadrzaj>
    <derivirana_varijabla naziv="DomainObject.Predmet.OznakaBroj_1">St-1936/2018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MARI MAR KRALJ d.o.o. za usluge i trgovinu</izvorni_sadrzaj>
    <derivirana_varijabla naziv="DomainObject.Predmet.ProtustrankaFormated_1">  MARI MAR KRALJ d.o.o. za usluge i trgovinu</derivirana_varijabla>
  </DomainObject.Predmet.ProtustrankaFormated>
  <DomainObject.Predmet.ProtustrankaFormatedOIB>
    <izvorni_sadrzaj>  MARI MAR KRALJ d.o.o. za usluge i trgovinu, OIB 10700056045</izvorni_sadrzaj>
    <derivirana_varijabla naziv="DomainObject.Predmet.ProtustrankaFormatedOIB_1">  MARI MAR KRALJ d.o.o. za usluge i trgovinu, OIB 10700056045</derivirana_varijabla>
  </DomainObject.Predmet.ProtustrankaFormatedOIB>
  <DomainObject.Predmet.ProtustrankaFormatedWithAdress>
    <izvorni_sadrzaj> MARI MAR KRALJ d.o.o. za usluge i trgovinu, Ladovići 51, 10436 Kalinovica</izvorni_sadrzaj>
    <derivirana_varijabla naziv="DomainObject.Predmet.ProtustrankaFormatedWithAdress_1"> MARI MAR KRALJ d.o.o. za usluge i trgovinu, Ladovići 51, 10436 Kalinovica</derivirana_varijabla>
  </DomainObject.Predmet.ProtustrankaFormatedWithAdress>
  <DomainObject.Predmet.ProtustrankaFormatedWithAdressOIB>
    <izvorni_sadrzaj> MARI MAR KRALJ d.o.o. za usluge i trgovinu, OIB 10700056045, Ladovići 51, 10436 Kalinovica</izvorni_sadrzaj>
    <derivirana_varijabla naziv="DomainObject.Predmet.ProtustrankaFormatedWithAdressOIB_1"> MARI MAR KRALJ d.o.o. za usluge i trgovinu, OIB 10700056045, Ladovići 51, 10436 Kalinovica</derivirana_varijabla>
  </DomainObject.Predmet.ProtustrankaFormatedWithAdressOIB>
  <DomainObject.Predmet.ProtustrankaWithAdress>
    <izvorni_sadrzaj>MARI MAR KRALJ d.o.o. za usluge i trgovinu Ladovići 51, 10436 Kalinovica</izvorni_sadrzaj>
    <derivirana_varijabla naziv="DomainObject.Predmet.ProtustrankaWithAdress_1">MARI MAR KRALJ d.o.o. za usluge i trgovinu Ladovići 51, 10436 Kalinovica</derivirana_varijabla>
  </DomainObject.Predmet.ProtustrankaWithAdress>
  <DomainObject.Predmet.ProtustrankaWithAdressOIB>
    <izvorni_sadrzaj>MARI MAR KRALJ d.o.o. za usluge i trgovinu, OIB 10700056045, Ladovići 51, 10436 Kalinovica</izvorni_sadrzaj>
    <derivirana_varijabla naziv="DomainObject.Predmet.ProtustrankaWithAdressOIB_1">MARI MAR KRALJ d.o.o. za usluge i trgovinu, OIB 10700056045, Ladovići 51, 10436 Kalinovica</derivirana_varijabla>
  </DomainObject.Predmet.ProtustrankaWithAdressOIB>
  <DomainObject.Predmet.ProtustrankaNazivFormated>
    <izvorni_sadrzaj>MARI MAR KRALJ d.o.o. za usluge i trgovinu</izvorni_sadrzaj>
    <derivirana_varijabla naziv="DomainObject.Predmet.ProtustrankaNazivFormated_1">MARI MAR KRALJ d.o.o. za usluge i trgovinu</derivirana_varijabla>
  </DomainObject.Predmet.ProtustrankaNazivFormated>
  <DomainObject.Predmet.ProtustrankaNazivFormatedOIB>
    <izvorni_sadrzaj>MARI MAR KRALJ d.o.o. za usluge i trgovinu, OIB 10700056045</izvorni_sadrzaj>
    <derivirana_varijabla naziv="DomainObject.Predmet.ProtustrankaNazivFormatedOIB_1">MARI MAR KRALJ d.o.o. za usluge i trgovinu, OIB 10700056045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 MAR KRALJ d.o.o. za usluge i trgovinu</item>
    </izvorni_sadrzaj>
    <derivirana_varijabla naziv="DomainObject.Predmet.ProtuStrankaListFormated_1">
      <item>MARI MAR KRALJ d.o.o. za usluge i trgovinu</item>
    </derivirana_varijabla>
  </DomainObject.Predmet.ProtuStrankaListFormated>
  <DomainObject.Predmet.ProtuStrankaListFormatedOIB>
    <izvorni_sadrzaj>
      <item>MARI MAR KRALJ d.o.o. za usluge i trgovinu, OIB 10700056045</item>
    </izvorni_sadrzaj>
    <derivirana_varijabla naziv="DomainObject.Predmet.ProtuStrankaListFormatedOIB_1">
      <item>MARI MAR KRALJ d.o.o. za usluge i trgovinu, OIB 10700056045</item>
    </derivirana_varijabla>
  </DomainObject.Predmet.ProtuStrankaListFormatedOIB>
  <DomainObject.Predmet.ProtuStrankaListFormatedWithAdress>
    <izvorni_sadrzaj>
      <item>MARI MAR KRALJ d.o.o. za usluge i trgovinu, Ladovići 51, 10436 Kalinovica</item>
    </izvorni_sadrzaj>
    <derivirana_varijabla naziv="DomainObject.Predmet.ProtuStrankaListFormatedWithAdress_1">
      <item>MARI MAR KRALJ d.o.o. za usluge i trgovinu, Ladovići 51, 10436 Kalinovica</item>
    </derivirana_varijabla>
  </DomainObject.Predmet.ProtuStrankaListFormatedWithAdress>
  <DomainObject.Predmet.ProtuStrankaListFormatedWithAdressOIB>
    <izvorni_sadrzaj>
      <item>MARI MAR KRALJ d.o.o. za usluge i trgovinu, OIB 10700056045, Ladovići 51, 10436 Kalinovica</item>
    </izvorni_sadrzaj>
    <derivirana_varijabla naziv="DomainObject.Predmet.ProtuStrankaListFormatedWithAdressOIB_1">
      <item>MARI MAR KRALJ d.o.o. za usluge i trgovinu, OIB 10700056045, Ladovići 51, 10436 Kalinovica</item>
    </derivirana_varijabla>
  </DomainObject.Predmet.ProtuStrankaListFormatedWithAdressOIB>
  <DomainObject.Predmet.ProtuStrankaListNazivFormated>
    <izvorni_sadrzaj>
      <item>MARI MAR KRALJ d.o.o. za usluge i trgovinu</item>
    </izvorni_sadrzaj>
    <derivirana_varijabla naziv="DomainObject.Predmet.ProtuStrankaListNazivFormated_1">
      <item>MARI MAR KRALJ d.o.o. za usluge i trgovinu</item>
    </derivirana_varijabla>
  </DomainObject.Predmet.ProtuStrankaListNazivFormated>
  <DomainObject.Predmet.ProtuStrankaListNazivFormatedOIB>
    <izvorni_sadrzaj>
      <item>MARI MAR KRALJ d.o.o. za usluge i trgovinu, OIB 10700056045</item>
    </izvorni_sadrzaj>
    <derivirana_varijabla naziv="DomainObject.Predmet.ProtuStrankaListNazivFormatedOIB_1">
      <item>MARI MAR KRALJ d.o.o. za usluge i trgovinu, OIB 10700056045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 MAR KRALJ d.o.o. za usluge i trgovinu</izvorni_sadrzaj>
    <derivirana_varijabla naziv="DomainObject.Predmet.ProtustrankaIDrugi_1">MARI MAR KRALJ 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 MAR KRALJ d.o.o. za usluge i trgovinu, OIB 10700056045, Ladovići 51, 10436 Kalinovica</izvorni_sadrzaj>
    <derivirana_varijabla naziv="DomainObject.Predmet.ProtustrankaIDrugiAdressOIB_1">MARI MAR KRALJ d.o.o. za usluge i trgovinu, OIB 10700056045, Ladovići 51, 10436 Kalinovica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 MAR KRALJ d.o.o. za usluge i trgovinu</item>
      <item>FINA Regionalni centar Zagreb</item>
    </izvorni_sadrzaj>
    <derivirana_varijabla naziv="DomainObject.Predmet.SudioniciListNaziv_1">
      <item>MARI MAR KRALJ d.o.o. za usluge i trgovinu</item>
      <item>FINA Regionalni centar Zagreb</item>
    </derivirana_varijabla>
  </DomainObject.Predmet.SudioniciListNaziv>
  <DomainObject.Predmet.SudioniciListAdressOIB>
    <izvorni_sadrzaj>
      <item>MARI MAR KRALJ d.o.o. za usluge i trgovinu, OIB 10700056045, Ladovići 51,10436 Kalinovica</item>
      <item>FINA Regionalni centar Zagreb, OIB 85821130368, Trg svibanjskih žrtava 1995. 1,10000 Zagreb</item>
    </izvorni_sadrzaj>
    <derivirana_varijabla naziv="DomainObject.Predmet.SudioniciListAdressOIB_1">
      <item>MARI MAR KRALJ d.o.o. za usluge i trgovinu, OIB 10700056045, Ladovići 51,10436 Kalinovica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10700056045</item>
      <item>, OIB 85821130368</item>
    </izvorni_sadrzaj>
    <derivirana_varijabla naziv="DomainObject.Predmet.SudioniciListNazivOIB_1">
      <item>, OIB 10700056045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1983</properties:Characters>
  <properties:Lines>48</properties:Lines>
  <properties:Paragraphs>16</properties:Paragraphs>
  <properties:TotalTime>591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2019-01-16T08:00:00Z</cp:lastPrinted>
  <dcterms:modified xmlns:xsi="http://www.w3.org/2001/XMLSchema-instance" xsi:type="dcterms:W3CDTF">2019-01-16T08:01:00Z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