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c7c9" w14:paraId="402c7c9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 w:rsidRPr="00AA771C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 </w:t>
      </w:r>
      <w:r w:rsidR="009A2D35" w:rsidRPr="00AA771C">
        <w:rPr>
          <w:sz w:val="24"/>
        </w:rPr>
        <w:t>Broj: St-</w:t>
      </w:r>
      <w:r w:rsidR="00A230A6">
        <w:rPr>
          <w:sz w:val="24"/>
        </w:rPr>
        <w:t>7</w:t>
      </w:r>
      <w:r w:rsidR="006E146D" w:rsidRPr="00AA771C">
        <w:rPr>
          <w:sz w:val="24"/>
        </w:rPr>
        <w:t>/2011-</w:t>
      </w:r>
      <w:r w:rsidR="00ED0F17">
        <w:rPr>
          <w:sz w:val="24"/>
        </w:rPr>
        <w:t>3</w:t>
      </w:r>
      <w:r w:rsidR="007D1623">
        <w:rPr>
          <w:sz w:val="24"/>
        </w:rPr>
        <w:t>14</w:t>
      </w: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F834DA">
        <w:rPr>
          <w:sz w:val="24"/>
        </w:rPr>
        <w:t>NOVOGRADNJA d.d,u stečaju Slav.Brod</w:t>
      </w:r>
      <w:r w:rsidR="006571A4">
        <w:rPr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kupovnine </w:t>
      </w:r>
      <w:r w:rsidR="00F834DA">
        <w:rPr>
          <w:sz w:val="24"/>
        </w:rPr>
        <w:t>za prodanu</w:t>
      </w:r>
      <w:r w:rsidR="00B119E9">
        <w:rPr>
          <w:sz w:val="24"/>
        </w:rPr>
        <w:t xml:space="preserve"> nekretnin</w:t>
      </w:r>
      <w:r w:rsidR="00F834DA">
        <w:rPr>
          <w:sz w:val="24"/>
        </w:rPr>
        <w:t>u</w:t>
      </w:r>
      <w:r w:rsidR="00B119E9">
        <w:rPr>
          <w:sz w:val="24"/>
        </w:rPr>
        <w:t xml:space="preserve"> stečajnog dužnika </w:t>
      </w:r>
      <w:r w:rsidR="00F834DA">
        <w:rPr>
          <w:sz w:val="24"/>
        </w:rPr>
        <w:t>upisanu</w:t>
      </w:r>
      <w:r w:rsidR="00302435">
        <w:rPr>
          <w:sz w:val="24"/>
        </w:rPr>
        <w:t xml:space="preserve"> u zk.ul. </w:t>
      </w:r>
      <w:r w:rsidR="007D1623">
        <w:rPr>
          <w:sz w:val="24"/>
        </w:rPr>
        <w:t>4030</w:t>
      </w:r>
      <w:r w:rsidR="00123E4E">
        <w:rPr>
          <w:sz w:val="24"/>
        </w:rPr>
        <w:t xml:space="preserve"> </w:t>
      </w:r>
      <w:r w:rsidR="00F834DA">
        <w:rPr>
          <w:sz w:val="24"/>
        </w:rPr>
        <w:t xml:space="preserve">k.o </w:t>
      </w:r>
      <w:r w:rsidR="007D1623">
        <w:rPr>
          <w:sz w:val="24"/>
        </w:rPr>
        <w:t>Brodski Varoš</w:t>
      </w:r>
      <w:r w:rsidR="00123E4E">
        <w:rPr>
          <w:sz w:val="24"/>
        </w:rPr>
        <w:t xml:space="preserve"> (</w:t>
      </w:r>
      <w:r w:rsidR="007D1623">
        <w:rPr>
          <w:sz w:val="24"/>
        </w:rPr>
        <w:t>zgrada i dvorište Čaire</w:t>
      </w:r>
      <w:r w:rsidR="00123E4E">
        <w:rPr>
          <w:sz w:val="24"/>
        </w:rPr>
        <w:t>)</w:t>
      </w:r>
      <w:r w:rsidR="00F834DA">
        <w:rPr>
          <w:sz w:val="24"/>
        </w:rPr>
        <w:t xml:space="preserve">, </w:t>
      </w:r>
      <w:r w:rsidR="00B509E5">
        <w:rPr>
          <w:sz w:val="24"/>
        </w:rPr>
        <w:t xml:space="preserve">u iznosu od </w:t>
      </w:r>
      <w:r w:rsidR="007D1623">
        <w:rPr>
          <w:sz w:val="24"/>
        </w:rPr>
        <w:t>421.000,00</w:t>
      </w:r>
      <w:r w:rsidR="00B509E5">
        <w:rPr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7D1623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26.svibnja</w:t>
      </w:r>
      <w:r w:rsidR="00123E4E">
        <w:rPr>
          <w:b/>
          <w:sz w:val="24"/>
        </w:rPr>
        <w:t xml:space="preserve"> 2017</w:t>
      </w:r>
      <w:r w:rsidR="001D7A60">
        <w:rPr>
          <w:b/>
          <w:sz w:val="24"/>
        </w:rPr>
        <w:t>.</w:t>
      </w:r>
      <w:r w:rsidR="00F1778D">
        <w:rPr>
          <w:b/>
          <w:sz w:val="24"/>
        </w:rPr>
        <w:t xml:space="preserve"> </w:t>
      </w:r>
      <w:r w:rsidR="00BD0349">
        <w:rPr>
          <w:b/>
          <w:sz w:val="24"/>
        </w:rPr>
        <w:t xml:space="preserve"> u </w:t>
      </w:r>
      <w:r>
        <w:rPr>
          <w:b/>
          <w:sz w:val="24"/>
        </w:rPr>
        <w:t>12,30</w:t>
      </w:r>
      <w:r w:rsidR="00653444">
        <w:rPr>
          <w:b/>
          <w:sz w:val="24"/>
        </w:rPr>
        <w:t xml:space="preserve"> 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r w:rsidR="000C3690">
        <w:rPr>
          <w:b/>
          <w:sz w:val="24"/>
        </w:rPr>
        <w:t>Slav.Brod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>U Slav.Brodu,</w:t>
      </w:r>
      <w:r w:rsidR="00CD312B">
        <w:rPr>
          <w:sz w:val="24"/>
        </w:rPr>
        <w:t xml:space="preserve"> </w:t>
      </w:r>
      <w:r w:rsidR="00AB116D">
        <w:rPr>
          <w:sz w:val="24"/>
        </w:rPr>
        <w:t>05.svibnja</w:t>
      </w:r>
      <w:r w:rsidR="00123E4E">
        <w:rPr>
          <w:sz w:val="24"/>
        </w:rPr>
        <w:t xml:space="preserve"> 2017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</w:t>
      </w:r>
    </w:p>
    <w:p w:rsidRDefault="00507415" w:rsidP="00CD312B" w:rsidR="00CD312B">
      <w:pPr>
        <w:ind w:firstLine="720"/>
        <w:rPr>
          <w:sz w:val="24"/>
        </w:rPr>
      </w:pPr>
      <w:r>
        <w:rPr>
          <w:sz w:val="24"/>
        </w:rPr>
        <w:t xml:space="preserve">   </w:t>
      </w:r>
    </w:p>
    <w:p w:rsidRDefault="00BC4E18" w:rsidP="007A3381" w:rsidR="00ED0F17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r w:rsidR="00CD312B">
        <w:rPr>
          <w:sz w:val="24"/>
        </w:rPr>
        <w:t>Vesna Vukelić</w:t>
      </w:r>
      <w:r w:rsidR="00ED0F17">
        <w:rPr>
          <w:sz w:val="24"/>
        </w:rPr>
        <w:t>,v.r.</w:t>
      </w:r>
    </w:p>
    <w:p w:rsidRDefault="00ED0F17" w:rsidP="007A3381" w:rsidR="00ED0F17">
      <w:pPr>
        <w:ind w:firstLine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službenik:</w:t>
      </w:r>
    </w:p>
    <w:p w:rsidRDefault="00ED0F17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       Terezija Knežević</w:t>
      </w:r>
      <w:r w:rsidR="00BC4E18">
        <w:rPr>
          <w:sz w:val="24"/>
        </w:rPr>
        <w:t xml:space="preserve"> 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7A3381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            </w:t>
      </w:r>
      <w:r w:rsidR="00B821B8">
        <w:t>Razlučni</w:t>
      </w:r>
      <w:r w:rsidR="00123E4E">
        <w:t>m vjerovnicima</w:t>
      </w:r>
      <w:r>
        <w:t xml:space="preserve"> </w:t>
      </w:r>
    </w:p>
    <w:p w:rsidRDefault="007A3381" w:rsidP="00B821B8" w:rsidR="007A3381">
      <w:pPr>
        <w:overflowPunct/>
        <w:autoSpaceDE/>
        <w:autoSpaceDN/>
        <w:adjustRightInd/>
        <w:ind w:left="540"/>
        <w:textAlignment w:val="auto"/>
      </w:pPr>
      <w:r>
        <w:t xml:space="preserve">2 </w:t>
      </w:r>
      <w:r w:rsidR="007D1623">
        <w:t>Croatia osiguranje d.d. Zagreb (za potraživanja filijale Slav.Brod)</w:t>
      </w:r>
    </w:p>
    <w:p w:rsidRDefault="00302435" w:rsidP="00B821B8" w:rsidR="00302435">
      <w:pPr>
        <w:overflowPunct/>
        <w:autoSpaceDE/>
        <w:autoSpaceDN/>
        <w:adjustRightInd/>
        <w:ind w:left="540"/>
        <w:textAlignment w:val="auto"/>
      </w:pP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C2361"/>
    <w:rsid w:val="00411B60"/>
    <w:rsid w:val="004270C6"/>
    <w:rsid w:val="004A5D7F"/>
    <w:rsid w:val="004A5E77"/>
    <w:rsid w:val="004D15D4"/>
    <w:rsid w:val="004D73B9"/>
    <w:rsid w:val="004F3694"/>
    <w:rsid w:val="00507415"/>
    <w:rsid w:val="00507A61"/>
    <w:rsid w:val="00561755"/>
    <w:rsid w:val="00562F27"/>
    <w:rsid w:val="005825A3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E146D"/>
    <w:rsid w:val="006F2CF7"/>
    <w:rsid w:val="00700D70"/>
    <w:rsid w:val="007136CC"/>
    <w:rsid w:val="00715CF3"/>
    <w:rsid w:val="00723D33"/>
    <w:rsid w:val="007A3381"/>
    <w:rsid w:val="007A6D57"/>
    <w:rsid w:val="007B4BB1"/>
    <w:rsid w:val="007C550C"/>
    <w:rsid w:val="007D1623"/>
    <w:rsid w:val="007E195E"/>
    <w:rsid w:val="00875371"/>
    <w:rsid w:val="008E50C1"/>
    <w:rsid w:val="008F1B23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A771C"/>
    <w:rsid w:val="00AB116D"/>
    <w:rsid w:val="00AC1EF7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A0278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20531"/>
    <w:rsid w:val="00E26CAD"/>
    <w:rsid w:val="00E73DE3"/>
    <w:rsid w:val="00E777B6"/>
    <w:rsid w:val="00EA2ED3"/>
    <w:rsid w:val="00EA4AA3"/>
    <w:rsid w:val="00ED0F17"/>
    <w:rsid w:val="00EE1EF9"/>
    <w:rsid w:val="00EE3504"/>
    <w:rsid w:val="00F1778D"/>
    <w:rsid w:val="00F2466F"/>
    <w:rsid w:val="00F515D4"/>
    <w:rsid w:val="00F72F53"/>
    <w:rsid w:val="00F7700A"/>
    <w:rsid w:val="00F834D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ročište za diobu kupovnine</izvorni_sadrzaj>
    <derivirana_varijabla naziv="DomainObject.Primjedba_1">Poziv na ročište za diobu kupovnine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</izvorni_sadrzaj>
    <derivirana_varijabla naziv="DomainObject.Predmet.PrimjedbaSuca_1">I-VI dio - zadnja soba -</derivirana_varijabla>
  </DomainObject.Predmet.PrimjedbaSuc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Petra Krešimira IV 41, 35000 Slavonski Brod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Petra Krešimira IV 41, 35000 Slavonski Brod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OIB 07694559042, Petra Krešimira IV 41, 35000 Slavonski Brod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OIB 07694559042, Petra Krešimira IV 41, 35000 Slavonski Brod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  <item>ČEDOMIR BRAJKOVIĆ, OIB 07694559042, Petra Krešimira IV 41,35000 Slavonski Brod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  <item>ČEDOMIR BRAJKOVIĆ, OIB 07694559042, Petra Krešimira IV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  <item>, OIB 07694559042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  <item>, OIB 07694559042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213</properties:Words>
  <properties:Characters>1196</properties:Characters>
  <properties:Lines>38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2017-05-05T12:12:00Z</dcterms:created>
  <dc:creator>Trgovacki sud</dc:creator>
  <cp:lastModifiedBy>wsadmin</cp:lastModifiedBy>
  <cp:lastPrinted>2017-05-05T11:32:00Z</cp:lastPrinted>
  <dcterms:modified xmlns:xsi="http://www.w3.org/2001/XMLSchema-instance" xsi:type="dcterms:W3CDTF">2017-05-05T12:33:00Z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