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91a9" w14:paraId="5b191a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45ECC">
        <w:rPr>
          <w:color w:themeColor="text1" w:val="000000"/>
        </w:rPr>
        <w:t>HYSTRIX d.o.o., Split, Trg Hrvatske bratske zajednice 3, OIB: 90894116103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E45ECC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45ECC">
        <w:rPr>
          <w:color w:themeColor="text1" w:val="000000"/>
        </w:rPr>
        <w:t>HYSTRIX d.o.o., Split, Trg Hrvatske bratske zajednice 3, OIB: 90894116103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45ECC">
        <w:rPr>
          <w:color w:themeColor="text1" w:val="000000"/>
        </w:rPr>
        <w:t>260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45ECC">
        <w:rPr>
          <w:color w:themeColor="text1" w:val="000000"/>
        </w:rPr>
        <w:t>2.364,75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45ECC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E45ECC">
      <w:rPr>
        <w:color w:themeColor="text1" w:val="000000"/>
      </w:rPr>
      <w:t>587</w:t>
    </w:r>
    <w:r w:rsidR="00E2567B">
      <w:rPr>
        <w:color w:themeColor="text1" w:val="000000"/>
      </w:rPr>
      <w:t>/201</w:t>
    </w:r>
    <w:r w:rsidR="00E45ECC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35928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45ECC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HYSTRIX d.o.o. za poslovanje nekretninama i turizam, putnička agencija</izvorni_sadrzaj>
    <derivirana_varijabla naziv="DomainObject.Predmet.ProtustrankaFormated_1">  HYSTRIX d.o.o. za poslovanje nekretninama i turizam, putnička agencija</derivirana_varijabla>
  </DomainObject.Predmet.ProtustrankaFormated>
  <DomainObject.Predmet.ProtustrankaFormatedOIB>
    <izvorni_sadrzaj>  HYSTRIX d.o.o. za poslovanje nekretninama i turizam, putnička agencija, OIB 90894116103</izvorni_sadrzaj>
    <derivirana_varijabla naziv="DomainObject.Predmet.ProtustrankaFormatedOIB_1">  HYSTRIX d.o.o. za poslovanje nekretninama i turizam, putnička agencija, OIB 90894116103</derivirana_varijabla>
  </DomainObject.Predmet.ProtustrankaFormatedOIB>
  <DomainObject.Predmet.ProtustrankaFormatedWithAdress>
    <izvorni_sadrzaj> HYSTRIX d.o.o. za poslovanje nekretninama i turizam, putnička agencija, Trg Hrvatske bratske zajednice 3, 21000 Split</izvorni_sadrzaj>
    <derivirana_varijabla naziv="DomainObject.Predmet.ProtustrankaFormatedWithAdress_1"> HYSTRIX d.o.o. za poslovanje nekretninama i turizam, putnička agencija, Trg Hrvatske bratske zajednice 3, 21000 Split</derivirana_varijabla>
  </DomainObject.Predmet.ProtustrankaFormatedWithAdress>
  <DomainObject.Predmet.ProtustrankaFormatedWithAdressOIB>
    <izvorni_sadrzaj> HYSTRIX d.o.o. za poslovanje nekretninama i turizam, putnička agencija, OIB 90894116103, Trg Hrvatske bratske zajednice 3, 21000 Split</izvorni_sadrzaj>
    <derivirana_varijabla naziv="DomainObject.Predmet.ProtustrankaFormatedWithAdressOIB_1"> HYSTRIX d.o.o. za poslovanje nekretninama i turizam, putnička agencija, OIB 90894116103, Trg Hrvatske bratske zajednice 3, 21000 Split</derivirana_varijabla>
  </DomainObject.Predmet.ProtustrankaFormatedWithAdressOIB>
  <DomainObject.Predmet.ProtustrankaWithAdress>
    <izvorni_sadrzaj>HYSTRIX d.o.o. za poslovanje nekretninama i turizam, putnička agencija Trg Hrvatske bratske zajednice 3, 21000 Split</izvorni_sadrzaj>
    <derivirana_varijabla naziv="DomainObject.Predmet.ProtustrankaWithAdress_1">HYSTRIX d.o.o. za poslovanje nekretninama i turizam, putnička agencija Trg Hrvatske bratske zajednice 3, 21000 Split</derivirana_varijabla>
  </DomainObject.Predmet.ProtustrankaWithAdress>
  <DomainObject.Predmet.ProtustrankaWithAdressOIB>
    <izvorni_sadrzaj>HYSTRIX d.o.o. za poslovanje nekretninama i turizam, putnička agencija, OIB 90894116103, Trg Hrvatske bratske zajednice 3, 21000 Split</izvorni_sadrzaj>
    <derivirana_varijabla naziv="DomainObject.Predmet.ProtustrankaWithAdressOIB_1">HYSTRIX d.o.o. za poslovanje nekretninama i turizam, putnička agencija, OIB 90894116103, Trg Hrvatske bratske zajednice 3, 21000 Split</derivirana_varijabla>
  </DomainObject.Predmet.ProtustrankaWithAdressOIB>
  <DomainObject.Predmet.ProtustrankaNazivFormated>
    <izvorni_sadrzaj>HYSTRIX d.o.o. za poslovanje nekretninama i turizam, putnička agencija</izvorni_sadrzaj>
    <derivirana_varijabla naziv="DomainObject.Predmet.ProtustrankaNazivFormated_1">HYSTRIX d.o.o. za poslovanje nekretninama i turizam, putnička agencija</derivirana_varijabla>
  </DomainObject.Predmet.ProtustrankaNazivFormated>
  <DomainObject.Predmet.ProtustrankaNazivFormatedOIB>
    <izvorni_sadrzaj>HYSTRIX d.o.o. za poslovanje nekretninama i turizam, putnička agencija, OIB 90894116103</izvorni_sadrzaj>
    <derivirana_varijabla naziv="DomainObject.Predmet.ProtustrankaNazivFormatedOIB_1">HYSTRIX d.o.o. za poslovanje nekretninama i turizam, putnička agencija, OIB 90894116103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2364.75</izvorni_sadrzaj>
    <derivirana_varijabla naziv="DomainObject.Predmet.TrenutnaVrijednost_1">2364.75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HYSTRIX d.o.o. za poslovanje nekretninama i turizam, putnička agencija</item>
    </izvorni_sadrzaj>
    <derivirana_varijabla naziv="DomainObject.Predmet.ProtuStrankaListFormated_1">
      <item>HYSTRIX d.o.o. za poslovanje nekretninama i turizam, putnička agencija</item>
    </derivirana_varijabla>
  </DomainObject.Predmet.ProtuStrankaListFormated>
  <DomainObject.Predmet.ProtuStrankaListFormatedOIB>
    <izvorni_sadrzaj>
      <item>HYSTRIX d.o.o. za poslovanje nekretninama i turizam, putnička agencija, OIB 90894116103</item>
    </izvorni_sadrzaj>
    <derivirana_varijabla naziv="DomainObject.Predmet.ProtuStrankaListFormatedOIB_1">
      <item>HYSTRIX d.o.o. za poslovanje nekretninama i turizam, putnička agencija, OIB 90894116103</item>
    </derivirana_varijabla>
  </DomainObject.Predmet.ProtuStrankaListFormatedOIB>
  <DomainObject.Predmet.ProtuStrankaListFormatedWithAdress>
    <izvorni_sadrzaj>
      <item>HYSTRIX d.o.o. za poslovanje nekretninama i turizam, putnička agencija, Trg Hrvatske bratske zajednice 3, 21000 Split</item>
    </izvorni_sadrzaj>
    <derivirana_varijabla naziv="DomainObject.Predmet.ProtuStrankaListFormatedWithAdress_1">
      <item>HYSTRIX d.o.o. za poslovanje nekretninama i turizam, putnička agencija, Trg Hrvatske bratske zajednice 3, 21000 Split</item>
    </derivirana_varijabla>
  </DomainObject.Predmet.ProtuStrankaListFormatedWithAdress>
  <DomainObject.Predmet.ProtuStrankaListFormatedWithAdressOIB>
    <izvorni_sadrzaj>
      <item>HYSTRIX d.o.o. za poslovanje nekretninama i turizam, putnička agencija, OIB 90894116103, Trg Hrvatske bratske zajednice 3, 21000 Split</item>
    </izvorni_sadrzaj>
    <derivirana_varijabla naziv="DomainObject.Predmet.ProtuStrankaListFormatedWithAdressOIB_1">
      <item>HYSTRIX d.o.o. za poslovanje nekretninama i turizam, putnička agencija, OIB 90894116103, Trg Hrvatske bratske zajednice 3, 21000 Split</item>
    </derivirana_varijabla>
  </DomainObject.Predmet.ProtuStrankaListFormatedWithAdressOIB>
  <DomainObject.Predmet.ProtuStrankaListNazivFormated>
    <izvorni_sadrzaj>
      <item>HYSTRIX d.o.o. za poslovanje nekretninama i turizam, putnička agencija</item>
    </izvorni_sadrzaj>
    <derivirana_varijabla naziv="DomainObject.Predmet.ProtuStrankaListNazivFormated_1">
      <item>HYSTRIX d.o.o. za poslovanje nekretninama i turizam, putnička agencija</item>
    </derivirana_varijabla>
  </DomainObject.Predmet.ProtuStrankaListNazivFormated>
  <DomainObject.Predmet.ProtuStrankaListNazivFormatedOIB>
    <izvorni_sadrzaj>
      <item>HYSTRIX d.o.o. za poslovanje nekretninama i turizam, putnička agencija, OIB 90894116103</item>
    </izvorni_sadrzaj>
    <derivirana_varijabla naziv="DomainObject.Predmet.ProtuStrankaListNazivFormatedOIB_1">
      <item>HYSTRIX d.o.o. za poslovanje nekretninama i turizam, putnička agencija, OIB 90894116103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HYSTRIX d.o.o. za poslovanje nekretninama i turizam, putnička agencija</izvorni_sadrzaj>
    <derivirana_varijabla naziv="DomainObject.Predmet.ProtustrankaIDrugi_1">HYSTRIX d.o.o. za poslovanje nekretninama i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HYSTRIX d.o.o. za poslovanje nekretninama i turizam, putnička agencija, OIB 90894116103, Trg Hrvatske bratske zajednice 3, 21000 Split</izvorni_sadrzaj>
    <derivirana_varijabla naziv="DomainObject.Predmet.ProtustrankaIDrugiAdressOIB_1">HYSTRIX d.o.o. za poslovanje nekretninama i turizam, putnička agencija, OIB 90894116103, Trg Hrvatske bratske zajednice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HYSTRIX d.o.o. za poslovanje nekretninama i turizam, putnička agencija</item>
      <item>FINANCIJSKA AGENCIJA, RC SPLIT</item>
    </izvorni_sadrzaj>
    <derivirana_varijabla naziv="DomainObject.Predmet.SudioniciListNaziv_1">
      <item>HYSTRIX d.o.o. za poslovanje nekretninama i turizam, putnička agencija</item>
      <item>FINANCIJSKA AGENCIJA, RC SPLIT</item>
    </derivirana_varijabla>
  </DomainObject.Predmet.SudioniciListNaziv>
  <DomainObject.Predmet.SudioniciListAdressOIB>
    <izvorni_sadrzaj>
      <item>HYSTRIX d.o.o. za poslovanje nekretninama i turizam, putnička agencija, OIB 90894116103, Trg Hrvatske bratske zajednice 3,21000 Split</item>
      <item>FINANCIJSKA AGENCIJA, RC SPLIT, OIB 85821130368, Mažuranićevo šetalište 24 b,21000 Split</item>
    </izvorni_sadrzaj>
    <derivirana_varijabla naziv="DomainObject.Predmet.SudioniciListAdressOIB_1">
      <item>HYSTRIX d.o.o. za poslovanje nekretninama i turizam, putnička agencija, OIB 90894116103, Trg Hrvatske bratske zajednice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90894116103</item>
      <item>, OIB 85821130368</item>
    </izvorni_sadrzaj>
    <derivirana_varijabla naziv="DomainObject.Predmet.SudioniciListNazivOIB_1">
      <item>, OIB 90894116103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1769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2016-05-20T06:08:00Z</cp:lastPrinted>
  <dcterms:modified xmlns:xsi="http://www.w3.org/2001/XMLSchema-instance" xsi:type="dcterms:W3CDTF">2016-05-20T07:16:00Z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