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efd0a" w14:paraId="bdefd0a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2561A3" w:rsidR="00D641D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CB73F9" w:rsidRPr="00CB73F9">
        <w:t>3 St-</w:t>
      </w:r>
      <w:r w:rsidR="00153466">
        <w:t>11</w:t>
      </w:r>
      <w:r w:rsidR="005A2402">
        <w:t>1</w:t>
      </w:r>
      <w:r w:rsidR="005865E5">
        <w:t>9</w:t>
      </w:r>
      <w:r w:rsidR="005A374F">
        <w:t>/17-3</w:t>
      </w:r>
    </w:p>
    <w:p w:rsidRDefault="002561A3" w:rsidP="002561A3" w:rsidR="002561A3" w:rsidRPr="00CB73F9">
      <w:pPr>
        <w:ind w:hanging="720" w:left="360"/>
      </w:pP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 xml:space="preserve">Trgovački sud u Osijeku,  po sudskom savjetniku Augustinu Jalšovec 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 xml:space="preserve">za provedbu skraćenog stečajnog postupka nad dužnikom </w:t>
      </w:r>
      <w:r w:rsidR="005865E5" w:rsidRPr="005865E5">
        <w:t>RODIZIO d.o.o.</w:t>
      </w:r>
      <w:r w:rsidR="00FA130A">
        <w:t xml:space="preserve"> Zagreb, Selska cesta 2015, MBS: </w:t>
      </w:r>
      <w:r w:rsidR="00FA130A" w:rsidRPr="00FA130A">
        <w:t>080986386</w:t>
      </w:r>
      <w:r w:rsidR="00FA130A">
        <w:t xml:space="preserve">, OIB </w:t>
      </w:r>
      <w:r w:rsidR="00FA130A" w:rsidRPr="00FA130A">
        <w:t>76272636900</w:t>
      </w:r>
      <w:r w:rsidR="00055BE0">
        <w:t xml:space="preserve">, </w:t>
      </w:r>
      <w:r w:rsidR="005A374F">
        <w:t xml:space="preserve">temeljem članka 430. Stečajnog zakona (NN 71/15, dalje: SZ), dana </w:t>
      </w:r>
      <w:r w:rsidR="00E608E5">
        <w:t xml:space="preserve">31. srpnja </w:t>
      </w:r>
      <w:r w:rsidR="005A374F">
        <w:t xml:space="preserve"> 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FA130A">
        <w:t>RODIZIO d.o.o. Zagreb, Selska cesta 2015, MBS: 080986386, OIB 76272636900,</w:t>
      </w:r>
      <w:r w:rsidR="004356A1">
        <w:t xml:space="preserve">  </w:t>
      </w:r>
      <w:r>
        <w:t xml:space="preserve">na temelju neizvršenih osnova za plaćanje iznosi </w:t>
      </w:r>
      <w:r w:rsidR="00467F32">
        <w:t xml:space="preserve">201.419,78 kn. </w:t>
      </w:r>
      <w:r w:rsidR="00ED0810">
        <w:t xml:space="preserve">          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467F32">
        <w:t xml:space="preserve">Ilija </w:t>
      </w:r>
      <w:proofErr w:type="spellStart"/>
      <w:r w:rsidR="00467F32">
        <w:t>Đekić</w:t>
      </w:r>
      <w:proofErr w:type="spellEnd"/>
      <w:r w:rsidR="00467F32">
        <w:t xml:space="preserve">, OIB 38144832556, Bosna i Hercegovina, </w:t>
      </w:r>
      <w:proofErr w:type="spellStart"/>
      <w:r w:rsidR="00467F32">
        <w:t>Futog</w:t>
      </w:r>
      <w:proofErr w:type="spellEnd"/>
      <w:r w:rsidR="00467F32">
        <w:t>, Grmečka 44</w:t>
      </w:r>
      <w:r w:rsidR="004356A1">
        <w:t xml:space="preserve"> </w:t>
      </w:r>
      <w:r>
        <w:t xml:space="preserve"> da u roku od 15 (petnaest) dana od dana objave ovog oglasa na mrežnoj stranici e-Oglasna ploča sudova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7B032E">
        <w:t>11</w:t>
      </w:r>
      <w:r w:rsidR="004356A1">
        <w:t>1</w:t>
      </w:r>
      <w:r w:rsidR="00467F32">
        <w:t>9</w:t>
      </w:r>
      <w:r>
        <w:t>-17 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>U Osijeku 3</w:t>
      </w:r>
      <w:r w:rsidR="00E608E5">
        <w:t xml:space="preserve">1. srpnja 2017. 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>kal. 10/11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165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53466"/>
    <w:rsid w:val="0016238B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663"/>
    <w:rsid w:val="00224AFF"/>
    <w:rsid w:val="00226577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1A3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1656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5C7E"/>
    <w:rsid w:val="00377E83"/>
    <w:rsid w:val="00380F17"/>
    <w:rsid w:val="003811FF"/>
    <w:rsid w:val="003824EC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56A1"/>
    <w:rsid w:val="00436570"/>
    <w:rsid w:val="00437146"/>
    <w:rsid w:val="0044330E"/>
    <w:rsid w:val="00443F69"/>
    <w:rsid w:val="00444BD2"/>
    <w:rsid w:val="004534DC"/>
    <w:rsid w:val="004638F5"/>
    <w:rsid w:val="0046632E"/>
    <w:rsid w:val="00467F32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264B"/>
    <w:rsid w:val="005865E5"/>
    <w:rsid w:val="005868D0"/>
    <w:rsid w:val="00587092"/>
    <w:rsid w:val="00592B9F"/>
    <w:rsid w:val="005931E7"/>
    <w:rsid w:val="0059490E"/>
    <w:rsid w:val="00595550"/>
    <w:rsid w:val="005A2402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56A07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D0675"/>
    <w:rsid w:val="00CD11A9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0C2F"/>
    <w:rsid w:val="00D81B0E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C48BF"/>
    <w:rsid w:val="00ED0810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0419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130A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46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6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6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6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6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46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6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6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6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6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St-1119/2017</izvorni_sadrzaj>
    <derivirana_varijabla naziv="DomainObject.Predmet.OznakaBroj_1">St-1119/2017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RODIZIO d.o.o.</izvorni_sadrzaj>
    <derivirana_varijabla naziv="DomainObject.Predmet.ProtustrankaFormated_1">  RODIZIO d.o.o.</derivirana_varijabla>
  </DomainObject.Predmet.ProtustrankaFormated>
  <DomainObject.Predmet.ProtustrankaFormatedOIB>
    <izvorni_sadrzaj>  RODIZIO d.o.o., OIB 76272636900</izvorni_sadrzaj>
    <derivirana_varijabla naziv="DomainObject.Predmet.ProtustrankaFormatedOIB_1">  RODIZIO d.o.o., OIB 76272636900</derivirana_varijabla>
  </DomainObject.Predmet.ProtustrankaFormatedOIB>
  <DomainObject.Predmet.ProtustrankaFormatedWithAdress>
    <izvorni_sadrzaj> RODIZIO d.o.o., Selska cesta 215, 10000 Zagreb</izvorni_sadrzaj>
    <derivirana_varijabla naziv="DomainObject.Predmet.ProtustrankaFormatedWithAdress_1"> RODIZIO d.o.o., Selska cesta 215, 10000 Zagreb</derivirana_varijabla>
  </DomainObject.Predmet.ProtustrankaFormatedWithAdress>
  <DomainObject.Predmet.ProtustrankaFormatedWithAdressOIB>
    <izvorni_sadrzaj> RODIZIO d.o.o., OIB 76272636900, Selska cesta 215, 10000 Zagreb</izvorni_sadrzaj>
    <derivirana_varijabla naziv="DomainObject.Predmet.ProtustrankaFormatedWithAdressOIB_1"> RODIZIO d.o.o., OIB 76272636900, Selska cesta 215, 10000 Zagreb</derivirana_varijabla>
  </DomainObject.Predmet.ProtustrankaFormatedWithAdressOIB>
  <DomainObject.Predmet.ProtustrankaWithAdress>
    <izvorni_sadrzaj>RODIZIO d.o.o. Selska cesta 215, 10000 Zagreb</izvorni_sadrzaj>
    <derivirana_varijabla naziv="DomainObject.Predmet.ProtustrankaWithAdress_1">RODIZIO d.o.o. Selska cesta 215, 10000 Zagreb</derivirana_varijabla>
  </DomainObject.Predmet.ProtustrankaWithAdress>
  <DomainObject.Predmet.ProtustrankaWithAdressOIB>
    <izvorni_sadrzaj>RODIZIO d.o.o., OIB 76272636900, Selska cesta 215, 10000 Zagreb</izvorni_sadrzaj>
    <derivirana_varijabla naziv="DomainObject.Predmet.ProtustrankaWithAdressOIB_1">RODIZIO d.o.o., OIB 76272636900, Selska cesta 215, 10000 Zagreb</derivirana_varijabla>
  </DomainObject.Predmet.ProtustrankaWithAdressOIB>
  <DomainObject.Predmet.ProtustrankaNazivFormated>
    <izvorni_sadrzaj>RODIZIO d.o.o.</izvorni_sadrzaj>
    <derivirana_varijabla naziv="DomainObject.Predmet.ProtustrankaNazivFormated_1">RODIZIO d.o.o.</derivirana_varijabla>
  </DomainObject.Predmet.ProtustrankaNazivFormated>
  <DomainObject.Predmet.ProtustrankaNazivFormatedOIB>
    <izvorni_sadrzaj>RODIZIO d.o.o., OIB 76272636900</izvorni_sadrzaj>
    <derivirana_varijabla naziv="DomainObject.Predmet.ProtustrankaNazivFormatedOIB_1">RODIZIO d.o.o., OIB 76272636900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RODIZIO d.o.o.</item>
    </izvorni_sadrzaj>
    <derivirana_varijabla naziv="DomainObject.Predmet.ProtuStrankaListFormated_1">
      <item>RODIZIO d.o.o.</item>
    </derivirana_varijabla>
  </DomainObject.Predmet.ProtuStrankaListFormated>
  <DomainObject.Predmet.ProtuStrankaListFormatedOIB>
    <izvorni_sadrzaj>
      <item>RODIZIO d.o.o., OIB 76272636900</item>
    </izvorni_sadrzaj>
    <derivirana_varijabla naziv="DomainObject.Predmet.ProtuStrankaListFormatedOIB_1">
      <item>RODIZIO d.o.o., OIB 76272636900</item>
    </derivirana_varijabla>
  </DomainObject.Predmet.ProtuStrankaListFormatedOIB>
  <DomainObject.Predmet.ProtuStrankaListFormatedWithAdress>
    <izvorni_sadrzaj>
      <item>RODIZIO d.o.o., Selska cesta 215, 10000 Zagreb</item>
    </izvorni_sadrzaj>
    <derivirana_varijabla naziv="DomainObject.Predmet.ProtuStrankaListFormatedWithAdress_1">
      <item>RODIZIO d.o.o., Selska cesta 215, 10000 Zagreb</item>
    </derivirana_varijabla>
  </DomainObject.Predmet.ProtuStrankaListFormatedWithAdress>
  <DomainObject.Predmet.ProtuStrankaListFormatedWithAdressOIB>
    <izvorni_sadrzaj>
      <item>RODIZIO d.o.o., OIB 76272636900, Selska cesta 215, 10000 Zagreb</item>
    </izvorni_sadrzaj>
    <derivirana_varijabla naziv="DomainObject.Predmet.ProtuStrankaListFormatedWithAdressOIB_1">
      <item>RODIZIO d.o.o., OIB 76272636900, Selska cesta 215, 10000 Zagreb</item>
    </derivirana_varijabla>
  </DomainObject.Predmet.ProtuStrankaListFormatedWithAdressOIB>
  <DomainObject.Predmet.ProtuStrankaListNazivFormated>
    <izvorni_sadrzaj>
      <item>RODIZIO d.o.o.</item>
    </izvorni_sadrzaj>
    <derivirana_varijabla naziv="DomainObject.Predmet.ProtuStrankaListNazivFormated_1">
      <item>RODIZIO d.o.o.</item>
    </derivirana_varijabla>
  </DomainObject.Predmet.ProtuStrankaListNazivFormated>
  <DomainObject.Predmet.ProtuStrankaListNazivFormatedOIB>
    <izvorni_sadrzaj>
      <item>RODIZIO d.o.o., OIB 76272636900</item>
    </izvorni_sadrzaj>
    <derivirana_varijabla naziv="DomainObject.Predmet.ProtuStrankaListNazivFormatedOIB_1">
      <item>RODIZIO d.o.o., OIB 76272636900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RODIZIO d.o.o.</izvorni_sadrzaj>
    <derivirana_varijabla naziv="DomainObject.Predmet.ProtustrankaIDrugi_1">RODIZIO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RODIZIO d.o.o., OIB 76272636900, Selska cesta 215, 10000 Zagreb</izvorni_sadrzaj>
    <derivirana_varijabla naziv="DomainObject.Predmet.ProtustrankaIDrugiAdressOIB_1">RODIZIO d.o.o., OIB 76272636900, Selska cesta 215,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RODIZIO d.o.o.</item>
      <item>FINA Regionalni centar Zagreb</item>
    </izvorni_sadrzaj>
    <derivirana_varijabla naziv="DomainObject.Predmet.SudioniciListNaziv_1">
      <item>RODIZIO d.o.o.</item>
      <item>FINA Regionalni centar Zagreb</item>
    </derivirana_varijabla>
  </DomainObject.Predmet.SudioniciListNaziv>
  <DomainObject.Predmet.SudioniciListAdressOIB>
    <izvorni_sadrzaj>
      <item>RODIZIO d.o.o., OIB 76272636900, Selska cesta 215,10000 Zagreb</item>
      <item>FINA Regionalni centar Zagreb, OIB 85821130368, Trg svibanjskih žrtava 1995. 1,10000 Zagreb</item>
    </izvorni_sadrzaj>
    <derivirana_varijabla naziv="DomainObject.Predmet.SudioniciListAdressOIB_1">
      <item>RODIZIO d.o.o., OIB 76272636900, Selska cesta 215,10000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76272636900</item>
      <item>, OIB 85821130368</item>
    </izvorni_sadrzaj>
    <derivirana_varijabla naziv="DomainObject.Predmet.SudioniciListNazivOIB_1">
      <item>, OIB 76272636900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E495D1-1E49-4F8F-80B8-92E691752E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2106</properties:Characters>
  <properties:Lines>50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2017-07-31T09:00:00Z</dcterms:created>
  <dc:creator>Korisnik</dc:creator>
  <cp:lastModifiedBy>Sanja Ban</cp:lastModifiedBy>
  <cp:lastPrinted>2017-07-31T09:00:00Z</cp:lastPrinted>
  <dcterms:modified xmlns:xsi="http://www.w3.org/2001/XMLSchema-instance" xsi:type="dcterms:W3CDTF">2017-07-31T11:03:00Z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