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eff71" w14:paraId="5ceff71" w:rsidRDefault="00622881" w:rsidP="001940FB" w:rsidR="00622881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622881" w:rsidR="001065A0" w:rsidRPr="00622881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1D2661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622881" w:rsidR="001065A0">
      <w:pPr>
        <w:spacing w:after="0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89626B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622881" w:rsidP="00AA6BCF" w:rsidR="00622881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622881" w:rsidR="00622881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622881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622881" w:rsidP="00622881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622881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622881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B06DCA">
        <w:rPr>
          <w:rFonts w:cs="Calibri" w:eastAsia="Arial Unicode MS" w:hAnsi="Calibri" w:ascii="Calibri"/>
          <w:kern w:val="1"/>
          <w:lang w:eastAsia="ar-SA" w:val="hr-HR"/>
        </w:rPr>
        <w:t>DAVOR BEBIĆ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622881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B06DCA" w:rsidRPr="00B06DCA">
        <w:rPr>
          <w:rFonts w:cs="Calibri" w:hAnsi="Calibri" w:ascii="Calibri"/>
        </w:rPr>
        <w:t>195.949,43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B06DCA" w:rsidRPr="00B06DCA">
        <w:rPr>
          <w:rFonts w:cs="Calibri" w:hAnsi="Calibri" w:ascii="Calibri"/>
        </w:rPr>
        <w:t>177.649,43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B06DCA" w:rsidRPr="00B06DCA">
        <w:rPr>
          <w:rFonts w:cs="Calibri" w:hAnsi="Calibri" w:ascii="Calibri"/>
        </w:rPr>
        <w:t>18.300,00 kn</w:t>
      </w:r>
      <w:r w:rsidR="00B06DC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622881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B06DCA" w:rsidR="00BD0B6A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622881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622881" w:rsidRPr="00622881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 xml:space="preserve">Slijedom navedenog, predlaže se donijeti rješenje o odbacivanju dijela 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</w:p>
    <w:p w:rsidRDefault="0076524A" w:rsidP="00B06DCA" w:rsidR="0076524A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622881" w:rsidP="00B06DCA" w:rsidR="00622881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06DCA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06DCA">
              <w:rPr>
                <w:rFonts w:cs="Calibri" w:hAnsi="Calibri" w:ascii="Calibri"/>
              </w:rPr>
              <w:t>BEBIĆ DAVOR</w:t>
            </w:r>
            <w:r>
              <w:rPr>
                <w:rFonts w:cs="Calibri"/>
              </w:rPr>
              <w:t xml:space="preserve">, </w:t>
            </w:r>
            <w:r w:rsidRPr="00B06DCA">
              <w:rPr>
                <w:rFonts w:cs="Calibri"/>
              </w:rPr>
              <w:t xml:space="preserve"> </w:t>
            </w:r>
            <w:r w:rsidRPr="00B06DCA">
              <w:rPr>
                <w:rFonts w:cs="Calibri" w:hAnsi="Calibri" w:ascii="Calibri"/>
              </w:rPr>
              <w:t>Rokova 21, Split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B06DCA">
              <w:rPr>
                <w:rFonts w:cs="Calibri" w:hAnsi="Calibri" w:ascii="Calibri"/>
              </w:rPr>
              <w:t>94847961397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06DCA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B06DCA">
              <w:rPr>
                <w:rFonts w:cs="Calibri" w:hAnsi="Calibri" w:ascii="Calibri"/>
              </w:rPr>
              <w:t>Ugovor  štednom depozitu broj 81-70-01114-5, kartica članskih udjela broj 94-70-00523-4, kamatni list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06DCA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06DCA">
              <w:rPr>
                <w:rFonts w:cs="Calibri" w:hAnsi="Calibri" w:ascii="Calibri"/>
              </w:rPr>
              <w:t>195.949,43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06DCA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06DCA">
              <w:rPr>
                <w:rFonts w:cs="Calibri" w:hAnsi="Calibri" w:ascii="Calibri"/>
              </w:rPr>
              <w:t>177.649,43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06DCA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7932750" w:id="1"/>
            <w:r w:rsidRPr="00B06DCA">
              <w:rPr>
                <w:rFonts w:cs="Calibri" w:hAnsi="Calibri" w:ascii="Calibri"/>
              </w:rPr>
              <w:t>18.300,00 kn</w:t>
            </w:r>
            <w:bookmarkEnd w:id="1"/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63ADC" w:rsidP="00463ADC" w:rsidR="00463ADC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57B73" w:rsidP="00463ADC" w:rsidR="00463ADC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3ADC" w:rsidP="00463ADC" w:rsidR="00463ADC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463ADC" w:rsidP="00463ADC" w:rsidR="00463ADC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463ADC" w:rsidP="00463ADC" w:rsidR="00463ADC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463ADC" w:rsidP="00463ADC" w:rsidR="00463ADC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463ADC" w:rsidP="00463ADC" w:rsidR="00463ADC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7CA7" w:rsidR="00917CA7">
      <w:pPr>
        <w:spacing w:after="0"/>
      </w:pPr>
      <w:r>
        <w:separator/>
      </w:r>
    </w:p>
  </w:endnote>
  <w:endnote w:id="0" w:type="continuationSeparator">
    <w:p w:rsidRDefault="00917CA7" w:rsidR="00917CA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64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7CA7" w:rsidR="00917CA7">
      <w:pPr>
        <w:spacing w:after="0"/>
      </w:pPr>
      <w:r>
        <w:separator/>
      </w:r>
    </w:p>
  </w:footnote>
  <w:footnote w:id="0" w:type="continuationSeparator">
    <w:p w:rsidRDefault="00917CA7" w:rsidR="00917CA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64A8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2661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4A8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57B73"/>
    <w:rsid w:val="00460C24"/>
    <w:rsid w:val="0046352D"/>
    <w:rsid w:val="00463ADC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3B10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2881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524A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1BFC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9626B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17CA7"/>
    <w:rsid w:val="00923505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16985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3DB0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06DCA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898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10B"/>
    <w:rsid w:val="00F6051E"/>
    <w:rsid w:val="00F61FF8"/>
    <w:rsid w:val="00F666FB"/>
    <w:rsid w:val="00F71614"/>
    <w:rsid w:val="00F725C8"/>
    <w:rsid w:val="00F80117"/>
    <w:rsid w:val="00F80DB4"/>
    <w:rsid w:val="00F82249"/>
    <w:rsid w:val="00F83415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2264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4A8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4A8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4A8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4A8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2264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4A8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4A8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4A8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4A8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D8EB7C-220D-40EF-AF50-59AF469BF7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257</properties:Words>
  <properties:Characters>1423</properties:Characters>
  <properties:Lines>72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2018-08-23T10:31:00Z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2018-08-23T11:06:00Z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St-651/2017-73 / Podnesak - Podnesak (-73.docx)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