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0177" w14:paraId="d9c0177" w:rsidRDefault="00AE649C" w:rsidP="00FA5B5E" w:rsidR="00AE649C" w:rsidRPr="00B76F3C">
      <w:pPr>
        <w:pStyle w:val="Naslov3"/>
        <w15:collapsed w:val="false"/>
      </w:pPr>
    </w:p>
    <w:p w:rsidRDefault="007965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657D" w:rsidP="0079657D" w:rsidR="0079657D">
      <w:pPr>
        <w:pStyle w:val="Bezproreda"/>
        <w:jc w:val="right"/>
        <w:rPr>
          <w:b/>
        </w:rPr>
      </w:pPr>
      <w:r>
        <w:rPr>
          <w:b/>
        </w:rPr>
        <w:t>3 St-1230/2016-2</w:t>
      </w:r>
    </w:p>
    <w:p w:rsidRDefault="0079657D" w:rsidP="0079657D" w:rsidR="0079657D">
      <w:pPr>
        <w:pStyle w:val="Bezproreda"/>
        <w:rPr>
          <w:b/>
        </w:rPr>
      </w:pPr>
    </w:p>
    <w:p w:rsidRDefault="0079657D" w:rsidP="0079657D" w:rsidR="0079657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9657D" w:rsidP="0079657D" w:rsidR="0079657D">
      <w:pPr>
        <w:pStyle w:val="Bezproreda"/>
      </w:pPr>
    </w:p>
    <w:p w:rsidRDefault="0079657D" w:rsidP="0079657D" w:rsidR="0079657D">
      <w:pPr>
        <w:pStyle w:val="Bezproreda"/>
        <w:ind w:firstLine="708"/>
        <w:jc w:val="both"/>
      </w:pPr>
      <w:r>
        <w:t xml:space="preserve">Trgovački sud u Bjelovaru, u skraćenom stečajnom postupku nad stečajnim dužnikom SLOVENSKO KULTURNO PROSVJETNO DRUŠTVO "TRIGLAV" KARLOVAC, Karlovac, </w:t>
      </w:r>
      <w:proofErr w:type="spellStart"/>
      <w:r>
        <w:t>Gundulićeva</w:t>
      </w:r>
      <w:proofErr w:type="spellEnd"/>
      <w:r>
        <w:t xml:space="preserve"> 8 , OIB: 48802662957, koji se vodi kod ovoga suda pod brojem St-1230/2016, temeljem odredbe čl. 430.,  431. i 434. Stečajnog zakona (Narodne novine 71/15), objavljuje:</w:t>
      </w:r>
    </w:p>
    <w:p w:rsidRDefault="0079657D" w:rsidP="0079657D" w:rsidR="0079657D">
      <w:pPr>
        <w:pStyle w:val="Bezproreda"/>
        <w:ind w:firstLine="708"/>
        <w:jc w:val="both"/>
      </w:pPr>
    </w:p>
    <w:p w:rsidRDefault="0079657D" w:rsidP="0079657D" w:rsidR="0079657D">
      <w:pPr>
        <w:pStyle w:val="Bezproreda"/>
        <w:ind w:firstLine="708"/>
        <w:jc w:val="both"/>
      </w:pPr>
      <w:r>
        <w:t xml:space="preserve">I. Na dan 25. ožujka 2016. dužnik u Očevidniku redoslijeda osnova za plaćanje ima evidentirane neizvršene osnove za plaćanje u ukupnom iznosu od 6.283,78 kn, u koji iznos je uračunata kamata i naknada Financijske agencije za provedbu ovrhe na novčanim sredstvima.  </w:t>
      </w:r>
    </w:p>
    <w:p w:rsidRDefault="0079657D" w:rsidP="0079657D" w:rsidR="0079657D">
      <w:pPr>
        <w:pStyle w:val="Bezproreda"/>
        <w:ind w:firstLine="708"/>
        <w:jc w:val="both"/>
      </w:pPr>
    </w:p>
    <w:p w:rsidRDefault="0079657D" w:rsidP="0079657D" w:rsidR="0079657D">
      <w:pPr>
        <w:pStyle w:val="Bezproreda"/>
        <w:ind w:firstLine="708"/>
        <w:jc w:val="both"/>
      </w:pPr>
      <w:r>
        <w:t xml:space="preserve">II. Poziva se osoba ovlaštena za zastupanje dužnika Valerije </w:t>
      </w:r>
      <w:proofErr w:type="spellStart"/>
      <w:r>
        <w:t>Bažant</w:t>
      </w:r>
      <w:proofErr w:type="spellEnd"/>
      <w:r>
        <w:t xml:space="preserve"> iz Karlovca, Ljudevita </w:t>
      </w:r>
      <w:proofErr w:type="spellStart"/>
      <w:r>
        <w:t>Rossia</w:t>
      </w:r>
      <w:proofErr w:type="spellEnd"/>
      <w:r>
        <w:t xml:space="preserve"> 25, OIB: 29716293698 da u roku od 15 dana od objave ovog oglasa na mrežnoj stranici e-Oglasna ploča Trgovačkog suda u Bjelovaru podnese sudu javnobilježnički ovjerovljen popis imovine i obveza na propisanom obrascu.</w:t>
      </w:r>
    </w:p>
    <w:p w:rsidRDefault="0079657D" w:rsidP="0079657D" w:rsidR="0079657D">
      <w:pPr>
        <w:pStyle w:val="Bezproreda"/>
        <w:ind w:firstLine="708"/>
        <w:jc w:val="both"/>
      </w:pPr>
    </w:p>
    <w:p w:rsidRDefault="0079657D" w:rsidP="0079657D" w:rsidR="0079657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9657D" w:rsidP="0079657D" w:rsidR="0079657D">
      <w:pPr>
        <w:pStyle w:val="Bezproreda"/>
        <w:ind w:firstLine="708"/>
        <w:jc w:val="both"/>
      </w:pPr>
    </w:p>
    <w:p w:rsidRDefault="0079657D" w:rsidP="0079657D" w:rsidR="0079657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9657D" w:rsidP="0079657D" w:rsidR="0079657D">
      <w:pPr>
        <w:pStyle w:val="Bezproreda"/>
        <w:ind w:firstLine="708"/>
        <w:jc w:val="both"/>
      </w:pPr>
    </w:p>
    <w:p w:rsidRDefault="0079657D" w:rsidP="0079657D" w:rsidR="0079657D">
      <w:pPr>
        <w:pStyle w:val="Bezproreda"/>
        <w:jc w:val="both"/>
      </w:pPr>
    </w:p>
    <w:p w:rsidRDefault="0079657D" w:rsidP="0079657D" w:rsidR="0079657D">
      <w:pPr>
        <w:pStyle w:val="Bezproreda"/>
        <w:jc w:val="center"/>
      </w:pPr>
      <w:r>
        <w:t>U Bjelovaru, 26. rujna 2016. godine</w:t>
      </w:r>
    </w:p>
    <w:p w:rsidRDefault="0079657D" w:rsidP="0079657D" w:rsidR="0079657D">
      <w:pPr>
        <w:pStyle w:val="Bezproreda"/>
      </w:pPr>
    </w:p>
    <w:p w:rsidRDefault="0079657D" w:rsidP="0079657D" w:rsidR="0079657D">
      <w:pPr>
        <w:pStyle w:val="Bezproreda"/>
      </w:pPr>
    </w:p>
    <w:p w:rsidRDefault="0079657D" w:rsidP="0079657D" w:rsidR="0079657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79657D" w:rsidP="0079657D" w:rsidR="0079657D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79657D" w:rsidP="0079657D" w:rsidR="0079657D">
      <w:pPr>
        <w:pStyle w:val="Bezproreda"/>
      </w:pPr>
    </w:p>
    <w:p w:rsidRDefault="0079657D" w:rsidP="0079657D" w:rsidR="0079657D">
      <w:pPr>
        <w:pStyle w:val="Bezproreda"/>
      </w:pPr>
    </w:p>
    <w:p w:rsidRDefault="0079657D" w:rsidP="0079657D" w:rsidR="0079657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9657D" w:rsidP="0079657D" w:rsidR="0079657D">
      <w:pPr>
        <w:pStyle w:val="Bezproreda"/>
      </w:pPr>
      <w:r>
        <w:t>Dna: e-oglasna ploča</w:t>
      </w:r>
    </w:p>
    <w:p w:rsidRDefault="0079657D" w:rsidP="0079657D" w:rsidR="0079657D">
      <w:pPr>
        <w:pStyle w:val="Bezproreda"/>
      </w:pPr>
      <w:r>
        <w:t>Sc. 15.11.2016.</w:t>
      </w:r>
    </w:p>
    <w:p w:rsidRDefault="0079657D" w:rsidP="0079657D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57D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1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St-1230/2016-2</izvorni_sadrzaj>
    <derivirana_varijabla naziv="DomainObject.Oznaka_1">St-1230/2016-2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SLOVENSKO KULTURNO PROSVJETNO DRUŠTVO "TRIGLAV" KARLOVAC</izvorni_sadrzaj>
    <derivirana_varijabla naziv="DomainObject.Predmet.ProtustrankaFormated_1">  SLOVENSKO KULTURNO PROSVJETNO DRUŠTVO "TRIGLAV" KARLOVAC</derivirana_varijabla>
  </DomainObject.Predmet.ProtustrankaFormated>
  <DomainObject.Predmet.ProtustrankaFormatedOIB>
    <izvorni_sadrzaj>  SLOVENSKO KULTURNO PROSVJETNO DRUŠTVO "TRIGLAV" KARLOVAC, OIB 48802662957</izvorni_sadrzaj>
    <derivirana_varijabla naziv="DomainObject.Predmet.ProtustrankaFormatedOIB_1">  SLOVENSKO KULTURNO PROSVJETNO DRUŠTVO "TRIGLAV" KARLOVAC, OIB 48802662957</derivirana_varijabla>
  </DomainObject.Predmet.ProtustrankaFormatedOIB>
  <DomainObject.Predmet.ProtustrankaFormatedWithAdress>
    <izvorni_sadrzaj> SLOVENSKO KULTURNO PROSVJETNO DRUŠTVO "TRIGLAV" KARLOVAC, Gundulićeva 8, 47000 Karlovac</izvorni_sadrzaj>
    <derivirana_varijabla naziv="DomainObject.Predmet.ProtustrankaFormatedWithAdress_1"> SLOVENSKO KULTURNO PROSVJETNO DRUŠTVO "TRIGLAV" KARLOVAC, Gundulićeva 8, 47000 Karlovac</derivirana_varijabla>
  </DomainObject.Predmet.ProtustrankaFormatedWithAdress>
  <DomainObject.Predmet.ProtustrankaFormatedWithAdressOIB>
    <izvorni_sadrzaj> SLOVENSKO KULTURNO PROSVJETNO DRUŠTVO "TRIGLAV" KARLOVAC, OIB 48802662957, Gundulićeva 8, 47000 Karlovac</izvorni_sadrzaj>
    <derivirana_varijabla naziv="DomainObject.Predmet.ProtustrankaFormatedWithAdressOIB_1"> SLOVENSKO KULTURNO PROSVJETNO DRUŠTVO "TRIGLAV" KARLOVAC, OIB 48802662957, Gundulićeva 8, 47000 Karlovac</derivirana_varijabla>
  </DomainObject.Predmet.ProtustrankaFormatedWithAdressOIB>
  <DomainObject.Predmet.ProtustrankaWithAdress>
    <izvorni_sadrzaj>SLOVENSKO KULTURNO PROSVJETNO DRUŠTVO "TRIGLAV" KARLOVAC Gundulićeva 8, 47000 Karlovac</izvorni_sadrzaj>
    <derivirana_varijabla naziv="DomainObject.Predmet.ProtustrankaWithAdress_1">SLOVENSKO KULTURNO PROSVJETNO DRUŠTVO "TRIGLAV" KARLOVAC Gundulićeva 8, 47000 Karlovac</derivirana_varijabla>
  </DomainObject.Predmet.ProtustrankaWithAdress>
  <DomainObject.Predmet.ProtustrankaWithAdressOIB>
    <izvorni_sadrzaj>SLOVENSKO KULTURNO PROSVJETNO DRUŠTVO "TRIGLAV" KARLOVAC, OIB 48802662957, Gundulićeva 8, 47000 Karlovac</izvorni_sadrzaj>
    <derivirana_varijabla naziv="DomainObject.Predmet.ProtustrankaWithAdressOIB_1">SLOVENSKO KULTURNO PROSVJETNO DRUŠTVO "TRIGLAV" KARLOVAC, OIB 48802662957, Gundulićeva 8, 47000 Karlovac</derivirana_varijabla>
  </DomainObject.Predmet.ProtustrankaWithAdressOIB>
  <DomainObject.Predmet.ProtustrankaNazivFormated>
    <izvorni_sadrzaj>SLOVENSKO KULTURNO PROSVJETNO DRUŠTVO "TRIGLAV" KARLOVAC</izvorni_sadrzaj>
    <derivirana_varijabla naziv="DomainObject.Predmet.ProtustrankaNazivFormated_1">SLOVENSKO KULTURNO PROSVJETNO DRUŠTVO "TRIGLAV" KARLOVAC</derivirana_varijabla>
  </DomainObject.Predmet.ProtustrankaNazivFormated>
  <DomainObject.Predmet.ProtustrankaNazivFormatedOIB>
    <izvorni_sadrzaj>SLOVENSKO KULTURNO PROSVJETNO DRUŠTVO "TRIGLAV" KARLOVAC, OIB 48802662957</izvorni_sadrzaj>
    <derivirana_varijabla naziv="DomainObject.Predmet.ProtustrankaNazivFormatedOIB_1">SLOVENSKO KULTURNO PROSVJETNO DRUŠTVO "TRIGLAV" KARLOVAC, OIB 48802662957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SLOVENSKO KULTURNO PROSVJETNO DRUŠTVO "TRIGLAV" KARLOVAC</item>
    </izvorni_sadrzaj>
    <derivirana_varijabla naziv="DomainObject.Predmet.ProtuStrankaListFormated_1">
      <item>SLOVENSKO KULTURNO PROSVJETNO DRUŠTVO "TRIGLAV" KARLOVAC</item>
    </derivirana_varijabla>
  </DomainObject.Predmet.ProtuStrankaListFormated>
  <DomainObject.Predmet.ProtuStrankaListFormatedOIB>
    <izvorni_sadrzaj>
      <item>SLOVENSKO KULTURNO PROSVJETNO DRUŠTVO "TRIGLAV" KARLOVAC, OIB 48802662957</item>
    </izvorni_sadrzaj>
    <derivirana_varijabla naziv="DomainObject.Predmet.ProtuStrankaListFormatedOIB_1">
      <item>SLOVENSKO KULTURNO PROSVJETNO DRUŠTVO "TRIGLAV" KARLOVAC, OIB 48802662957</item>
    </derivirana_varijabla>
  </DomainObject.Predmet.ProtuStrankaListFormatedOIB>
  <DomainObject.Predmet.ProtuStrankaListFormatedWithAdress>
    <izvorni_sadrzaj>
      <item>SLOVENSKO KULTURNO PROSVJETNO DRUŠTVO "TRIGLAV" KARLOVAC, Gundulićeva 8, 47000 Karlovac</item>
    </izvorni_sadrzaj>
    <derivirana_varijabla naziv="DomainObject.Predmet.ProtuStrankaListFormatedWithAdress_1">
      <item>SLOVENSKO KULTURNO PROSVJETNO DRUŠTVO "TRIGLAV" KARLOVAC, Gundulićeva 8, 47000 Karlovac</item>
    </derivirana_varijabla>
  </DomainObject.Predmet.ProtuStrankaListFormatedWithAdress>
  <DomainObject.Predmet.ProtuStrankaListFormatedWithAdressOIB>
    <izvorni_sadrzaj>
      <item>SLOVENSKO KULTURNO PROSVJETNO DRUŠTVO "TRIGLAV" KARLOVAC, OIB 48802662957, Gundulićeva 8, 47000 Karlovac</item>
    </izvorni_sadrzaj>
    <derivirana_varijabla naziv="DomainObject.Predmet.ProtuStrankaListFormatedWithAdressOIB_1">
      <item>SLOVENSKO KULTURNO PROSVJETNO DRUŠTVO "TRIGLAV" KARLOVAC, OIB 48802662957, Gundulićeva 8, 47000 Karlovac</item>
    </derivirana_varijabla>
  </DomainObject.Predmet.ProtuStrankaListFormatedWithAdressOIB>
  <DomainObject.Predmet.ProtuStrankaListNazivFormated>
    <izvorni_sadrzaj>
      <item>SLOVENSKO KULTURNO PROSVJETNO DRUŠTVO "TRIGLAV" KARLOVAC</item>
    </izvorni_sadrzaj>
    <derivirana_varijabla naziv="DomainObject.Predmet.ProtuStrankaListNazivFormated_1">
      <item>SLOVENSKO KULTURNO PROSVJETNO DRUŠTVO "TRIGLAV" KARLOVAC</item>
    </derivirana_varijabla>
  </DomainObject.Predmet.ProtuStrankaListNazivFormated>
  <DomainObject.Predmet.ProtuStrankaListNazivFormatedOIB>
    <izvorni_sadrzaj>
      <item>SLOVENSKO KULTURNO PROSVJETNO DRUŠTVO "TRIGLAV" KARLOVAC, OIB 48802662957</item>
    </izvorni_sadrzaj>
    <derivirana_varijabla naziv="DomainObject.Predmet.ProtuStrankaListNazivFormatedOIB_1">
      <item>SLOVENSKO KULTURNO PROSVJETNO DRUŠTVO "TRIGLAV" KARLOVAC, OIB 48802662957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St-1230/2016-2</izvorni_sadrzaj>
    <derivirana_varijabla naziv="DomainObject.PoslovniBrojDokumenta_1">St-1230/2016-2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SLOVENSKO KULTURNO PROSVJETNO DRUŠTVO "TRIGLAV" KARLOVAC</izvorni_sadrzaj>
    <derivirana_varijabla naziv="DomainObject.Predmet.ProtustrankaIDrugi_1">SLOVENSKO KULTURNO PROSVJETNO DRUŠTVO "TRIGLAV" KARLOVAC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SLOVENSKO KULTURNO PROSVJETNO DRUŠTVO "TRIGLAV" KARLOVAC, OIB 48802662957, Gundulićeva 8, 47000 Karlovac</izvorni_sadrzaj>
    <derivirana_varijabla naziv="DomainObject.Predmet.ProtustrankaIDrugiAdressOIB_1">SLOVENSKO KULTURNO PROSVJETNO DRUŠTVO "TRIGLAV" KARLOVAC, OIB 48802662957, Gundulićeva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SLOVENSKO KULTURNO PROSVJETNO DRUŠTVO "TRIGLAV" KARLOVAC</item>
    </izvorni_sadrzaj>
    <derivirana_varijabla naziv="DomainObject.Predmet.SudioniciListNaziv_1">
      <item>FINA  regionalni centar Zagreb, podružnica Karlovac</item>
      <item>SLOVENSKO KULTURNO PROSVJETNO DRUŠTVO "TRIGLAV" KARLOVAC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SLOVENSKO KULTURNO PROSVJETNO DRUŠTVO "TRIGLAV" KARLOVAC, OIB 48802662957, Gundulićeva 8,47000 Karlovac</item>
    </izvorni_sadrzaj>
    <derivirana_varijabla naziv="DomainObject.Predmet.SudioniciListAdressOIB_1">
      <item>FINA  regionalni centar Zagreb, podružnica Karlovac, OIB 85821130368, Vitezovićeva 1,47000 Karlovac</item>
      <item>SLOVENSKO KULTURNO PROSVJETNO DRUŠTVO "TRIGLAV" KARLOVAC, OIB 48802662957, Gundulićeva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233E3-B4CA-4BD2-AD44-8C3AAD88C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1647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2016-09-26T06:09:00Z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