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21d75" w14:paraId="9d21d75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11632" w:rsidP="00E11632" w:rsidR="00E11632">
      <w:pPr>
        <w:jc w:val="right"/>
        <w:rPr>
          <w:rFonts w:hAnsi="Arial" w:ascii="Arial"/>
        </w:rPr>
      </w:pPr>
      <w:r>
        <w:rPr>
          <w:rFonts w:hAnsi="Arial" w:ascii="Arial"/>
        </w:rPr>
        <w:t>7 St-1113/2016-8.</w:t>
      </w:r>
    </w:p>
    <w:p w:rsidRDefault="00E11632" w:rsidP="00E11632" w:rsidR="00E11632">
      <w:pPr>
        <w:rPr>
          <w:rFonts w:hAnsi="Arial" w:ascii="Arial"/>
        </w:rPr>
      </w:pPr>
    </w:p>
    <w:p w:rsidRDefault="00E11632" w:rsidP="00E11632" w:rsidR="00E11632">
      <w:pPr>
        <w:jc w:val="center"/>
        <w:rPr>
          <w:rFonts w:hAnsi="Arial" w:ascii="Arial"/>
          <w:b/>
        </w:rPr>
      </w:pPr>
    </w:p>
    <w:p w:rsidRDefault="00E11632" w:rsidP="00E11632" w:rsidR="00E1163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E11632" w:rsidP="00E11632" w:rsidR="00E11632">
      <w:pPr>
        <w:jc w:val="center"/>
        <w:rPr>
          <w:rFonts w:hAnsi="Arial" w:ascii="Arial"/>
          <w:b/>
        </w:rPr>
      </w:pPr>
    </w:p>
    <w:p w:rsidRDefault="00E11632" w:rsidP="00E11632" w:rsidR="00E1163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E11632" w:rsidP="00E11632" w:rsidR="00E11632">
      <w:pPr>
        <w:jc w:val="both"/>
        <w:rPr>
          <w:rFonts w:hAnsi="Arial" w:ascii="Arial"/>
        </w:rPr>
      </w:pPr>
    </w:p>
    <w:p w:rsidRDefault="00E11632" w:rsidP="00E11632" w:rsidR="00E1163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Karlovac, </w:t>
      </w:r>
      <w:proofErr w:type="spellStart"/>
      <w:r>
        <w:rPr>
          <w:rFonts w:hAnsi="Arial" w:ascii="Arial"/>
        </w:rPr>
        <w:t>Ul.Pavla</w:t>
      </w:r>
      <w:proofErr w:type="spellEnd"/>
      <w:r>
        <w:rPr>
          <w:rFonts w:hAnsi="Arial" w:ascii="Arial"/>
        </w:rPr>
        <w:t xml:space="preserve"> Vitezovića 1, za pokretanje stečajnog postupka nad dužnikom LUCIJA ŽITARICE d.o.o. za proizvodnju, trgovinu i usluge iz Ogulina, Bukovica 5, MBS 020047636, OIB 23432224472, dana 01. veljače 2017. godine</w:t>
      </w:r>
    </w:p>
    <w:p w:rsidRDefault="00E11632" w:rsidP="00E11632" w:rsidR="00E11632">
      <w:pPr>
        <w:jc w:val="both"/>
        <w:rPr>
          <w:rFonts w:hAnsi="Arial" w:ascii="Arial"/>
        </w:rPr>
      </w:pPr>
    </w:p>
    <w:p w:rsidRDefault="00E11632" w:rsidP="00E11632" w:rsidR="00E1163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E11632" w:rsidP="00E11632" w:rsidR="00E11632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LUCIJA ŽITARICE d.o.o. za proizvodnju, trgovinu i usluge iz Ogulina, Bukovica 5, MBS 020047636, OIB 23432224472,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05 540-1113-16. </w:t>
      </w:r>
    </w:p>
    <w:p w:rsidRDefault="00E11632" w:rsidP="00E11632" w:rsidR="00E11632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LUCIJA ŽITARICE d.o.o. za proizvodnju, trgovinu i usluge iz Ogulina, Bukovica 5, MBS 020047636, OIB 23432224472.</w:t>
      </w:r>
    </w:p>
    <w:p w:rsidRDefault="00E11632" w:rsidP="00E11632" w:rsidR="00E11632">
      <w:pPr>
        <w:jc w:val="both"/>
        <w:rPr>
          <w:rFonts w:hAnsi="Arial" w:ascii="Arial"/>
        </w:rPr>
      </w:pPr>
    </w:p>
    <w:p w:rsidRDefault="00E11632" w:rsidP="00E11632" w:rsidR="00E11632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E11632" w:rsidP="00E11632" w:rsidR="00E11632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Karlovac, predložila je otvaranje stečajnog postupka nad dužnikom na temelju čl.444.st.2. Stečajnog zakona. U svom prijedlogu ističe da na dan 01.09.2015. godine dužnik u Očevidniku redoslijeda osnova za plaćanje ima evidentirane neizvršene osnove za plaćanje u </w:t>
      </w:r>
      <w:r>
        <w:rPr>
          <w:rFonts w:hAnsi="Arial" w:ascii="Arial"/>
        </w:rPr>
        <w:lastRenderedPageBreak/>
        <w:t>ukupnom iznosu od 35.234,27 kuna, u neprekinutom razdoblju od 160 dana, te da ima zaposlenog jednog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E11632" w:rsidP="00E11632" w:rsidR="00E11632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Zakonski zastupnik dužnika nije dostavio traženu dokumentaciju i nije pristupio na zakazano ročište.  </w:t>
      </w:r>
    </w:p>
    <w:p w:rsidRDefault="00E11632" w:rsidP="00E11632" w:rsidR="00E1163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160 dana u ukupnom iznosu od  35.324,27 kuna, koji podatak zakonski zastupnik dužnika nije osporio, sud utvrđuje da je ispunjen razlog nesposobnosti za plaćanje, propisan čl.6.st.2.Stečajnog zakona.</w:t>
      </w:r>
    </w:p>
    <w:p w:rsidRDefault="00E11632" w:rsidP="00E11632" w:rsidR="00E1163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podatke o imovini,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E11632" w:rsidP="00E11632" w:rsidR="00E1163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E11632" w:rsidP="00E11632" w:rsidR="00E11632">
      <w:pPr>
        <w:jc w:val="both"/>
        <w:rPr>
          <w:rFonts w:hAnsi="Arial" w:ascii="Arial"/>
        </w:rPr>
      </w:pPr>
    </w:p>
    <w:p w:rsidRDefault="00E11632" w:rsidP="00E11632" w:rsidR="00E1163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01. veljače 2017. godine</w:t>
      </w:r>
    </w:p>
    <w:p w:rsidRDefault="00E11632" w:rsidP="00E11632" w:rsidR="00E1163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E11632" w:rsidP="00E11632" w:rsidR="00E1163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E11632" w:rsidP="00E11632" w:rsidR="00E11632">
      <w:pPr>
        <w:ind w:firstLine="720"/>
        <w:jc w:val="both"/>
        <w:rPr>
          <w:rFonts w:hAnsi="Arial" w:ascii="Arial"/>
        </w:rPr>
      </w:pPr>
    </w:p>
    <w:p w:rsidRDefault="00E11632" w:rsidP="00E11632" w:rsidR="00E1163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E11632" w:rsidP="00E11632" w:rsidR="00E11632">
      <w:pPr>
        <w:jc w:val="both"/>
        <w:rPr>
          <w:rFonts w:hAnsi="Arial" w:ascii="Arial"/>
        </w:rPr>
      </w:pPr>
    </w:p>
    <w:p w:rsidRDefault="00E11632" w:rsidP="00E11632" w:rsidR="00E11632">
      <w:pPr>
        <w:jc w:val="both"/>
        <w:rPr>
          <w:rFonts w:hAnsi="Arial" w:ascii="Arial"/>
        </w:rPr>
      </w:pPr>
    </w:p>
    <w:p w:rsidRDefault="00E11632" w:rsidP="00E11632" w:rsidR="00E11632">
      <w:pPr>
        <w:jc w:val="both"/>
        <w:rPr>
          <w:rFonts w:hAnsi="Arial" w:ascii="Arial"/>
        </w:rPr>
      </w:pPr>
      <w:bookmarkStart w:name="_GoBack" w:id="0"/>
      <w:bookmarkEnd w:id="0"/>
    </w:p>
    <w:p w:rsidRDefault="00E11632" w:rsidP="00E11632" w:rsidR="00E11632">
      <w:pPr>
        <w:jc w:val="both"/>
        <w:rPr>
          <w:rFonts w:hAnsi="Arial" w:ascii="Arial"/>
        </w:rPr>
      </w:pPr>
    </w:p>
    <w:p w:rsidRDefault="00E11632" w:rsidP="00E11632" w:rsidR="00E11632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E11632" w:rsidP="00E11632" w:rsidR="00E1163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Karlovac putem e-oglasne ploče suda </w:t>
      </w:r>
    </w:p>
    <w:p w:rsidRDefault="00E11632" w:rsidP="00E11632" w:rsidR="00E1163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E11632" w:rsidP="00E11632" w:rsidR="00E1163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E11632" w:rsidP="00E11632" w:rsidR="00E1163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E11632" w:rsidP="00E11632" w:rsidR="00E11632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E11632" w:rsidP="00E11632" w:rsidR="00E11632">
      <w:pPr>
        <w:jc w:val="both"/>
        <w:rPr>
          <w:rFonts w:hAnsi="Arial" w:ascii="Arial"/>
        </w:rPr>
      </w:pPr>
      <w:r>
        <w:rPr>
          <w:rFonts w:hAnsi="Arial" w:ascii="Arial"/>
        </w:rPr>
        <w:t>Bj.01.02.2017.g.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1632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397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St-1113/2016-8</izvorni_sadrzaj>
    <derivirana_varijabla naziv="DomainObject.Oznaka_1">St-1113/2016-8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St-1113/2016</izvorni_sadrzaj>
    <derivirana_varijabla naziv="DomainObject.Predmet.OznakaBroj_1">St-1113/2016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LUCIJA ŽITARICE d.o.o. zastupanog po punomoćniku Ivica Njegovan</izvorni_sadrzaj>
    <derivirana_varijabla naziv="DomainObject.Predmet.ProtustrankaFormated_1">  LUCIJA ŽITARICE d.o.o. zastupanog po punomoćniku Ivica Njegovan</derivirana_varijabla>
  </DomainObject.Predmet.ProtustrankaFormated>
  <DomainObject.Predmet.ProtustrankaFormatedOIB>
    <izvorni_sadrzaj>  LUCIJA ŽITARICE d.o.o., OIB 23432224472 zastupanog po punomoćniku Ivica Njegovan</izvorni_sadrzaj>
    <derivirana_varijabla naziv="DomainObject.Predmet.ProtustrankaFormatedOIB_1">  LUCIJA ŽITARICE d.o.o., OIB 23432224472 zastupanog po punomoćniku Ivica Njegovan</derivirana_varijabla>
  </DomainObject.Predmet.ProtustrankaFormatedOIB>
  <DomainObject.Predmet.ProtustrankaFormatedWithAdress>
    <izvorni_sadrzaj> LUCIJA ŽITARICE d.o.o., Bukovica 5, 47300 Ogulin zastupanog po punomoćniku Ivica Njegovan</izvorni_sadrzaj>
    <derivirana_varijabla naziv="DomainObject.Predmet.ProtustrankaFormatedWithAdress_1"> LUCIJA ŽITARICE d.o.o., Bukovica 5, 47300 Ogulin zastupanog po punomoćniku Ivica Njegovan</derivirana_varijabla>
  </DomainObject.Predmet.ProtustrankaFormatedWithAdress>
  <DomainObject.Predmet.ProtustrankaFormatedWithAdressOIB>
    <izvorni_sadrzaj> LUCIJA ŽITARICE d.o.o., OIB 23432224472, Bukovica 5, 47300 Ogulin zastupanog po punomoćniku Ivica Njegovan</izvorni_sadrzaj>
    <derivirana_varijabla naziv="DomainObject.Predmet.ProtustrankaFormatedWithAdressOIB_1"> LUCIJA ŽITARICE d.o.o., OIB 23432224472, Bukovica 5, 47300 Ogulin zastupanog po punomoćniku Ivica Njegovan</derivirana_varijabla>
  </DomainObject.Predmet.ProtustrankaFormatedWithAdressOIB>
  <DomainObject.Predmet.ProtustrankaWithAdress>
    <izvorni_sadrzaj>LUCIJA ŽITARICE d.o.o. Bukovica 5, 47300 Ogulin</izvorni_sadrzaj>
    <derivirana_varijabla naziv="DomainObject.Predmet.ProtustrankaWithAdress_1">LUCIJA ŽITARICE d.o.o. Bukovica 5, 47300 Ogulin</derivirana_varijabla>
  </DomainObject.Predmet.ProtustrankaWithAdress>
  <DomainObject.Predmet.ProtustrankaWithAdressOIB>
    <izvorni_sadrzaj>LUCIJA ŽITARICE d.o.o., OIB 23432224472, Bukovica 5, 47300 Ogulin</izvorni_sadrzaj>
    <derivirana_varijabla naziv="DomainObject.Predmet.ProtustrankaWithAdressOIB_1">LUCIJA ŽITARICE d.o.o., OIB 23432224472, Bukovica 5, 47300 Ogulin</derivirana_varijabla>
  </DomainObject.Predmet.ProtustrankaWithAdressOIB>
  <DomainObject.Predmet.ProtustrankaNazivFormated>
    <izvorni_sadrzaj>LUCIJA ŽITARICE d.o.o.</izvorni_sadrzaj>
    <derivirana_varijabla naziv="DomainObject.Predmet.ProtustrankaNazivFormated_1">LUCIJA ŽITARICE d.o.o.</derivirana_varijabla>
  </DomainObject.Predmet.ProtustrankaNazivFormated>
  <DomainObject.Predmet.ProtustrankaNazivFormatedOIB>
    <izvorni_sadrzaj>LUCIJA ŽITARICE d.o.o., OIB 23432224472</izvorni_sadrzaj>
    <derivirana_varijabla naziv="DomainObject.Predmet.ProtustrankaNazivFormatedOIB_1">LUCIJA ŽITARICE d.o.o., OIB 23432224472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LUCIJA ŽITARICE d.o.o. zastupanog po punomoćniku Ivica Njegovan</item>
    </izvorni_sadrzaj>
    <derivirana_varijabla naziv="DomainObject.Predmet.ProtuStrankaListFormated_1">
      <item>LUCIJA ŽITARICE d.o.o. zastupanog po punomoćniku Ivica Njegovan</item>
    </derivirana_varijabla>
  </DomainObject.Predmet.ProtuStrankaListFormated>
  <DomainObject.Predmet.ProtuStrankaListFormatedOIB>
    <izvorni_sadrzaj>
      <item>LUCIJA ŽITARICE d.o.o., OIB 23432224472 zastupanog po punomoćniku Ivica Njegovan</item>
    </izvorni_sadrzaj>
    <derivirana_varijabla naziv="DomainObject.Predmet.ProtuStrankaListFormatedOIB_1">
      <item>LUCIJA ŽITARICE d.o.o., OIB 23432224472 zastupanog po punomoćniku Ivica Njegovan</item>
    </derivirana_varijabla>
  </DomainObject.Predmet.ProtuStrankaListFormatedOIB>
  <DomainObject.Predmet.ProtuStrankaListFormatedWithAdress>
    <izvorni_sadrzaj>
      <item>LUCIJA ŽITARICE d.o.o., Bukovica 5, 47300 Ogulin zastupanog po punomoćniku Ivica Njegovan</item>
    </izvorni_sadrzaj>
    <derivirana_varijabla naziv="DomainObject.Predmet.ProtuStrankaListFormatedWithAdress_1">
      <item>LUCIJA ŽITARICE d.o.o., Bukovica 5, 47300 Ogulin zastupanog po punomoćniku Ivica Njegovan</item>
    </derivirana_varijabla>
  </DomainObject.Predmet.ProtuStrankaListFormatedWithAdress>
  <DomainObject.Predmet.ProtuStrankaListFormatedWithAdressOIB>
    <izvorni_sadrzaj>
      <item>LUCIJA ŽITARICE d.o.o., OIB 23432224472, Bukovica 5, 47300 Ogulin zastupanog po punomoćniku Ivica Njegovan</item>
    </izvorni_sadrzaj>
    <derivirana_varijabla naziv="DomainObject.Predmet.ProtuStrankaListFormatedWithAdressOIB_1">
      <item>LUCIJA ŽITARICE d.o.o., OIB 23432224472, Bukovica 5, 47300 Ogulin zastupanog po punomoćniku Ivica Njegovan</item>
    </derivirana_varijabla>
  </DomainObject.Predmet.ProtuStrankaListFormatedWithAdressOIB>
  <DomainObject.Predmet.ProtuStrankaListNazivFormated>
    <izvorni_sadrzaj>
      <item>LUCIJA ŽITARICE d.o.o.</item>
    </izvorni_sadrzaj>
    <derivirana_varijabla naziv="DomainObject.Predmet.ProtuStrankaListNazivFormated_1">
      <item>LUCIJA ŽITARICE d.o.o.</item>
    </derivirana_varijabla>
  </DomainObject.Predmet.ProtuStrankaListNazivFormated>
  <DomainObject.Predmet.ProtuStrankaListNazivFormatedOIB>
    <izvorni_sadrzaj>
      <item>LUCIJA ŽITARICE d.o.o., OIB 23432224472</item>
    </izvorni_sadrzaj>
    <derivirana_varijabla naziv="DomainObject.Predmet.ProtuStrankaListNazivFormatedOIB_1">
      <item>LUCIJA ŽITARICE d.o.o., OIB 23432224472</item>
    </derivirana_varijabla>
  </DomainObject.Predmet.ProtuStrankaListNazivFormatedOIB>
  <DomainObject.Predmet.OstaliListFormated>
    <izvorni_sadrzaj>
      <item>Ivica Njegovan punomoćnik sudionika u postupku LUCIJA ŽITARICE d.o.o.</item>
    </izvorni_sadrzaj>
    <derivirana_varijabla naziv="DomainObject.Predmet.OstaliListFormated_1">
      <item>Ivica Njegovan punomoćnik sudionika u postupku LUCIJA ŽITARICE d.o.o.</item>
    </derivirana_varijabla>
  </DomainObject.Predmet.OstaliListFormated>
  <DomainObject.Predmet.OstaliListFormatedOIB>
    <izvorni_sadrzaj>
      <item>Ivica Njegovan, OIB 15769462034 punomoćnik sudionika u postupku LUCIJA ŽITARICE d.o.o.</item>
    </izvorni_sadrzaj>
    <derivirana_varijabla naziv="DomainObject.Predmet.OstaliListFormatedOIB_1">
      <item>Ivica Njegovan, OIB 15769462034 punomoćnik sudionika u postupku LUCIJA ŽITARICE d.o.o.</item>
    </derivirana_varijabla>
  </DomainObject.Predmet.OstaliListFormatedOIB>
  <DomainObject.Predmet.OstaliListFormatedWithAdress>
    <izvorni_sadrzaj>
      <item>Ivica Njegovan, Antuna Štrbana 16, 10000 Zagreb punomoćnik sudionika u postupku LUCIJA ŽITARICE d.o.o.</item>
    </izvorni_sadrzaj>
    <derivirana_varijabla naziv="DomainObject.Predmet.OstaliListFormatedWithAdress_1">
      <item>Ivica Njegovan, Antuna Štrbana 16, 10000 Zagreb punomoćnik sudionika u postupku LUCIJA ŽITARICE d.o.o.</item>
    </derivirana_varijabla>
  </DomainObject.Predmet.OstaliListFormatedWithAdress>
  <DomainObject.Predmet.OstaliListFormatedWithAdressOIB>
    <izvorni_sadrzaj>
      <item>Ivica Njegovan, OIB 15769462034, Antuna Štrbana 16, 10000 Zagreb punomoćnik sudionika u postupku LUCIJA ŽITARICE d.o.o.</item>
    </izvorni_sadrzaj>
    <derivirana_varijabla naziv="DomainObject.Predmet.OstaliListFormatedWithAdressOIB_1">
      <item>Ivica Njegovan, OIB 15769462034, Antuna Štrbana 16, 10000 Zagreb punomoćnik sudionika u postupku LUCIJA ŽITARICE d.o.o.</item>
    </derivirana_varijabla>
  </DomainObject.Predmet.OstaliListFormatedWithAdressOIB>
  <DomainObject.Predmet.OstaliListNazivFormated>
    <izvorni_sadrzaj>
      <item>Ivica Njegovan</item>
    </izvorni_sadrzaj>
    <derivirana_varijabla naziv="DomainObject.Predmet.OstaliListNazivFormated_1">
      <item>Ivica Njegovan</item>
    </derivirana_varijabla>
  </DomainObject.Predmet.OstaliListNazivFormated>
  <DomainObject.Predmet.OstaliListNazivFormatedOIB>
    <izvorni_sadrzaj>
      <item>Ivica Njegovan, OIB 15769462034</item>
    </izvorni_sadrzaj>
    <derivirana_varijabla naziv="DomainObject.Predmet.OstaliListNazivFormatedOIB_1">
      <item>Ivica Njegovan, OIB 15769462034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St-1113/2016-8</izvorni_sadrzaj>
    <derivirana_varijabla naziv="DomainObject.PoslovniBrojDokumenta_1">St-1113/2016-8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LUCIJA ŽITARICE d.o.o.</izvorni_sadrzaj>
    <derivirana_varijabla naziv="DomainObject.Predmet.ProtustrankaIDrugi_1">LUCIJA ŽITARICE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LUCIJA ŽITARICE d.o.o., OIB 23432224472, Bukovica 5, 47300 Ogulin</izvorni_sadrzaj>
    <derivirana_varijabla naziv="DomainObject.Predmet.ProtustrankaIDrugiAdressOIB_1">LUCIJA ŽITARICE d.o.o., OIB 23432224472, Bukovica 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LUCIJA ŽITARICE d.o.o.</item>
      <item>FINA regionalni centar Zagreb, podružnica Karlovac</item>
      <item>Ivica Njegovan</item>
    </izvorni_sadrzaj>
    <derivirana_varijabla naziv="DomainObject.Predmet.SudioniciListNaziv_1">
      <item>LUCIJA ŽITARICE d.o.o.</item>
      <item>FINA regionalni centar Zagreb, podružnica Karlovac</item>
      <item>Ivica Njegovan</item>
    </derivirana_varijabla>
  </DomainObject.Predmet.SudioniciListNaziv>
  <DomainObject.Predmet.SudioniciListAdressOIB>
    <izvorni_sadrzaj>
      <item>LUCIJA ŽITARICE d.o.o., OIB 23432224472, Bukovica 5,47300 Ogulin</item>
      <item>FINA regionalni centar Zagreb, podružnica Karlovac, OIB 85821130368, Vitezovićeva 1,47000 Karlovac</item>
      <item>Ivica Njegovan, OIB 15769462034, Antuna Štrbana 16,10000 Zagreb</item>
    </izvorni_sadrzaj>
    <derivirana_varijabla naziv="DomainObject.Predmet.SudioniciListAdressOIB_1">
      <item>LUCIJA ŽITARICE d.o.o., OIB 23432224472, Bukovica 5,47300 Ogulin</item>
      <item>FINA regionalni centar Zagreb, podružnica Karlovac, OIB 85821130368, Vitezovićeva 1,47000 Karlovac</item>
      <item>Ivica Njegovan, OIB 15769462034, Antuna Štrbana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6CE518-FBC0-4ED2-BCEB-71E0705C9D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654</properties:Words>
  <properties:Characters>3783</properties:Characters>
  <properties:Lines>91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2017-02-01T12:15:00Z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St-1113/2016-8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