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5aa3" w14:paraId="f3a5aa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3667C">
        <w:t>St-1172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3667C" w:rsidP="00912715" w:rsidR="00912715" w:rsidRPr="0093667C">
      <w:pPr>
        <w:jc w:val="both"/>
      </w:pPr>
      <w:r w:rsidRPr="0093667C">
        <w:t>Trgovački sud u Zagrebu, po sucu Maji Jurovicki, u stečajnom postupku u povodu prijedloga predlagatelja FINANCIJSKE AGENCIJE, Zagreb, Zagreb, Trg svibanjskih žrtava 1995. 1, OIB: 85821130368, za otvaranje stečajnog postupka nad dužnikom  GENUINE j.d.o.o., Zagreb, Vladimira Ru</w:t>
      </w:r>
      <w:r w:rsidR="000A25F1">
        <w:t>ždjaka 10 , OIB: 98001826974, 20</w:t>
      </w:r>
      <w:r w:rsidR="00C92ACD" w:rsidRPr="0093667C">
        <w:t>. studenog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3667C">
      <w:pPr>
        <w:jc w:val="both"/>
      </w:pPr>
      <w:r>
        <w:t xml:space="preserve">I  </w:t>
      </w:r>
      <w:r w:rsidR="00DB441F">
        <w:t xml:space="preserve">Otvara se stečajni postupak nad dužnikom </w:t>
      </w:r>
      <w:r w:rsidRPr="004A2149">
        <w:t>GENUINE j.d.o.o., , OIB: 98001826974,</w:t>
      </w:r>
      <w:r>
        <w:t xml:space="preserve"> Zagreb, Vladimira Ruždjaka 10.</w:t>
      </w: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1110FC">
        <w:t xml:space="preserve">20. studenog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0A25F1">
      <w:pPr>
        <w:jc w:val="both"/>
      </w:pPr>
      <w:r>
        <w:t xml:space="preserve">II. </w:t>
      </w:r>
      <w:r w:rsidR="00AA78A7">
        <w:t xml:space="preserve">  </w:t>
      </w:r>
      <w:r w:rsidR="00DC7D8E" w:rsidRPr="000A25F1">
        <w:t>Za stečajnog upravitelja imenuje se</w:t>
      </w:r>
      <w:r w:rsidR="000A25F1" w:rsidRPr="000A25F1">
        <w:t xml:space="preserve"> Janko Vidiček, OIB:51043553915, iz Zagreba, Brazilska 3.</w:t>
      </w:r>
      <w:r w:rsidR="00A05F25" w:rsidRPr="000A25F1">
        <w:t xml:space="preserve">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4A2149">
      <w:pPr>
        <w:jc w:val="both"/>
      </w:pPr>
      <w:r>
        <w:t>III. Zaključuje se stečajni postupak nad dužnikom</w:t>
      </w:r>
      <w:r w:rsidR="004D2FBD">
        <w:t xml:space="preserve"> </w:t>
      </w:r>
      <w:r w:rsidR="004A2149" w:rsidRPr="004A2149">
        <w:t>GENUINE j.d.o.o., , OIB: 98001826974, Zagreb, Vladimira Ruždjaka 10.</w:t>
      </w:r>
    </w:p>
    <w:p w:rsidRDefault="004A2149" w:rsidP="00152F9B" w:rsidR="004A2149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D37274" w:rsidRPr="00D37274">
        <w:t xml:space="preserve"> GENUINE j.d.o.o., , OIB: 98001826974, Zagreb, Vladimira Ruždjaka 10.</w:t>
      </w:r>
      <w:r w:rsidR="000E4567" w:rsidRPr="000E4567">
        <w:t xml:space="preserve">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D37274">
      <w:pPr>
        <w:jc w:val="both"/>
      </w:pPr>
      <w:r>
        <w:t xml:space="preserve">          </w:t>
      </w:r>
      <w:r w:rsidR="00D37274" w:rsidRPr="00D37274">
        <w:t xml:space="preserve">           Financijska agencija, kao predlagatelj, navela je u prijedlogu za otvaranje stečajnog postupka kako dužnik na dan 27.04.2018. u Očevidniku redoslijeda osnova za plaćanje ima evidentirane neizvršene osnove za plaćanje u neprekinutom razdoblju od 120 dana, u ukupnom iznosu od 46.350,07 kn, kao i da dužnik ima 1 zaposlenika. S obzirom na to da predlagatelj vodi Očevidnik redoslijeda osnova za plaćanje, sud je prihvatio </w:t>
      </w:r>
      <w:r w:rsidR="00D37274" w:rsidRPr="00D37274">
        <w:lastRenderedPageBreak/>
        <w:t xml:space="preserve">predlagateljeve 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B13094">
        <w:t>28.05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B13094">
        <w:t xml:space="preserve"> dana 04</w:t>
      </w:r>
      <w:r w:rsidR="00C04441">
        <w:t>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 od</w:t>
      </w:r>
      <w:r w:rsidR="007B16D6">
        <w:t xml:space="preserve"> </w:t>
      </w:r>
      <w:r w:rsidR="001A5BF7">
        <w:t>28</w:t>
      </w:r>
      <w:r w:rsidR="007B16D6" w:rsidRPr="007B16D6">
        <w:t>.</w:t>
      </w:r>
      <w:r w:rsidR="001A5BF7">
        <w:t>05</w:t>
      </w:r>
      <w:r w:rsidR="00465425">
        <w:t>.</w:t>
      </w:r>
      <w:r w:rsidR="007B16D6" w:rsidRPr="007B16D6">
        <w:t>2018</w:t>
      </w:r>
      <w:r w:rsidR="00944150" w:rsidRPr="00944150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1A5BF7">
        <w:t>30.05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1A5BF7">
        <w:t>27.04</w:t>
      </w:r>
      <w:r w:rsidR="007B16D6" w:rsidRPr="007B16D6">
        <w:t>.2018</w:t>
      </w:r>
      <w:r>
        <w:t xml:space="preserve">. u Očevidniku redoslijeda osnova za plaćanje imao neizvršene osnove za plaćanje u neprekinutom razdoblju od 120 dana u ukupnom iznosu od </w:t>
      </w:r>
      <w:r w:rsidR="001A5BF7" w:rsidRPr="001A5BF7">
        <w:t>46.350,07 kn</w:t>
      </w:r>
      <w:r w:rsidR="001A5BF7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A46E5F">
        <w:t xml:space="preserve">04.10.2018.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3F45D3">
        <w:t xml:space="preserve"> 04.10.2018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0A25F1">
        <w:t>20</w:t>
      </w:r>
      <w:r w:rsidR="00BD1793" w:rsidRPr="00BD1793">
        <w:t>. studenog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D51985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D51985" w:rsidP="004F5146" w:rsidR="00D51985">
      <w:pPr>
        <w:jc w:val="right"/>
      </w:pPr>
      <w:r>
        <w:t>za točnost otpravka-ovlašteni službenik</w:t>
      </w:r>
    </w:p>
    <w:p w:rsidRDefault="00D51985" w:rsidP="004F5146" w:rsidR="00D51985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5198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37274">
          <w:t>1172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5BF7"/>
    <w:rsid w:val="001A684C"/>
    <w:rsid w:val="001B73F3"/>
    <w:rsid w:val="001C38BA"/>
    <w:rsid w:val="001F17EC"/>
    <w:rsid w:val="00201C18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46E5F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51985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7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St-1172/2018</izvorni_sadrzaj>
    <derivirana_varijabla naziv="DomainObject.Predmet.OznakaBroj_1">St-1172/2018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GENUINE jednostavno društvo s ograničenom odgovornošću za trgovinu, proizvodnju i usluge</izvorni_sadrzaj>
    <derivirana_varijabla naziv="DomainObject.Predmet.ProtustrankaFormated_1">  GENUINE jednostavno društvo s ograničenom odgovornošću za trgovinu, proizvodnju i usluge</derivirana_varijabla>
  </DomainObject.Predmet.ProtustrankaFormated>
  <DomainObject.Predmet.ProtustrankaFormatedOIB>
    <izvorni_sadrzaj>  GENUINE jednostavno društvo s ograničenom odgovornošću za trgovinu, proizvodnju i usluge, OIB 98001826974</izvorni_sadrzaj>
    <derivirana_varijabla naziv="DomainObject.Predmet.ProtustrankaFormatedOIB_1">  GENUINE jednostavno društvo s ograničenom odgovornošću za trgovinu, proizvodnju i usluge, OIB 98001826974</derivirana_varijabla>
  </DomainObject.Predmet.ProtustrankaFormatedOIB>
  <DomainObject.Predmet.ProtustrankaFormatedWithAdress>
    <izvorni_sadrzaj> GENUINE jednostavno društvo s ograničenom odgovornošću za trgovinu, proizvodnju i usluge, Vladimira Ruždjaka 10, 10000 Zagreb</izvorni_sadrzaj>
    <derivirana_varijabla naziv="DomainObject.Predmet.ProtustrankaFormatedWithAdress_1"> GENUINE jednostavno društvo s ograničenom odgovornošću za trgovinu, proizvodnju i usluge, Vladimira Ruždjaka 10, 10000 Zagreb</derivirana_varijabla>
  </DomainObject.Predmet.ProtustrankaFormatedWithAdress>
  <DomainObject.Predmet.ProtustrankaFormatedWithAdressOIB>
    <izvorni_sadrzaj> GENUINE jednostavno društvo s ograničenom odgovornošću za trgovinu, proizvodnju i usluge, OIB 98001826974, Vladimira Ruždjaka 10, 10000 Zagreb</izvorni_sadrzaj>
    <derivirana_varijabla naziv="DomainObject.Predmet.ProtustrankaFormatedWithAdressOIB_1"> GENUINE jednostavno društvo s ograničenom odgovornošću za trgovinu, proizvodnju i usluge, OIB 98001826974, Vladimira Ruždjaka 10, 10000 Zagreb</derivirana_varijabla>
  </DomainObject.Predmet.ProtustrankaFormatedWithAdressOIB>
  <DomainObject.Predmet.ProtustrankaWithAdress>
    <izvorni_sadrzaj>GENUINE jednostavno društvo s ograničenom odgovornošću za trgovinu, proizvodnju i usluge Vladimira Ruždjaka 10, 10000 Zagreb</izvorni_sadrzaj>
    <derivirana_varijabla naziv="DomainObject.Predmet.ProtustrankaWithAdress_1">GENUINE jednostavno društvo s ograničenom odgovornošću za trgovinu, proizvodnju i usluge Vladimira Ruždjaka 10, 10000 Zagreb</derivirana_varijabla>
  </DomainObject.Predmet.ProtustrankaWithAdress>
  <DomainObject.Predmet.ProtustrankaWithAdressOIB>
    <izvorni_sadrzaj>GENUINE jednostavno društvo s ograničenom odgovornošću za trgovinu, proizvodnju i usluge, OIB 98001826974, Vladimira Ruždjaka 10, 10000 Zagreb</izvorni_sadrzaj>
    <derivirana_varijabla naziv="DomainObject.Predmet.ProtustrankaWithAdressOIB_1">GENUINE jednostavno društvo s ograničenom odgovornošću za trgovinu, proizvodnju i usluge, OIB 98001826974, Vladimira Ruždjaka 10, 10000 Zagreb</derivirana_varijabla>
  </DomainObject.Predmet.ProtustrankaWithAdressOIB>
  <DomainObject.Predmet.ProtustrankaNazivFormated>
    <izvorni_sadrzaj>GENUINE jednostavno društvo s ograničenom odgovornošću za trgovinu, proizvodnju i usluge</izvorni_sadrzaj>
    <derivirana_varijabla naziv="DomainObject.Predmet.ProtustrankaNazivFormated_1">GENUINE jednostavno društvo s ograničenom odgovornošću za trgovinu, proizvodnju i usluge</derivirana_varijabla>
  </DomainObject.Predmet.ProtustrankaNazivFormated>
  <DomainObject.Predmet.ProtustrankaNazivFormatedOIB>
    <izvorni_sadrzaj>GENUINE jednostavno društvo s ograničenom odgovornošću za trgovinu, proizvodnju i usluge, OIB 98001826974</izvorni_sadrzaj>
    <derivirana_varijabla naziv="DomainObject.Predmet.ProtustrankaNazivFormatedOIB_1">GENUINE jednostavno društvo s ograničenom odgovornošću za trgovinu, proizvodnju i usluge, OIB 98001826974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Sandro Udović</izvorni_sadrzaj>
    <derivirana_varijabla naziv="DomainObject.Predmet.StrankaFormated_1">  FINA Regionalni centar Zagreb; Sandro Udović</derivirana_varijabla>
  </DomainObject.Predmet.StrankaFormated>
  <DomainObject.Predmet.StrankaFormatedOIB>
    <izvorni_sadrzaj>  FINA Regionalni centar Zagreb, OIB 85821130368; Sandro Udović, OIB 41737368746</izvorni_sadrzaj>
    <derivirana_varijabla naziv="DomainObject.Predmet.StrankaFormatedOIB_1">  FINA Regionalni centar Zagreb, OIB 85821130368; Sandro Udović, OIB 41737368746</derivirana_varijabla>
  </DomainObject.Predmet.StrankaFormatedOIB>
  <DomainObject.Predmet.StrankaFormatedWithAdress>
    <izvorni_sadrzaj> FINA Regionalni centar Zagreb, Trg svibanjskih žrtava 1995. br. 1, 10000 Zagreb; Sandro Udović, Bratovići 45, 52444 Žužići</izvorni_sadrzaj>
    <derivirana_varijabla naziv="DomainObject.Predmet.StrankaFormatedWithAdress_1"> FINA Regionalni centar Zagreb, Trg svibanjskih žrtava 1995. br. 1, 10000 Zagreb; Sandro Udović, Bratovići 45, 52444 Žužići</derivirana_varijabla>
  </DomainObject.Predmet.StrankaFormatedWithAdress>
  <DomainObject.Predmet.StrankaFormatedWithAdressOIB>
    <izvorni_sadrzaj> FINA Regionalni centar Zagreb, OIB 85821130368, Trg svibanjskih žrtava 1995. br. 1, 10000 Zagreb; Sandro Udović, OIB 41737368746, Bratovići 45, 52444 Žužići</izvorni_sadrzaj>
    <derivirana_varijabla naziv="DomainObject.Predmet.StrankaFormatedWithAdressOIB_1"> FINA Regionalni centar Zagreb, OIB 85821130368, Trg svibanjskih žrtava 1995. br. 1, 10000 Zagreb; Sandro Udović, OIB 41737368746, Bratovići 45, 52444 Žužići</derivirana_varijabla>
  </DomainObject.Predmet.StrankaFormatedWithAdressOIB>
  <DomainObject.Predmet.StrankaWithAdress>
    <izvorni_sadrzaj>FINA Regionalni centar Zagreb Trg svibanjskih žrtava 1995. br. 1,10000 Zagreb,Sandro Udović Bratovići 45,52444 Žužići</izvorni_sadrzaj>
    <derivirana_varijabla naziv="DomainObject.Predmet.StrankaWithAdress_1">FINA Regionalni centar Zagreb Trg svibanjskih žrtava 1995. br. 1,10000 Zagreb,Sandro Udović Bratovići 45,52444 Žužići</derivirana_varijabla>
  </DomainObject.Predmet.StrankaWithAdress>
  <DomainObject.Predmet.StrankaWithAdressOIB>
    <izvorni_sadrzaj>FINA Regionalni centar Zagreb, OIB 85821130368, Trg svibanjskih žrtava 1995. br. 1,10000 Zagreb,Sandro Udović, OIB 41737368746, Bratovići 45,52444 Žužići</izvorni_sadrzaj>
    <derivirana_varijabla naziv="DomainObject.Predmet.StrankaWithAdressOIB_1">FINA Regionalni centar Zagreb, OIB 85821130368, Trg svibanjskih žrtava 1995. br. 1,10000 Zagreb,Sandro Udović, OIB 41737368746, Bratovići 45,52444 Žužići</derivirana_varijabla>
  </DomainObject.Predmet.StrankaWithAdressOIB>
  <DomainObject.Predmet.StrankaNazivFormated>
    <izvorni_sadrzaj>FINA Regionalni centar Zagreb,Sandro Udović</izvorni_sadrzaj>
    <derivirana_varijabla naziv="DomainObject.Predmet.StrankaNazivFormated_1">FINA Regionalni centar Zagreb,Sandro Udović</derivirana_varijabla>
  </DomainObject.Predmet.StrankaNazivFormated>
  <DomainObject.Predmet.StrankaNazivFormatedOIB>
    <izvorni_sadrzaj>FINA Regionalni centar Zagreb, OIB 85821130368,Sandro Udović, OIB 41737368746</izvorni_sadrzaj>
    <derivirana_varijabla naziv="DomainObject.Predmet.StrankaNazivFormatedOIB_1">FINA Regionalni centar Zagreb, OIB 85821130368,Sandro Udović, OIB 41737368746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Sandro Udović</item>
    </izvorni_sadrzaj>
    <derivirana_varijabla naziv="DomainObject.Predmet.StrankaListFormated_1">
      <item>FINA Regionalni centar Zagreb</item>
      <item>Sandro Udović</item>
    </derivirana_varijabla>
  </DomainObject.Predmet.StrankaListFormated>
  <DomainObject.Predmet.StrankaListFormatedOIB>
    <izvorni_sadrzaj>
      <item>FINA Regionalni centar Zagreb, OIB 85821130368</item>
      <item>Sandro Udović, OIB 41737368746</item>
    </izvorni_sadrzaj>
    <derivirana_varijabla naziv="DomainObject.Predmet.StrankaListFormatedOIB_1">
      <item>FINA Regionalni centar Zagreb, OIB 85821130368</item>
      <item>Sandro Udović, OIB 41737368746</item>
    </derivirana_varijabla>
  </DomainObject.Predmet.StrankaListFormatedOIB>
  <DomainObject.Predmet.StrankaListFormatedWithAdress>
    <izvorni_sadrzaj>
      <item>FINA Regionalni centar Zagreb, Trg svibanjskih žrtava 1995. br. 1, 10000 Zagreb</item>
      <item>Sandro Udović, Bratovići 45, 52444 Žužići</item>
    </izvorni_sadrzaj>
    <derivirana_varijabla naziv="DomainObject.Predmet.StrankaListFormatedWithAdress_1">
      <item>FINA Regionalni centar Zagreb, Trg svibanjskih žrtava 1995. br. 1, 10000 Zagreb</item>
      <item>Sandro Udović, Bratovići 45, 52444 Žužići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Sandro Udović, OIB 41737368746, Bratovići 45, 52444 Žužići</item>
    </izvorni_sadrzaj>
    <derivirana_varijabla naziv="DomainObject.Predmet.StrankaListFormatedWithAdressOIB_1">
      <item>FINA Regionalni centar Zagreb, OIB 85821130368, Trg svibanjskih žrtava 1995. br. 1, 10000 Zagreb</item>
      <item>Sandro Udović, OIB 41737368746, Bratovići 45, 52444 Žužići</item>
    </derivirana_varijabla>
  </DomainObject.Predmet.StrankaListFormatedWithAdressOIB>
  <DomainObject.Predmet.StrankaListNazivFormated>
    <izvorni_sadrzaj>
      <item>FINA Regionalni centar Zagreb</item>
      <item>Sandro Udović</item>
    </izvorni_sadrzaj>
    <derivirana_varijabla naziv="DomainObject.Predmet.StrankaListNazivFormated_1">
      <item>FINA Regionalni centar Zagreb</item>
      <item>Sandro Udović</item>
    </derivirana_varijabla>
  </DomainObject.Predmet.StrankaListNazivFormated>
  <DomainObject.Predmet.StrankaListNazivFormatedOIB>
    <izvorni_sadrzaj>
      <item>FINA Regionalni centar Zagreb, OIB 85821130368</item>
      <item>Sandro Udović, OIB 41737368746</item>
    </izvorni_sadrzaj>
    <derivirana_varijabla naziv="DomainObject.Predmet.StrankaListNazivFormatedOIB_1">
      <item>FINA Regionalni centar Zagreb, OIB 85821130368</item>
      <item>Sandro Udović, OIB 41737368746</item>
    </derivirana_varijabla>
  </DomainObject.Predmet.StrankaListNazivFormatedOIB>
  <DomainObject.Predmet.ProtuStrankaListFormated>
    <izvorni_sadrzaj>
      <item>GENUINE jednostavno društvo s ograničenom odgovornošću za trgovinu, proizvodnju i usluge</item>
    </izvorni_sadrzaj>
    <derivirana_varijabla naziv="DomainObject.Predmet.ProtuStrankaListFormated_1">
      <item>GENUINE jednostavno društvo s ograničenom odgovornošću za trgovinu, proizvodnju i usluge</item>
    </derivirana_varijabla>
  </DomainObject.Predmet.ProtuStrankaListFormated>
  <DomainObject.Predmet.ProtuStrankaListFormatedOIB>
    <izvorni_sadrzaj>
      <item>GENUINE jednostavno društvo s ograničenom odgovornošću za trgovinu, proizvodnju i usluge, OIB 98001826974</item>
    </izvorni_sadrzaj>
    <derivirana_varijabla naziv="DomainObject.Predmet.ProtuStrankaListFormatedOIB_1">
      <item>GENUINE jednostavno društvo s ograničenom odgovornošću za trgovinu, proizvodnju i usluge, OIB 98001826974</item>
    </derivirana_varijabla>
  </DomainObject.Predmet.ProtuStrankaListFormatedOIB>
  <DomainObject.Predmet.ProtuStrankaListFormatedWithAdress>
    <izvorni_sadrzaj>
      <item>GENUINE jednostavno društvo s ograničenom odgovornošću za trgovinu, proizvodnju i usluge, Vladimira Ruždjaka 10, 10000 Zagreb</item>
    </izvorni_sadrzaj>
    <derivirana_varijabla naziv="DomainObject.Predmet.ProtuStrankaListFormatedWithAdress_1">
      <item>GENUINE jednostavno društvo s ograničenom odgovornošću za trgovinu, proizvodnju i usluge, Vladimira Ruždjaka 10, 10000 Zagreb</item>
    </derivirana_varijabla>
  </DomainObject.Predmet.ProtuStrankaListFormatedWithAdress>
  <DomainObject.Predmet.ProtuStrankaListFormatedWithAdressOIB>
    <izvorni_sadrzaj>
      <item>GENUINE jednostavno društvo s ograničenom odgovornošću za trgovinu, proizvodnju i usluge, OIB 98001826974, Vladimira Ruždjaka 10, 10000 Zagreb</item>
    </izvorni_sadrzaj>
    <derivirana_varijabla naziv="DomainObject.Predmet.ProtuStrankaListFormatedWithAdressOIB_1">
      <item>GENUINE jednostavno društvo s ograničenom odgovornošću za trgovinu, proizvodnju i usluge, OIB 98001826974, Vladimira Ruždjaka 10, 10000 Zagreb</item>
    </derivirana_varijabla>
  </DomainObject.Predmet.ProtuStrankaListFormatedWithAdressOIB>
  <DomainObject.Predmet.ProtuStrankaListNazivFormated>
    <izvorni_sadrzaj>
      <item>GENUINE jednostavno društvo s ograničenom odgovornošću za trgovinu, proizvodnju i usluge</item>
    </izvorni_sadrzaj>
    <derivirana_varijabla naziv="DomainObject.Predmet.ProtuStrankaListNazivFormated_1">
      <item>GENUINE jednostavno društvo s ograničenom odgovornošću za trgovinu, proizvodnju i usluge</item>
    </derivirana_varijabla>
  </DomainObject.Predmet.ProtuStrankaListNazivFormated>
  <DomainObject.Predmet.ProtuStrankaListNazivFormatedOIB>
    <izvorni_sadrzaj>
      <item>GENUINE jednostavno društvo s ograničenom odgovornošću za trgovinu, proizvodnju i usluge, OIB 98001826974</item>
    </izvorni_sadrzaj>
    <derivirana_varijabla naziv="DomainObject.Predmet.ProtuStrankaListNazivFormatedOIB_1">
      <item>GENUINE jednostavno društvo s ograničenom odgovornošću za trgovinu, proizvodnju i usluge, OIB 98001826974</item>
    </derivirana_varijabla>
  </DomainObject.Predmet.ProtuStrankaListNazivFormatedOIB>
  <DomainObject.Predmet.OstaliListFormated>
    <izvorni_sadrzaj>
      <item>Sandro Udović</item>
    </izvorni_sadrzaj>
    <derivirana_varijabla naziv="DomainObject.Predmet.OstaliListFormated_1">
      <item>Sandro Udović</item>
    </derivirana_varijabla>
  </DomainObject.Predmet.OstaliListFormated>
  <DomainObject.Predmet.OstaliListFormatedOIB>
    <izvorni_sadrzaj>
      <item>Sandro Udović, OIB 41737368746</item>
    </izvorni_sadrzaj>
    <derivirana_varijabla naziv="DomainObject.Predmet.OstaliListFormatedOIB_1">
      <item>Sandro Udović, OIB 41737368746</item>
    </derivirana_varijabla>
  </DomainObject.Predmet.OstaliListFormatedOIB>
  <DomainObject.Predmet.OstaliListFormatedWithAdress>
    <izvorni_sadrzaj>
      <item>Sandro Udović, Bratovići 45, 52444 Žužići</item>
    </izvorni_sadrzaj>
    <derivirana_varijabla naziv="DomainObject.Predmet.OstaliListFormatedWithAdress_1">
      <item>Sandro Udović, Bratovići 45, 52444 Žužići</item>
    </derivirana_varijabla>
  </DomainObject.Predmet.OstaliListFormatedWithAdress>
  <DomainObject.Predmet.OstaliListFormatedWithAdressOIB>
    <izvorni_sadrzaj>
      <item>Sandro Udović, OIB 41737368746, Bratovići 45, 52444 Žužići</item>
    </izvorni_sadrzaj>
    <derivirana_varijabla naziv="DomainObject.Predmet.OstaliListFormatedWithAdressOIB_1">
      <item>Sandro Udović, OIB 41737368746, Bratovići 45, 52444 Žužići</item>
    </derivirana_varijabla>
  </DomainObject.Predmet.OstaliListFormatedWithAdressOIB>
  <DomainObject.Predmet.OstaliListNazivFormated>
    <izvorni_sadrzaj>
      <item>Sandro Udović</item>
    </izvorni_sadrzaj>
    <derivirana_varijabla naziv="DomainObject.Predmet.OstaliListNazivFormated_1">
      <item>Sandro Udović</item>
    </derivirana_varijabla>
  </DomainObject.Predmet.OstaliListNazivFormated>
  <DomainObject.Predmet.OstaliListNazivFormatedOIB>
    <izvorni_sadrzaj>
      <item>Sandro Udović, OIB 41737368746</item>
    </izvorni_sadrzaj>
    <derivirana_varijabla naziv="DomainObject.Predmet.OstaliListNazivFormatedOIB_1">
      <item>Sandro Udović, OIB 41737368746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GENUINE jednostavno društvo s ograničenom odgovornošću za trgovinu, proizvodnju i usluge</izvorni_sadrzaj>
    <derivirana_varijabla naziv="DomainObject.Predmet.ProtustrankaIDrugi_1">GENUINE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GENUINE jednostavno društvo s ograničenom odgovornošću za trgovinu, proizvodnju i usluge, OIB 98001826974, Vladimira Ruždjaka 10, 10000 Zagreb</izvorni_sadrzaj>
    <derivirana_varijabla naziv="DomainObject.Predmet.ProtustrankaIDrugiAdressOIB_1">GENUINE jednostavno društvo s ograničenom odgovornošću za trgovinu, proizvodnju i usluge, OIB 98001826974, Vladimira Ruždjaka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GENUINE jednostavno društvo s ograničenom odgovornošću za trgovinu, proizvodnju i usluge</item>
      <item>Sandro Udović</item>
      <item>Sandro Udović</item>
    </izvorni_sadrzaj>
    <derivirana_varijabla naziv="DomainObject.Predmet.SudioniciListNaziv_1">
      <item>FINA Regionalni centar Zagreb</item>
      <item>GENUINE jednostavno društvo s ograničenom odgovornošću za trgovinu, proizvodnju i usluge</item>
      <item>Sandro Udović</item>
      <item>Sandro Udović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GENUINE jednostavno društvo s ograničenom odgovornošću za trgovinu, proizvodnju i usluge, OIB 98001826974, Vladimira Ruždjaka 10,10000 Zagreb</item>
      <item>Sandro Udović, OIB 41737368746, Bratovići 45,52444 Žužići</item>
      <item>Sandro Udović, OIB 41737368746, Bratovići 45,52444 Žužići</item>
    </izvorni_sadrzaj>
    <derivirana_varijabla naziv="DomainObject.Predmet.SudioniciListAdressOIB_1">
      <item>FINA Regionalni centar Zagreb, OIB 85821130368, Trg svibanjskih žrtava 1995. br. 1,10000 Zagreb</item>
      <item>GENUINE jednostavno društvo s ograničenom odgovornošću za trgovinu, proizvodnju i usluge, OIB 98001826974, Vladimira Ruždjaka 10,10000 Zagreb</item>
      <item>Sandro Udović, OIB 41737368746, Bratovići 45,52444 Žužići</item>
      <item>Sandro Udović, OIB 41737368746, Bratovići 45,52444 Žužići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98001826974</item>
      <item>, OIB 41737368746</item>
      <item>, OIB 41737368746</item>
    </izvorni_sadrzaj>
    <derivirana_varijabla naziv="DomainObject.Predmet.SudioniciListNazivOIB_1">
      <item>, OIB 85821130368</item>
      <item>, OIB 98001826974</item>
      <item>, OIB 41737368746</item>
      <item>, OIB 41737368746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4BADD-8E0E-4B6D-A5B3-0D7B89409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4613</properties:Characters>
  <properties:Lines>104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2018-11-19T09:38:00Z</dcterms:created>
  <dc:creator>gzubak</dc:creator>
  <cp:lastModifiedBy>Mirjana Gašparić</cp:lastModifiedBy>
  <cp:lastPrinted>2018-11-20T09:08:00Z</cp:lastPrinted>
  <dcterms:modified xmlns:xsi="http://www.w3.org/2001/XMLSchema-instance" xsi:type="dcterms:W3CDTF">2018-11-20T09:08:00Z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(St-1172-18 OTVORI  ZAKLJUČI - čl. 110. VIDIČEK.docx)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