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8365" w14:paraId="23e8365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7B1A4E">
        <w:t>1960</w:t>
      </w:r>
      <w:proofErr w:type="spellEnd"/>
      <w:r w:rsidR="00D94570">
        <w:t>/</w:t>
      </w:r>
      <w:proofErr w:type="spellStart"/>
      <w:r w:rsidR="00D94570">
        <w:t>16</w:t>
      </w:r>
      <w:proofErr w:type="spellEnd"/>
      <w:r w:rsidR="00D94570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B1A4E">
        <w:t xml:space="preserve"> </w:t>
      </w:r>
      <w:proofErr w:type="spellStart"/>
      <w:r w:rsidR="007B1A4E">
        <w:t>VUGOR</w:t>
      </w:r>
      <w:proofErr w:type="spellEnd"/>
      <w:r w:rsidR="007B1A4E">
        <w:t xml:space="preserve"> j.d.o.o. Donja </w:t>
      </w:r>
      <w:proofErr w:type="spellStart"/>
      <w:r w:rsidR="007B1A4E">
        <w:t>Motičina</w:t>
      </w:r>
      <w:proofErr w:type="spellEnd"/>
      <w:r w:rsidR="007B1A4E">
        <w:t xml:space="preserve">, Braće Radića </w:t>
      </w:r>
      <w:proofErr w:type="spellStart"/>
      <w:r w:rsidR="007B1A4E">
        <w:t>22</w:t>
      </w:r>
      <w:proofErr w:type="spellEnd"/>
      <w:r w:rsidR="007B1A4E">
        <w:t xml:space="preserve">, </w:t>
      </w:r>
      <w:proofErr w:type="spellStart"/>
      <w:r w:rsidR="007B1A4E">
        <w:t>OIB</w:t>
      </w:r>
      <w:proofErr w:type="spellEnd"/>
      <w:r w:rsidR="007B1A4E">
        <w:t xml:space="preserve">: </w:t>
      </w:r>
      <w:proofErr w:type="spellStart"/>
      <w:r w:rsidR="007B1A4E">
        <w:t>72795921018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D94570">
        <w:t>21</w:t>
      </w:r>
      <w:proofErr w:type="spellEnd"/>
      <w:r w:rsidR="00C82343">
        <w:t xml:space="preserve">. </w:t>
      </w:r>
      <w:r w:rsidR="00D94570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94386D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7B1A4E">
        <w:t xml:space="preserve"> </w:t>
      </w:r>
      <w:proofErr w:type="spellStart"/>
      <w:r w:rsidR="007B1A4E">
        <w:t>VUGOR</w:t>
      </w:r>
      <w:proofErr w:type="spellEnd"/>
      <w:r w:rsidR="007B1A4E">
        <w:t xml:space="preserve"> j.d.o.o. Donja </w:t>
      </w:r>
      <w:proofErr w:type="spellStart"/>
      <w:r w:rsidR="007B1A4E">
        <w:t>Motičina</w:t>
      </w:r>
      <w:proofErr w:type="spellEnd"/>
      <w:r w:rsidR="007B1A4E">
        <w:t xml:space="preserve">, Braće Radića </w:t>
      </w:r>
      <w:proofErr w:type="spellStart"/>
      <w:r w:rsidR="007B1A4E">
        <w:t>22</w:t>
      </w:r>
      <w:proofErr w:type="spellEnd"/>
      <w:r w:rsidR="007B1A4E">
        <w:t xml:space="preserve">, </w:t>
      </w:r>
      <w:proofErr w:type="spellStart"/>
      <w:r w:rsidR="007B1A4E">
        <w:t>OIB</w:t>
      </w:r>
      <w:proofErr w:type="spellEnd"/>
      <w:r w:rsidR="007B1A4E">
        <w:t xml:space="preserve">: </w:t>
      </w:r>
      <w:proofErr w:type="spellStart"/>
      <w:r w:rsidR="007B1A4E">
        <w:t>72795921018</w:t>
      </w:r>
      <w:proofErr w:type="spellEnd"/>
      <w:r>
        <w:t>.</w:t>
      </w:r>
      <w:r w:rsidR="00565573">
        <w:t xml:space="preserve"> </w:t>
      </w:r>
      <w:r w:rsidR="004135C0">
        <w:t xml:space="preserve"> </w:t>
      </w:r>
      <w:r w:rsidR="00D94570">
        <w:t xml:space="preserve"> </w:t>
      </w:r>
      <w:r w:rsidR="0094386D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4135C0">
        <w:t xml:space="preserve"> </w:t>
      </w:r>
      <w:proofErr w:type="spellStart"/>
      <w:r w:rsidR="00A275EE">
        <w:t>21</w:t>
      </w:r>
      <w:proofErr w:type="spellEnd"/>
      <w:r w:rsidR="00F7152E">
        <w:t xml:space="preserve">. </w:t>
      </w:r>
      <w:r w:rsidR="00A275EE">
        <w:t>lipnja</w:t>
      </w:r>
      <w:r w:rsidR="004135C0">
        <w:t xml:space="preserve"> </w:t>
      </w:r>
      <w:proofErr w:type="spellStart"/>
      <w:r w:rsidR="004135C0">
        <w:t>2016.</w:t>
      </w:r>
      <w:r w:rsidR="00F7152E">
        <w:t>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A275EE">
        <w:t>1</w:t>
      </w:r>
      <w:r w:rsidR="00DC51C2">
        <w:t>.</w:t>
      </w:r>
      <w:r w:rsidR="00F7152E">
        <w:t xml:space="preserve"> </w:t>
      </w:r>
      <w:r w:rsidR="00A275EE">
        <w:t>kolovoza</w:t>
      </w:r>
      <w:r w:rsidR="004135C0">
        <w:t xml:space="preserve"> </w:t>
      </w:r>
      <w:proofErr w:type="spellStart"/>
      <w:r w:rsidR="004135C0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7B1A4E">
        <w:t>1960</w:t>
      </w:r>
      <w:proofErr w:type="spellEnd"/>
      <w:r w:rsidR="00F7152E">
        <w:t>/</w:t>
      </w:r>
      <w:proofErr w:type="spellStart"/>
      <w:r w:rsidR="00F7152E">
        <w:t>1</w:t>
      </w:r>
      <w:r w:rsidR="004135C0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 xml:space="preserve">Vjerovnik Republika Hrvatska zastupana po </w:t>
      </w:r>
      <w:proofErr w:type="spellStart"/>
      <w:r>
        <w:t>ŽDO</w:t>
      </w:r>
      <w:proofErr w:type="spellEnd"/>
      <w:r>
        <w:t xml:space="preserve"> u </w:t>
      </w:r>
      <w:r w:rsidR="00A275EE">
        <w:t>Osijeku</w:t>
      </w:r>
      <w:r>
        <w:t>, za tražbinu Ministarstva financija, Porezna uprava, Područni ured Slavon</w:t>
      </w:r>
      <w:r w:rsidR="006E66CB">
        <w:t>ije i Baranje</w:t>
      </w:r>
      <w:r w:rsidR="00187E57">
        <w:t xml:space="preserve">, </w:t>
      </w:r>
      <w:r w:rsidR="006E66CB">
        <w:t xml:space="preserve">je podneskom od </w:t>
      </w:r>
      <w:r w:rsidR="002C1C78">
        <w:t>4</w:t>
      </w:r>
      <w:r>
        <w:t>.</w:t>
      </w:r>
      <w:r w:rsidR="00E744CD">
        <w:t xml:space="preserve"> </w:t>
      </w:r>
      <w:r w:rsidR="002C1C78">
        <w:t>kolovoza</w:t>
      </w:r>
      <w:r w:rsidR="00E744CD">
        <w:t xml:space="preserve"> </w:t>
      </w:r>
      <w:proofErr w:type="spellStart"/>
      <w:r w:rsidR="00E744CD">
        <w:t>2016</w:t>
      </w:r>
      <w:r>
        <w:t>.g</w:t>
      </w:r>
      <w:proofErr w:type="spellEnd"/>
      <w:r>
        <w:t>. podnijela prijedlog</w:t>
      </w:r>
      <w:r w:rsidR="00D03601">
        <w:t xml:space="preserve"> ovome sudu,</w:t>
      </w:r>
      <w:r>
        <w:t xml:space="preserve"> za otvaranje stečajnog postupka nad dužnikom </w:t>
      </w:r>
      <w:proofErr w:type="spellStart"/>
      <w:r w:rsidR="002C1C78">
        <w:t>VUGOR</w:t>
      </w:r>
      <w:proofErr w:type="spellEnd"/>
      <w:r w:rsidR="002C1C78">
        <w:t xml:space="preserve"> j.d.o.o. Donja </w:t>
      </w:r>
      <w:proofErr w:type="spellStart"/>
      <w:r w:rsidR="002C1C78">
        <w:t>Motičina</w:t>
      </w:r>
      <w:proofErr w:type="spellEnd"/>
      <w:r w:rsidR="002C1C78">
        <w:t xml:space="preserve"> </w:t>
      </w:r>
      <w:r w:rsidR="006E66CB">
        <w:t xml:space="preserve">i </w:t>
      </w:r>
      <w:r w:rsidR="00D03601">
        <w:t>dostavila dokaz o visini tražbine.</w:t>
      </w:r>
    </w:p>
    <w:p w:rsidRDefault="00D03601" w:rsidP="00520DFA" w:rsidR="00D03601">
      <w:pPr>
        <w:pStyle w:val="Tijeloteksta"/>
        <w:ind w:firstLine="708"/>
      </w:pPr>
    </w:p>
    <w:p w:rsidRDefault="00B0527A" w:rsidP="00520DFA" w:rsidR="00B0527A">
      <w:pPr>
        <w:pStyle w:val="Tijeloteksta"/>
        <w:ind w:firstLine="708"/>
      </w:pPr>
    </w:p>
    <w:p w:rsidRDefault="00B0527A" w:rsidP="00B0527A" w:rsidR="00B0527A">
      <w:pPr>
        <w:jc w:val="right"/>
      </w:pPr>
      <w:r>
        <w:lastRenderedPageBreak/>
        <w:t>2 St-</w:t>
      </w:r>
      <w:proofErr w:type="spellStart"/>
      <w:r w:rsidR="007B1A4E">
        <w:t>1960</w:t>
      </w:r>
      <w:proofErr w:type="spellEnd"/>
      <w:r w:rsidR="001903A5">
        <w:t>/</w:t>
      </w:r>
      <w:proofErr w:type="spellStart"/>
      <w:r w:rsidR="001903A5">
        <w:t>1</w:t>
      </w:r>
      <w:r w:rsidR="006E66CB">
        <w:t>6</w:t>
      </w:r>
      <w:proofErr w:type="spellEnd"/>
      <w:r w:rsidR="001903A5">
        <w:t>-5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A323B4" w:rsidP="00F33FAA" w:rsidR="00086CC9" w:rsidRPr="00152D22">
      <w:pPr>
        <w:pStyle w:val="Tijeloteksta"/>
        <w:ind w:firstLine="708"/>
      </w:pPr>
      <w:r>
        <w:t>Obzirom da je navedeni vjerovnik podnio</w:t>
      </w:r>
      <w:r w:rsidR="00F33FAA">
        <w:t xml:space="preserve"> prijedlog za otvaranje stečajnog postupka nad dužnikom, 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 w:rsidR="00F33FAA">
        <w:t xml:space="preserve"> odlučio kao u izreci rješenja pod t. I, time što će se postupak</w:t>
      </w:r>
      <w:r w:rsidR="005A5549">
        <w:t>, nakon pravomoćnosti ovog rješenja,</w:t>
      </w:r>
      <w:r w:rsidR="00F33FAA">
        <w:t xml:space="preserve">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D906F8">
        <w:t>21</w:t>
      </w:r>
      <w:proofErr w:type="spellEnd"/>
      <w:r w:rsidR="00C82343">
        <w:t xml:space="preserve">. </w:t>
      </w:r>
      <w:r w:rsidR="00D906F8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527A" w:rsidP="009E04FF" w:rsidR="00B0527A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</w:t>
      </w:r>
      <w:r w:rsidR="002C1C78">
        <w:t>Osijek</w:t>
      </w:r>
      <w:r>
        <w:t xml:space="preserve">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323B4">
        <w:t xml:space="preserve"> </w:t>
      </w:r>
      <w:proofErr w:type="spellStart"/>
      <w:r w:rsidR="00A323B4">
        <w:t>2</w:t>
      </w:r>
      <w:r w:rsidR="00D906F8">
        <w:t>1.10</w:t>
      </w:r>
      <w:proofErr w:type="spellEnd"/>
      <w:r w:rsidR="00D906F8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33F05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7E57"/>
    <w:rsid w:val="001903A5"/>
    <w:rsid w:val="001C6EA2"/>
    <w:rsid w:val="001D7FB0"/>
    <w:rsid w:val="001F739B"/>
    <w:rsid w:val="0024241D"/>
    <w:rsid w:val="00270458"/>
    <w:rsid w:val="00271C91"/>
    <w:rsid w:val="00291A4E"/>
    <w:rsid w:val="00293A9C"/>
    <w:rsid w:val="002B6B2E"/>
    <w:rsid w:val="002C1C78"/>
    <w:rsid w:val="002E0208"/>
    <w:rsid w:val="00312176"/>
    <w:rsid w:val="00334679"/>
    <w:rsid w:val="0033604D"/>
    <w:rsid w:val="00364026"/>
    <w:rsid w:val="003660B7"/>
    <w:rsid w:val="003741F2"/>
    <w:rsid w:val="00397BD1"/>
    <w:rsid w:val="003A7C8B"/>
    <w:rsid w:val="003B6C7C"/>
    <w:rsid w:val="003C7EC0"/>
    <w:rsid w:val="003D08B4"/>
    <w:rsid w:val="00406B4F"/>
    <w:rsid w:val="004135C0"/>
    <w:rsid w:val="00444EA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5573"/>
    <w:rsid w:val="00566CDF"/>
    <w:rsid w:val="00573033"/>
    <w:rsid w:val="00581236"/>
    <w:rsid w:val="00584332"/>
    <w:rsid w:val="0059098C"/>
    <w:rsid w:val="005A5549"/>
    <w:rsid w:val="005D7612"/>
    <w:rsid w:val="005E4618"/>
    <w:rsid w:val="00617B3C"/>
    <w:rsid w:val="006264A1"/>
    <w:rsid w:val="00642B53"/>
    <w:rsid w:val="00684A2B"/>
    <w:rsid w:val="006A421D"/>
    <w:rsid w:val="006C3FCC"/>
    <w:rsid w:val="006E61B4"/>
    <w:rsid w:val="006E66CB"/>
    <w:rsid w:val="007261FC"/>
    <w:rsid w:val="00731CE9"/>
    <w:rsid w:val="00736A7F"/>
    <w:rsid w:val="007407D8"/>
    <w:rsid w:val="00742F86"/>
    <w:rsid w:val="00751321"/>
    <w:rsid w:val="00755889"/>
    <w:rsid w:val="00762895"/>
    <w:rsid w:val="00767425"/>
    <w:rsid w:val="007741C6"/>
    <w:rsid w:val="00782E35"/>
    <w:rsid w:val="007B1A4E"/>
    <w:rsid w:val="007C0B45"/>
    <w:rsid w:val="007E7F9D"/>
    <w:rsid w:val="007F1823"/>
    <w:rsid w:val="008151B4"/>
    <w:rsid w:val="00833744"/>
    <w:rsid w:val="008343E8"/>
    <w:rsid w:val="008A3577"/>
    <w:rsid w:val="008B33A8"/>
    <w:rsid w:val="008D5FDB"/>
    <w:rsid w:val="008E5796"/>
    <w:rsid w:val="008F1997"/>
    <w:rsid w:val="008F3526"/>
    <w:rsid w:val="00905EAD"/>
    <w:rsid w:val="009240E0"/>
    <w:rsid w:val="0094386D"/>
    <w:rsid w:val="00963539"/>
    <w:rsid w:val="009679A4"/>
    <w:rsid w:val="00976D15"/>
    <w:rsid w:val="009D42F4"/>
    <w:rsid w:val="009E04FF"/>
    <w:rsid w:val="00A071BA"/>
    <w:rsid w:val="00A11D11"/>
    <w:rsid w:val="00A12C16"/>
    <w:rsid w:val="00A275EE"/>
    <w:rsid w:val="00A323B4"/>
    <w:rsid w:val="00A35140"/>
    <w:rsid w:val="00A353A4"/>
    <w:rsid w:val="00A579DC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63C5"/>
    <w:rsid w:val="00C416E8"/>
    <w:rsid w:val="00C43EBD"/>
    <w:rsid w:val="00C76909"/>
    <w:rsid w:val="00C82343"/>
    <w:rsid w:val="00CC758C"/>
    <w:rsid w:val="00CD017A"/>
    <w:rsid w:val="00D03601"/>
    <w:rsid w:val="00D10204"/>
    <w:rsid w:val="00D36A9D"/>
    <w:rsid w:val="00D906F8"/>
    <w:rsid w:val="00D94570"/>
    <w:rsid w:val="00DA77BB"/>
    <w:rsid w:val="00DB052E"/>
    <w:rsid w:val="00DC51C2"/>
    <w:rsid w:val="00DD2352"/>
    <w:rsid w:val="00DE5440"/>
    <w:rsid w:val="00DF5259"/>
    <w:rsid w:val="00E07DA0"/>
    <w:rsid w:val="00E2093E"/>
    <w:rsid w:val="00E426F8"/>
    <w:rsid w:val="00E512E8"/>
    <w:rsid w:val="00E72D3D"/>
    <w:rsid w:val="00E744CD"/>
    <w:rsid w:val="00E81782"/>
    <w:rsid w:val="00EA085A"/>
    <w:rsid w:val="00EB12CD"/>
    <w:rsid w:val="00ED1E0F"/>
    <w:rsid w:val="00EF770D"/>
    <w:rsid w:val="00F0353E"/>
    <w:rsid w:val="00F044EE"/>
    <w:rsid w:val="00F314D3"/>
    <w:rsid w:val="00F33FAA"/>
    <w:rsid w:val="00F34306"/>
    <w:rsid w:val="00F36582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7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B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7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B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St-1960/2016</izvorni_sadrzaj>
    <derivirana_varijabla naziv="DomainObject.Predmet.OznakaBroj_1">St-1960/2016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VUGOR jednostavno društvo s ograničenom odgovornošću za trgovinu i usluge</izvorni_sadrzaj>
    <derivirana_varijabla naziv="DomainObject.Predmet.ProtustrankaFormated_1">  VUGOR jednostavno društvo s ograničenom odgovornošću za trgovinu i usluge</derivirana_varijabla>
  </DomainObject.Predmet.ProtustrankaFormated>
  <DomainObject.Predmet.ProtustrankaFormatedOIB>
    <izvorni_sadrzaj>  VUGOR jednostavno društvo s ograničenom odgovornošću za trgovinu i usluge, OIB 72795921018</izvorni_sadrzaj>
    <derivirana_varijabla naziv="DomainObject.Predmet.ProtustrankaFormatedOIB_1">  VUGOR jednostavno društvo s ograničenom odgovornošću za trgovinu i usluge, OIB 72795921018</derivirana_varijabla>
  </DomainObject.Predmet.ProtustrankaFormatedOIB>
  <DomainObject.Predmet.ProtustrankaFormatedWithAdress>
    <izvorni_sadrzaj> VUGOR jednostavno društvo s ograničenom odgovornošću za trgovinu i usluge, Braće Radića 22, 31513 Donja Motičina</izvorni_sadrzaj>
    <derivirana_varijabla naziv="DomainObject.Predmet.ProtustrankaFormatedWithAdress_1"> VUGOR jednostavno društvo s ograničenom odgovornošću za trgovinu i usluge, Braće Radića 22, 31513 Donja Motičina</derivirana_varijabla>
  </DomainObject.Predmet.ProtustrankaFormatedWithAdress>
  <DomainObject.Predmet.ProtustrankaFormatedWithAdressOIB>
    <izvorni_sadrzaj> VUGOR jednostavno društvo s ograničenom odgovornošću za trgovinu i usluge, OIB 72795921018, Braće Radića 22, 31513 Donja Motičina</izvorni_sadrzaj>
    <derivirana_varijabla naziv="DomainObject.Predmet.ProtustrankaFormatedWithAdressOIB_1"> VUGOR jednostavno društvo s ograničenom odgovornošću za trgovinu i usluge, OIB 72795921018, Braće Radića 22, 31513 Donja Motičina</derivirana_varijabla>
  </DomainObject.Predmet.ProtustrankaFormatedWithAdressOIB>
  <DomainObject.Predmet.ProtustrankaWithAdress>
    <izvorni_sadrzaj>VUGOR jednostavno društvo s ograničenom odgovornošću za trgovinu i usluge Braće Radića 22, 31513 Donja Motičina</izvorni_sadrzaj>
    <derivirana_varijabla naziv="DomainObject.Predmet.ProtustrankaWithAdress_1">VUGOR jednostavno društvo s ograničenom odgovornošću za trgovinu i usluge Braće Radića 22, 31513 Donja Motičina</derivirana_varijabla>
  </DomainObject.Predmet.ProtustrankaWithAdress>
  <DomainObject.Predmet.ProtustrankaWithAdressOIB>
    <izvorni_sadrzaj>VUGOR jednostavno društvo s ograničenom odgovornošću za trgovinu i usluge, OIB 72795921018, Braće Radića 22, 31513 Donja Motičina</izvorni_sadrzaj>
    <derivirana_varijabla naziv="DomainObject.Predmet.ProtustrankaWithAdressOIB_1">VUGOR jednostavno društvo s ograničenom odgovornošću za trgovinu i usluge, OIB 72795921018, Braće Radića 22, 31513 Donja Motičina</derivirana_varijabla>
  </DomainObject.Predmet.ProtustrankaWithAdressOIB>
  <DomainObject.Predmet.ProtustrankaNazivFormated>
    <izvorni_sadrzaj>VUGOR jednostavno društvo s ograničenom odgovornošću za trgovinu i usluge</izvorni_sadrzaj>
    <derivirana_varijabla naziv="DomainObject.Predmet.ProtustrankaNazivFormated_1">VUGOR jednostavno društvo s ograničenom odgovornošću za trgovinu i usluge</derivirana_varijabla>
  </DomainObject.Predmet.ProtustrankaNazivFormated>
  <DomainObject.Predmet.ProtustrankaNazivFormatedOIB>
    <izvorni_sadrzaj>VUGOR jednostavno društvo s ograničenom odgovornošću za trgovinu i usluge, OIB 72795921018</izvorni_sadrzaj>
    <derivirana_varijabla naziv="DomainObject.Predmet.ProtustrankaNazivFormatedOIB_1">VUGOR jednostavno društvo s ograničenom odgovornošću za trgovinu i usluge, OIB 72795921018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VUGOR jednostavno društvo s ograničenom odgovornošću za trgovinu i usluge</item>
    </izvorni_sadrzaj>
    <derivirana_varijabla naziv="DomainObject.Predmet.ProtuStrankaListFormated_1">
      <item>VUGOR jednostavno društvo s ograničenom odgovornošću za trgovinu i usluge</item>
    </derivirana_varijabla>
  </DomainObject.Predmet.ProtuStrankaListFormated>
  <DomainObject.Predmet.ProtuStrankaListFormatedOIB>
    <izvorni_sadrzaj>
      <item>VUGOR jednostavno društvo s ograničenom odgovornošću za trgovinu i usluge, OIB 72795921018</item>
    </izvorni_sadrzaj>
    <derivirana_varijabla naziv="DomainObject.Predmet.ProtuStrankaListFormatedOIB_1">
      <item>VUGOR jednostavno društvo s ograničenom odgovornošću za trgovinu i usluge, OIB 72795921018</item>
    </derivirana_varijabla>
  </DomainObject.Predmet.ProtuStrankaListFormatedOIB>
  <DomainObject.Predmet.ProtuStrankaListFormatedWithAdress>
    <izvorni_sadrzaj>
      <item>VUGOR jednostavno društvo s ograničenom odgovornošću za trgovinu i usluge, Braće Radića 22, 31513 Donja Motičina</item>
    </izvorni_sadrzaj>
    <derivirana_varijabla naziv="DomainObject.Predmet.ProtuStrankaListFormatedWithAdress_1">
      <item>VUGOR jednostavno društvo s ograničenom odgovornošću za trgovinu i usluge, Braće Radića 22, 31513 Donja Motičina</item>
    </derivirana_varijabla>
  </DomainObject.Predmet.ProtuStrankaListFormatedWithAdress>
  <DomainObject.Predmet.ProtuStrankaListFormatedWithAdressOIB>
    <izvorni_sadrzaj>
      <item>VUGOR jednostavno društvo s ograničenom odgovornošću za trgovinu i usluge, OIB 72795921018, Braće Radića 22, 31513 Donja Motičina</item>
    </izvorni_sadrzaj>
    <derivirana_varijabla naziv="DomainObject.Predmet.ProtuStrankaListFormatedWithAdressOIB_1">
      <item>VUGOR jednostavno društvo s ograničenom odgovornošću za trgovinu i usluge, OIB 72795921018, Braće Radića 22, 31513 Donja Motičina</item>
    </derivirana_varijabla>
  </DomainObject.Predmet.ProtuStrankaListFormatedWithAdressOIB>
  <DomainObject.Predmet.ProtuStrankaListNazivFormated>
    <izvorni_sadrzaj>
      <item>VUGOR jednostavno društvo s ograničenom odgovornošću za trgovinu i usluge</item>
    </izvorni_sadrzaj>
    <derivirana_varijabla naziv="DomainObject.Predmet.ProtuStrankaListNazivFormated_1">
      <item>VUGOR jednostavno društvo s ograničenom odgovornošću za trgovinu i usluge</item>
    </derivirana_varijabla>
  </DomainObject.Predmet.ProtuStrankaListNazivFormated>
  <DomainObject.Predmet.ProtuStrankaListNazivFormatedOIB>
    <izvorni_sadrzaj>
      <item>VUGOR jednostavno društvo s ograničenom odgovornošću za trgovinu i usluge, OIB 72795921018</item>
    </izvorni_sadrzaj>
    <derivirana_varijabla naziv="DomainObject.Predmet.ProtuStrankaListNazivFormatedOIB_1">
      <item>VUGOR jednostavno društvo s ograničenom odgovornošću za trgovinu i usluge, OIB 72795921018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VUGOR jednostavno društvo s ograničenom odgovornošću za trgovinu i usluge</izvorni_sadrzaj>
    <derivirana_varijabla naziv="DomainObject.Predmet.ProtustrankaIDrugi_1">VUGOR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VUGOR jednostavno društvo s ograničenom odgovornošću za trgovinu i usluge, OIB 72795921018, Braće Radića 22, 31513 Donja Motičina</izvorni_sadrzaj>
    <derivirana_varijabla naziv="DomainObject.Predmet.ProtustrankaIDrugiAdressOIB_1">VUGOR jednostavno društvo s ograničenom odgovornošću za trgovinu i usluge, OIB 72795921018,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VUGOR jednostavno društvo s ograničenom odgovornošću za trgovinu i usluge</item>
    </izvorni_sadrzaj>
    <derivirana_varijabla naziv="DomainObject.Predmet.SudioniciListNaziv_1">
      <item>FINA RC OSIJEK</item>
      <item>VUGOR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VUGOR jednostavno društvo s ograničenom odgovornošću za trgovinu i usluge, OIB 72795921018, Braće Radića 22,31513 Donja Motičina</item>
    </izvorni_sadrzaj>
    <derivirana_varijabla naziv="DomainObject.Predmet.SudioniciListAdressOIB_1">
      <item>FINA RC OSIJEK, OIB 85821130368</item>
      <item>VUGOR jednostavno društvo s ograničenom odgovornošću za trgovinu i usluge, OIB 72795921018, Braće Radića 22,31513 Donja Motičina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72795921018</item>
    </izvorni_sadrzaj>
    <derivirana_varijabla naziv="DomainObject.Predmet.SudioniciListNazivOIB_1">
      <item>, OIB 85821130368</item>
      <item>, OIB 72795921018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96D7C0-A263-43D0-AC87-3756FCB30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416</properties:Words>
  <properties:Characters>2230</properties:Characters>
  <properties:Lines>180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2016-09-21T08:19:00Z</dcterms:created>
  <dc:creator>wsadmin</dc:creator>
  <cp:lastModifiedBy>Sanda Gučić</cp:lastModifiedBy>
  <cp:lastPrinted>2016-09-21T08:20:00Z</cp:lastPrinted>
  <dcterms:modified xmlns:xsi="http://www.w3.org/2001/XMLSchema-instance" xsi:type="dcterms:W3CDTF">2016-09-21T08:30:00Z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