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6261" w14:paraId="d666261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6041B">
        <w:t>5147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6041B" w:rsidRPr="005527D9">
        <w:t>AUSTER d.o.o.</w:t>
      </w:r>
      <w:r w:rsidR="0046041B">
        <w:t xml:space="preserve">, </w:t>
      </w:r>
      <w:r w:rsidR="0046041B" w:rsidRPr="005527D9">
        <w:t>Zagreb, Črnomerečki potok 14</w:t>
      </w:r>
      <w:r w:rsidR="0046041B" w:rsidRPr="00815849">
        <w:t xml:space="preserve">, </w:t>
      </w:r>
      <w:r w:rsidR="0046041B">
        <w:t>(</w:t>
      </w:r>
      <w:r w:rsidR="0046041B" w:rsidRPr="00815849">
        <w:t xml:space="preserve">OIB: </w:t>
      </w:r>
      <w:r w:rsidR="0046041B" w:rsidRPr="005527D9">
        <w:t>65100228109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6041B">
        <w:t>31.596,60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9B3" w:rsidR="001569B3">
      <w:r>
        <w:separator/>
      </w:r>
    </w:p>
  </w:endnote>
  <w:endnote w:id="0" w:type="continuationSeparator">
    <w:p w:rsidRDefault="001569B3" w:rsidR="00156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9B3" w:rsidR="001569B3">
      <w:r>
        <w:separator/>
      </w:r>
    </w:p>
  </w:footnote>
  <w:footnote w:id="0" w:type="continuationSeparator">
    <w:p w:rsidRDefault="001569B3" w:rsidR="00156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564A5"/>
    <w:rsid w:val="001569B3"/>
    <w:rsid w:val="00162361"/>
    <w:rsid w:val="00166A38"/>
    <w:rsid w:val="00176265"/>
    <w:rsid w:val="00185571"/>
    <w:rsid w:val="001908BC"/>
    <w:rsid w:val="001A359B"/>
    <w:rsid w:val="001B012F"/>
    <w:rsid w:val="001D6DAA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5147</izvorni_sadrzaj>
    <derivirana_varijabla naziv="DomainObject.Predmet.Broj_1">5147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St-5147/2015</izvorni_sadrzaj>
    <derivirana_varijabla naziv="DomainObject.Predmet.OznakaBroj_1">St-5147/2015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AUSTER d.o.o.</item>
      <item>FINA Regionalni centar Zagreb</item>
    </izvorni_sadrzaj>
    <derivirana_varijabla naziv="DomainObject.Predmet.SudioniciListNaziv_1">
      <item>AUSTER d.o.o.</item>
      <item>FINA Regionalni centar Zagreb</item>
    </derivirana_varijabla>
  </DomainObject.Predmet.SudioniciListNaziv>
  <DomainObject.Predmet.SudioniciListAdressOIB>
    <izvorni_sadrzaj>
      <item>AUSTER d.o.o., OIB 65100228109, Črnomerečki potok 14,10000 Zagreb</item>
      <item>FINA Regionalni centar Zagreb, OIB 85821130368, Trg svibanjskih žrtava 1995. 1,10000 Zagreb</item>
    </izvorni_sadrzaj>
    <derivirana_varijabla naziv="DomainObject.Predmet.SudioniciListAdressOIB_1">
      <item>AUSTER d.o.o., OIB 65100228109, Črnomerečki potok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65100228109</item>
      <item>, OIB 85821130368</item>
    </izvorni_sadrzaj>
    <derivirana_varijabla naziv="DomainObject.Predmet.SudioniciListNazivOIB_1">
      <item>, OIB 65100228109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2015-11-20T06:05:00Z</dcterms:created>
  <dc:creator>ilukac</dc:creator>
  <cp:lastModifiedBy>dvorana100</cp:lastModifiedBy>
  <cp:lastPrinted>2015-11-06T12:53:00Z</cp:lastPrinted>
  <dcterms:modified xmlns:xsi="http://www.w3.org/2001/XMLSchema-instance" xsi:type="dcterms:W3CDTF">2015-11-20T06:07:00Z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