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d6f6" w14:paraId="db9d6f6" w:rsidRDefault="00C5646E" w:rsidP="00910611" w:rsidR="00C5646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46E" w:rsidP="00910611" w:rsidR="00C5646E">
      <w:r>
        <w:rPr>
          <w:rFonts w:eastAsia="MS Mincho"/>
        </w:rPr>
        <w:t>REPUBLIKA HRVATSKA</w:t>
      </w:r>
    </w:p>
    <w:p w:rsidRDefault="00C5646E" w:rsidP="00910611" w:rsidR="00C5646E">
      <w:r>
        <w:rPr>
          <w:rFonts w:eastAsia="MS Mincho"/>
        </w:rPr>
        <w:t>TRGOVAČKI SUD U RIJECI</w:t>
      </w:r>
    </w:p>
    <w:p w:rsidRDefault="00C5646E" w:rsidP="00C5646E" w:rsidR="00E303B9" w:rsidRPr="00EA4322">
      <w:pPr>
        <w:rPr>
          <w:bCs/>
        </w:rPr>
      </w:pPr>
      <w:r>
        <w:rPr>
          <w:rFonts w:eastAsia="MS Mincho"/>
        </w:rPr>
        <w:t xml:space="preserve">      Rijeka, Zadarska 1 i 3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>
      <w:pPr>
        <w:jc w:val="center"/>
      </w:pPr>
    </w:p>
    <w:p w:rsidRDefault="009515A1" w:rsidP="00B64D87" w:rsidR="009515A1">
      <w:pPr>
        <w:jc w:val="center"/>
      </w:pPr>
    </w:p>
    <w:p w:rsidRDefault="003A3EA5" w:rsidP="003A3EA5" w:rsidR="003A3EA5">
      <w:pPr>
        <w:ind w:firstLine="1440"/>
        <w:jc w:val="both"/>
        <w:rPr>
          <w:b/>
        </w:rPr>
      </w:pPr>
      <w:r w:rsidRPr="003B0FEA">
        <w:t xml:space="preserve">Trgovački sud u Rijeci, po stečajnom sucu Veri Jelenović, u stečajnom postupku nad dužnikom </w:t>
      </w:r>
      <w:r w:rsidRPr="00F9541E">
        <w:t>ARHIMAR PROJEKT projektiranje i građevinarstvo d. o. o. u stečaju Poreč (Grad Poreč - Parenzo), Bernarda Parentina 16, OIB: 93111903373</w:t>
      </w:r>
      <w:r w:rsidRPr="003B0FEA">
        <w:t xml:space="preserve">, dana </w:t>
      </w:r>
      <w:r>
        <w:t>8. lipnja 2016</w:t>
      </w:r>
      <w:r w:rsidRPr="003B0FEA">
        <w:t xml:space="preserve">. g.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1A2312">
        <w:t>10. lipnja 2015. godine do 10. prosinca 2015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1A2312">
        <w:t>1.822,00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3A3EA5">
        <w:rPr>
          <w:bCs/>
        </w:rPr>
        <w:t>6. lipnja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3A3EA5">
        <w:rPr>
          <w:bCs/>
        </w:rPr>
        <w:t>2.112,48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3A3EA5">
        <w:t>18. prosinca</w:t>
      </w:r>
      <w:r w:rsidR="001A2312">
        <w:t xml:space="preserve"> 2015. godine do </w:t>
      </w:r>
      <w:r w:rsidR="003A3EA5">
        <w:t>30. travnja 2016</w:t>
      </w:r>
      <w:r w:rsidR="00E74AF0" w:rsidRPr="00EA4322">
        <w:t>. godine</w:t>
      </w:r>
      <w:r w:rsidR="000119E8" w:rsidRPr="00EA4322">
        <w:t xml:space="preserve"> i to za</w:t>
      </w:r>
      <w:r w:rsidR="00726E96" w:rsidRPr="00EA4322">
        <w:rPr>
          <w:bCs/>
        </w:rPr>
        <w:t xml:space="preserve"> troš</w:t>
      </w:r>
      <w:r w:rsidR="000119E8" w:rsidRPr="00EA4322">
        <w:rPr>
          <w:bCs/>
        </w:rPr>
        <w:t>a</w:t>
      </w:r>
      <w:r w:rsidR="00726E96" w:rsidRPr="00EA4322">
        <w:rPr>
          <w:bCs/>
        </w:rPr>
        <w:t xml:space="preserve">k </w:t>
      </w:r>
      <w:r w:rsidR="00E74AF0" w:rsidRPr="00EA4322">
        <w:rPr>
          <w:bCs/>
        </w:rPr>
        <w:t>automobila i parkiranja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3A3EA5">
        <w:t xml:space="preserve">dnevnik putovanja (list 165 spisa), račune za telekomunikacijske usluge (list 166-173 spisa), </w:t>
      </w:r>
      <w:r w:rsidR="00F009C5">
        <w:t xml:space="preserve">naloge za službeno putovanje (list </w:t>
      </w:r>
      <w:r w:rsidR="00B071AD">
        <w:t>177, 181</w:t>
      </w:r>
      <w:r w:rsidR="00F009C5">
        <w:t xml:space="preserve"> spisa), račune za cestarinu (list </w:t>
      </w:r>
      <w:r w:rsidR="00B071AD">
        <w:t xml:space="preserve">175, 176, 179, 180 </w:t>
      </w:r>
      <w:r w:rsidR="00F009C5">
        <w:t xml:space="preserve">spisa) i </w:t>
      </w:r>
      <w:r w:rsidR="00B071AD">
        <w:t xml:space="preserve">račune za parkirnu naknadu </w:t>
      </w:r>
      <w:r w:rsidR="00EA4322" w:rsidRPr="00EA4322">
        <w:t xml:space="preserve">(list </w:t>
      </w:r>
      <w:r w:rsidR="00B071AD">
        <w:t>174, 178</w:t>
      </w:r>
      <w:r w:rsidR="00EA4322" w:rsidRPr="00EA4322">
        <w:t xml:space="preserve"> spisa)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B071AD">
        <w:t>10. lipnja 2015. godine do 10. prosinca 2015</w:t>
      </w:r>
      <w:r w:rsidR="00B071AD" w:rsidRPr="00EA4322">
        <w:t xml:space="preserve">. godine u iznosu od </w:t>
      </w:r>
      <w:r w:rsidR="00B071AD">
        <w:t>1.822,00</w:t>
      </w:r>
      <w:r w:rsidR="00B071AD" w:rsidRPr="00EA4322">
        <w:t xml:space="preserve"> kn neto</w:t>
      </w:r>
      <w:r w:rsidR="00F009C5" w:rsidRPr="00EA4322">
        <w:t xml:space="preserve">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B071AD">
        <w:rPr>
          <w:bCs/>
        </w:rPr>
        <w:t>8. lipnja</w:t>
      </w:r>
      <w:r w:rsidR="000119E8" w:rsidRPr="00EA4322">
        <w:rPr>
          <w:bCs/>
        </w:rPr>
        <w:t xml:space="preserve"> 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726E96" w:rsidP="00B64D87" w:rsidR="00726E96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B071AD">
        <w:t>8. lipnja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49A" w:rsidR="00C4649A">
      <w:r>
        <w:separator/>
      </w:r>
    </w:p>
  </w:endnote>
  <w:endnote w:id="0" w:type="continuationSeparator">
    <w:p w:rsidRDefault="00C4649A" w:rsidR="00C464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564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49A" w:rsidR="00C4649A">
      <w:r>
        <w:separator/>
      </w:r>
    </w:p>
  </w:footnote>
  <w:footnote w:id="0" w:type="continuationSeparator">
    <w:p w:rsidRDefault="00C4649A" w:rsidR="00C464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3A3EA5">
      <w:t>553</w:t>
    </w:r>
    <w:r w:rsidR="001A2312">
      <w:t>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3EA5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2BD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15A1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1AD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4649A"/>
    <w:rsid w:val="00C50330"/>
    <w:rsid w:val="00C505D5"/>
    <w:rsid w:val="00C50927"/>
    <w:rsid w:val="00C50D66"/>
    <w:rsid w:val="00C523FD"/>
    <w:rsid w:val="00C524C1"/>
    <w:rsid w:val="00C554A7"/>
    <w:rsid w:val="00C5646E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159B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C564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4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4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4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4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C564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4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4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4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4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332</properties:Words>
  <properties:Characters>1602</properties:Characters>
  <properties:Lines>55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2016-06-08T10:49:00Z</dcterms:created>
  <dc:creator>korlevicd</dc:creator>
  <cp:lastModifiedBy>Danijela Fumić</cp:lastModifiedBy>
  <cp:lastPrinted>2016-06-08T10:49:00Z</cp:lastPrinted>
  <dcterms:modified xmlns:xsi="http://www.w3.org/2001/XMLSchema-instance" xsi:type="dcterms:W3CDTF">2016-06-08T10:52:00Z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