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1954" w14:paraId="6d01954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7D338B">
        <w:rPr>
          <w:b/>
        </w:rPr>
        <w:t>25</w:t>
      </w:r>
      <w:r w:rsidR="00F2619F">
        <w:rPr>
          <w:b/>
        </w:rPr>
        <w:t>7</w:t>
      </w:r>
      <w:r w:rsidR="00055266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2619F" w:rsidRPr="00894D1C">
        <w:t>A.M.G. PERFECTUS d.o.o. za trgovinu i usluge</w:t>
      </w:r>
      <w:r w:rsidR="00F2619F">
        <w:t xml:space="preserve"> </w:t>
      </w:r>
      <w:r w:rsidR="00F2619F" w:rsidRPr="00894D1C">
        <w:t>Podstrana</w:t>
      </w:r>
      <w:r w:rsidR="00F2619F">
        <w:t>,</w:t>
      </w:r>
      <w:r w:rsidR="00F2619F" w:rsidRPr="00894D1C">
        <w:t xml:space="preserve"> Ante Star</w:t>
      </w:r>
      <w:r w:rsidR="00F2619F" w:rsidRPr="00894D1C">
        <w:rPr>
          <w:rFonts w:hint="eastAsia"/>
        </w:rPr>
        <w:t>č</w:t>
      </w:r>
      <w:r w:rsidR="00F2619F" w:rsidRPr="00894D1C">
        <w:t>evi</w:t>
      </w:r>
      <w:r w:rsidR="00F2619F" w:rsidRPr="00894D1C">
        <w:rPr>
          <w:rFonts w:hint="eastAsia"/>
        </w:rPr>
        <w:t>ć</w:t>
      </w:r>
      <w:r w:rsidR="00F2619F">
        <w:t>a 26</w:t>
      </w:r>
      <w:r w:rsidR="00F2619F" w:rsidRPr="00B90411">
        <w:t>,</w:t>
      </w:r>
      <w:r w:rsidR="00F2619F" w:rsidRPr="00565073">
        <w:t xml:space="preserve"> </w:t>
      </w:r>
      <w:r w:rsidR="00F2619F" w:rsidRPr="00894D1C">
        <w:t>OIB: 57953508092</w:t>
      </w:r>
      <w:r w:rsidR="004C33DB" w:rsidRPr="004C33DB">
        <w:t xml:space="preserve">, </w:t>
      </w:r>
      <w:r w:rsidRPr="008F7C03">
        <w:t xml:space="preserve">dana </w:t>
      </w:r>
      <w:r w:rsidR="00B14AD5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2619F" w:rsidRPr="00894D1C">
        <w:t>A.M.G. PERFECTUS d.o.o. za trgovinu i usluge</w:t>
      </w:r>
      <w:r w:rsidR="00F2619F">
        <w:t xml:space="preserve"> </w:t>
      </w:r>
      <w:r w:rsidR="00F2619F" w:rsidRPr="00894D1C">
        <w:t>Podstrana</w:t>
      </w:r>
      <w:r w:rsidR="00F2619F">
        <w:t>,</w:t>
      </w:r>
      <w:r w:rsidR="00F2619F" w:rsidRPr="00894D1C">
        <w:t xml:space="preserve"> Ante Star</w:t>
      </w:r>
      <w:r w:rsidR="00F2619F" w:rsidRPr="00894D1C">
        <w:rPr>
          <w:rFonts w:hint="eastAsia"/>
        </w:rPr>
        <w:t>č</w:t>
      </w:r>
      <w:r w:rsidR="00F2619F" w:rsidRPr="00894D1C">
        <w:t>evi</w:t>
      </w:r>
      <w:r w:rsidR="00F2619F" w:rsidRPr="00894D1C">
        <w:rPr>
          <w:rFonts w:hint="eastAsia"/>
        </w:rPr>
        <w:t>ć</w:t>
      </w:r>
      <w:r w:rsidR="00F2619F">
        <w:t>a 26</w:t>
      </w:r>
      <w:r w:rsidR="00F2619F" w:rsidRPr="00B90411">
        <w:t>,</w:t>
      </w:r>
      <w:r w:rsidR="00F2619F" w:rsidRPr="00565073">
        <w:t xml:space="preserve"> </w:t>
      </w:r>
      <w:r w:rsidR="00F2619F" w:rsidRPr="00894D1C">
        <w:t>OIB: 57953508092</w:t>
      </w:r>
      <w:r w:rsidRPr="008F7C03">
        <w:t>, da u roku od 15 dana solidarno uplate na sudski depozit ovog suda br. HR1623900011300000664, otvoren kod Hrvatske poštanske banke d.d. Zagreb, pozivom na broj 10-</w:t>
      </w:r>
      <w:r w:rsidR="00055266">
        <w:t>25</w:t>
      </w:r>
      <w:r w:rsidR="00F2619F">
        <w:t>7</w:t>
      </w:r>
      <w:r w:rsidR="00055266">
        <w:t>17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055266">
        <w:t>25</w:t>
      </w:r>
      <w:r w:rsidR="00F2619F">
        <w:t>7</w:t>
      </w:r>
      <w:r w:rsidR="007A6503">
        <w:t>/201</w:t>
      </w:r>
      <w:r w:rsidR="0005526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>
      <w:pPr>
        <w:ind w:firstLine="708"/>
        <w:jc w:val="both"/>
      </w:pPr>
      <w:r>
        <w:t xml:space="preserve">Predlagatelj Financijska agencija, RC Split je prijedlogom zaprimljenim na Trgovačkom sudu u Splitu, dana </w:t>
      </w:r>
      <w:r w:rsidR="00BD724B">
        <w:t>14.06.2016</w:t>
      </w:r>
      <w:r>
        <w:t>. godine predložio otvaranje</w:t>
      </w:r>
      <w:r w:rsidR="00055266">
        <w:t xml:space="preserve"> stečajnog postupka nad dužnikom</w:t>
      </w:r>
      <w:r w:rsidR="00055266" w:rsidRPr="00055266">
        <w:t xml:space="preserve"> </w:t>
      </w:r>
      <w:r w:rsidR="00F2619F" w:rsidRPr="00894D1C">
        <w:t>A.M.G. PERFECTUS d.o.o. za trgovinu i usluge</w:t>
      </w:r>
      <w:r w:rsidR="00F2619F">
        <w:t xml:space="preserve"> </w:t>
      </w:r>
      <w:r w:rsidR="00F2619F" w:rsidRPr="00894D1C">
        <w:t>Podstrana</w:t>
      </w:r>
      <w:r w:rsidR="00F2619F">
        <w:t>,</w:t>
      </w:r>
      <w:r w:rsidR="00F2619F" w:rsidRPr="00894D1C">
        <w:t xml:space="preserve"> Ante Star</w:t>
      </w:r>
      <w:r w:rsidR="00F2619F" w:rsidRPr="00894D1C">
        <w:rPr>
          <w:rFonts w:hint="eastAsia"/>
        </w:rPr>
        <w:t>č</w:t>
      </w:r>
      <w:r w:rsidR="00F2619F" w:rsidRPr="00894D1C">
        <w:t>evi</w:t>
      </w:r>
      <w:r w:rsidR="00F2619F" w:rsidRPr="00894D1C">
        <w:rPr>
          <w:rFonts w:hint="eastAsia"/>
        </w:rPr>
        <w:t>ć</w:t>
      </w:r>
      <w:r w:rsidR="00F2619F">
        <w:t>a 26</w:t>
      </w:r>
      <w:r w:rsidR="00F2619F" w:rsidRPr="00B90411">
        <w:t>,</w:t>
      </w:r>
      <w:r w:rsidR="00F2619F" w:rsidRPr="00565073">
        <w:t xml:space="preserve"> </w:t>
      </w:r>
      <w:r w:rsidR="00F2619F" w:rsidRPr="00894D1C">
        <w:t>OIB: 57953508092</w:t>
      </w:r>
      <w:r>
        <w:t xml:space="preserve">. U prijedlogu se u bitnome navodi da temeljem čl. </w:t>
      </w:r>
      <w:r w:rsidR="00BD724B">
        <w:t>444</w:t>
      </w:r>
      <w:r>
        <w:t xml:space="preserve">. st. 1. SZ-a podnosi prijedlog, te da na dan </w:t>
      </w:r>
      <w:r w:rsidR="00BD724B">
        <w:t>01.09.2015</w:t>
      </w:r>
      <w:r>
        <w:t xml:space="preserve">.g. dužnik ima </w:t>
      </w:r>
      <w:r>
        <w:lastRenderedPageBreak/>
        <w:t xml:space="preserve">u očevidniku redoslijeda osnova za plaćanje evidentirane osnove za plaćanje u neprekinutom razdoblju od </w:t>
      </w:r>
      <w:r w:rsidR="00BD724B">
        <w:t>1995</w:t>
      </w:r>
      <w:r>
        <w:t xml:space="preserve"> dana u ukupnom iznosu od </w:t>
      </w:r>
      <w:r w:rsidR="00BD724B">
        <w:t>263.931,68</w:t>
      </w:r>
      <w:r>
        <w:t xml:space="preserve"> kuna u koji iznos je uračunata kamata i naknada predlagatelja za provedbu ovrhe na novčanim sredstvima. Navodi se da dužnik </w:t>
      </w:r>
      <w:r w:rsidR="00BD724B">
        <w:t>nema</w:t>
      </w:r>
      <w:r>
        <w:t xml:space="preserve"> zaposlenih, te da ima otvoren račun kod </w:t>
      </w:r>
      <w:r w:rsidR="00BD724B">
        <w:t>Privredna banka d.d</w:t>
      </w:r>
      <w:r>
        <w:t>.</w:t>
      </w:r>
    </w:p>
    <w:p w:rsidRDefault="00C86648" w:rsidP="00CF20E6" w:rsidR="00C86648">
      <w:pPr>
        <w:ind w:firstLine="708"/>
        <w:jc w:val="both"/>
      </w:pPr>
    </w:p>
    <w:p w:rsidRDefault="00BD724B" w:rsidP="00CF20E6" w:rsidR="00BD724B">
      <w:pPr>
        <w:ind w:firstLine="708"/>
        <w:jc w:val="both"/>
      </w:pPr>
      <w:r>
        <w:t>Vjerovnik Republika Hrvatska zastupana po ŽDO Split je podnijela prijedlog za otvaranje stečajnog postupka i dostavila bilancu iz 2010. godine za stečajnog dužnika.</w:t>
      </w:r>
    </w:p>
    <w:p w:rsidRDefault="00BD724B" w:rsidP="00CF20E6" w:rsidR="00BD724B">
      <w:pPr>
        <w:ind w:firstLine="708"/>
        <w:jc w:val="both"/>
      </w:pPr>
    </w:p>
    <w:p w:rsidRDefault="00BD724B" w:rsidP="00CF20E6" w:rsidR="00BD724B">
      <w:pPr>
        <w:ind w:firstLine="708"/>
        <w:jc w:val="both"/>
      </w:pPr>
      <w:r>
        <w:t>Naslovni sud je rješenjem od 26.01.2017. godine obustavio skraćeni stečajni postupak nad dužnikom.</w:t>
      </w:r>
    </w:p>
    <w:p w:rsidRDefault="00BD724B" w:rsidP="00CF20E6" w:rsidR="00BD724B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97C80">
        <w:t>25</w:t>
      </w:r>
      <w:r w:rsidR="00F2619F">
        <w:t>7</w:t>
      </w:r>
      <w:r>
        <w:t>/201</w:t>
      </w:r>
      <w:r w:rsidR="00C97C80">
        <w:t>7</w:t>
      </w:r>
      <w:r w:rsidRPr="008F7C03">
        <w:t xml:space="preserve"> od </w:t>
      </w:r>
      <w:r w:rsidR="007D338B">
        <w:t>7. ožujka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4A72D8">
        <w:t>5</w:t>
      </w:r>
      <w:r w:rsidR="004C33DB">
        <w:t>. travnja</w:t>
      </w:r>
      <w:r w:rsidR="007A6503">
        <w:t xml:space="preserve">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</w:t>
      </w:r>
      <w:r w:rsidR="007D338B">
        <w:t>7. ožujka</w:t>
      </w:r>
      <w:r w:rsidR="007A6503">
        <w:t xml:space="preserve"> 201</w:t>
      </w:r>
      <w:r w:rsidR="004C33DB">
        <w:t>8</w:t>
      </w:r>
      <w:r w:rsidR="007A6503">
        <w:t xml:space="preserve">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</w:t>
      </w:r>
      <w:r w:rsidR="00052B10">
        <w:t>u Splitu je dostavio potvrdu iz koje je vidljivo da dužnik nije upisan kao vlasnik nekretnina na području tog ZK odjela, a</w:t>
      </w:r>
      <w:r w:rsidR="007A6503">
        <w:t xml:space="preserve"> MUP </w:t>
      </w:r>
      <w:r w:rsidR="00052B10">
        <w:t>je dostavio uvjerenje iz kojeg je vidljivo da dužnik nije evidentiran kao vlasnik vozila</w:t>
      </w:r>
      <w:r w:rsidR="007A6503">
        <w:t xml:space="preserve">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34367">
        <w:t>30.03.2018</w:t>
      </w:r>
      <w:r w:rsidRPr="008F7C03">
        <w:t xml:space="preserve">.g. (l.s. </w:t>
      </w:r>
      <w:r w:rsidR="00034367">
        <w:t>41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034367">
        <w:t>2935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 xml:space="preserve">stečajnu masu, odnosno kojom bi se podmirili troškovi stečajnog postupka i eventualno namirili vjerovnici. </w:t>
      </w:r>
      <w:r w:rsidR="00034367">
        <w:t xml:space="preserve">Sud je iz potvrde i uvjerenja MUP-a i Općinskog suda u Splitu zaključio da dužnik nema imovine a bilanca u spisu je stara 8 godina pa ne predstavlja stvarno stanje.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374560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737729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C97C80">
      <w:rPr>
        <w:rFonts w:hAnsi="Book Antiqua" w:ascii="Book Antiqua"/>
        <w:b/>
        <w:sz w:val="20"/>
        <w:szCs w:val="20"/>
      </w:rPr>
      <w:t>25</w:t>
    </w:r>
    <w:r w:rsidR="00F2619F">
      <w:rPr>
        <w:rFonts w:hAnsi="Book Antiqua" w:ascii="Book Antiqua"/>
        <w:b/>
        <w:sz w:val="20"/>
        <w:szCs w:val="20"/>
      </w:rPr>
      <w:t>7</w:t>
    </w:r>
    <w:r w:rsidR="00055266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34367"/>
    <w:rsid w:val="00040488"/>
    <w:rsid w:val="000437A1"/>
    <w:rsid w:val="00043FE9"/>
    <w:rsid w:val="00052B10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4560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72D8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3772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38B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4B2"/>
    <w:rsid w:val="00874E9F"/>
    <w:rsid w:val="008832F5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4AD5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D724B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619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4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4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4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4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A.M.G. PERFECTUS d.o.o. za trgovinu i usluge</izvorni_sadrzaj>
    <derivirana_varijabla naziv="DomainObject.Predmet.ProtustrankaFormated_1">  A.M.G. PERFECTUS d.o.o. za trgovinu i usluge</derivirana_varijabla>
  </DomainObject.Predmet.ProtustrankaFormated>
  <DomainObject.Predmet.ProtustrankaFormatedOIB>
    <izvorni_sadrzaj>  A.M.G. PERFECTUS d.o.o. za trgovinu i usluge, OIB 57953508092</izvorni_sadrzaj>
    <derivirana_varijabla naziv="DomainObject.Predmet.ProtustrankaFormatedOIB_1">  A.M.G. PERFECTUS d.o.o. za trgovinu i usluge, OIB 57953508092</derivirana_varijabla>
  </DomainObject.Predmet.ProtustrankaFormatedOIB>
  <DomainObject.Predmet.ProtustrankaFormatedWithAdress>
    <izvorni_sadrzaj> A.M.G. PERFECTUS d.o.o. za trgovinu i usluge, Ante Starčevića 26, 21311 Podstrana</izvorni_sadrzaj>
    <derivirana_varijabla naziv="DomainObject.Predmet.ProtustrankaFormatedWithAdress_1"> A.M.G. PERFECTUS d.o.o. za trgovinu i usluge, Ante Starčevića 26, 21311 Podstrana</derivirana_varijabla>
  </DomainObject.Predmet.ProtustrankaFormatedWithAdress>
  <DomainObject.Predmet.ProtustrankaFormatedWithAdressOIB>
    <izvorni_sadrzaj> A.M.G. PERFECTUS d.o.o. za trgovinu i usluge, OIB 57953508092, Ante Starčevića 26, 21311 Podstrana</izvorni_sadrzaj>
    <derivirana_varijabla naziv="DomainObject.Predmet.ProtustrankaFormatedWithAdressOIB_1"> A.M.G. PERFECTUS d.o.o. za trgovinu i usluge, OIB 57953508092, Ante Starčevića 26, 21311 Podstrana</derivirana_varijabla>
  </DomainObject.Predmet.ProtustrankaFormatedWithAdressOIB>
  <DomainObject.Predmet.ProtustrankaWithAdress>
    <izvorni_sadrzaj>A.M.G. PERFECTUS d.o.o. za trgovinu i usluge Ante Starčevića 26, 21311 Podstrana</izvorni_sadrzaj>
    <derivirana_varijabla naziv="DomainObject.Predmet.ProtustrankaWithAdress_1">A.M.G. PERFECTUS d.o.o. za trgovinu i usluge Ante Starčevića 26, 21311 Podstrana</derivirana_varijabla>
  </DomainObject.Predmet.ProtustrankaWithAdress>
  <DomainObject.Predmet.ProtustrankaWithAdressOIB>
    <izvorni_sadrzaj>A.M.G. PERFECTUS d.o.o. za trgovinu i usluge, OIB 57953508092, Ante Starčevića 26, 21311 Podstrana</izvorni_sadrzaj>
    <derivirana_varijabla naziv="DomainObject.Predmet.ProtustrankaWithAdressOIB_1">A.M.G. PERFECTUS d.o.o. za trgovinu i usluge, OIB 57953508092, Ante Starčevića 26, 21311 Podstrana</derivirana_varijabla>
  </DomainObject.Predmet.ProtustrankaWithAdressOIB>
  <DomainObject.Predmet.ProtustrankaNazivFormated>
    <izvorni_sadrzaj>A.M.G. PERFECTUS d.o.o. za trgovinu i usluge</izvorni_sadrzaj>
    <derivirana_varijabla naziv="DomainObject.Predmet.ProtustrankaNazivFormated_1">A.M.G. PERFECTUS d.o.o. za trgovinu i usluge</derivirana_varijabla>
  </DomainObject.Predmet.ProtustrankaNazivFormated>
  <DomainObject.Predmet.ProtustrankaNazivFormatedOIB>
    <izvorni_sadrzaj>A.M.G. PERFECTUS d.o.o. za trgovinu i usluge, OIB 57953508092</izvorni_sadrzaj>
    <derivirana_varijabla naziv="DomainObject.Predmet.ProtustrankaNazivFormatedOIB_1">A.M.G. PERFECTUS d.o.o. za trgovinu i usluge, OIB 57953508092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A.M.G. PERFECTUS d.o.o. za trgovinu i usluge</item>
    </izvorni_sadrzaj>
    <derivirana_varijabla naziv="DomainObject.Predmet.ProtuStrankaListFormated_1">
      <item>A.M.G. PERFECTUS d.o.o. za trgovinu i usluge</item>
    </derivirana_varijabla>
  </DomainObject.Predmet.ProtuStrankaListFormated>
  <DomainObject.Predmet.ProtuStrankaListFormatedOIB>
    <izvorni_sadrzaj>
      <item>A.M.G. PERFECTUS d.o.o. za trgovinu i usluge, OIB 57953508092</item>
    </izvorni_sadrzaj>
    <derivirana_varijabla naziv="DomainObject.Predmet.ProtuStrankaListFormatedOIB_1">
      <item>A.M.G. PERFECTUS d.o.o. za trgovinu i usluge, OIB 57953508092</item>
    </derivirana_varijabla>
  </DomainObject.Predmet.ProtuStrankaListFormatedOIB>
  <DomainObject.Predmet.ProtuStrankaListFormatedWithAdress>
    <izvorni_sadrzaj>
      <item>A.M.G. PERFECTUS d.o.o. za trgovinu i usluge, Ante Starčevića 26, 21311 Podstrana</item>
    </izvorni_sadrzaj>
    <derivirana_varijabla naziv="DomainObject.Predmet.ProtuStrankaListFormatedWithAdress_1">
      <item>A.M.G. PERFECTUS d.o.o. za trgovinu i usluge, Ante Starčevića 26, 21311 Podstrana</item>
    </derivirana_varijabla>
  </DomainObject.Predmet.ProtuStrankaListFormatedWithAdress>
  <DomainObject.Predmet.ProtuStrankaListFormatedWithAdressOIB>
    <izvorni_sadrzaj>
      <item>A.M.G. PERFECTUS d.o.o. za trgovinu i usluge, OIB 57953508092, Ante Starčevića 26, 21311 Podstrana</item>
    </izvorni_sadrzaj>
    <derivirana_varijabla naziv="DomainObject.Predmet.ProtuStrankaListFormatedWithAdressOIB_1">
      <item>A.M.G. PERFECTUS d.o.o. za trgovinu i usluge, OIB 57953508092, Ante Starčevića 26, 21311 Podstrana</item>
    </derivirana_varijabla>
  </DomainObject.Predmet.ProtuStrankaListFormatedWithAdressOIB>
  <DomainObject.Predmet.ProtuStrankaListNazivFormated>
    <izvorni_sadrzaj>
      <item>A.M.G. PERFECTUS d.o.o. za trgovinu i usluge</item>
    </izvorni_sadrzaj>
    <derivirana_varijabla naziv="DomainObject.Predmet.ProtuStrankaListNazivFormated_1">
      <item>A.M.G. PERFECTUS d.o.o. za trgovinu i usluge</item>
    </derivirana_varijabla>
  </DomainObject.Predmet.ProtuStrankaListNazivFormated>
  <DomainObject.Predmet.ProtuStrankaListNazivFormatedOIB>
    <izvorni_sadrzaj>
      <item>A.M.G. PERFECTUS d.o.o. za trgovinu i usluge, OIB 57953508092</item>
    </izvorni_sadrzaj>
    <derivirana_varijabla naziv="DomainObject.Predmet.ProtuStrankaListNazivFormatedOIB_1">
      <item>A.M.G. PERFECTUS d.o.o. za trgovinu i usluge, OIB 57953508092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A.M.G. PERFECTUS d.o.o. za trgovinu i usluge</izvorni_sadrzaj>
    <derivirana_varijabla naziv="DomainObject.Predmet.ProtustrankaIDrugi_1">A.M.G. PERFECTUS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A.M.G. PERFECTUS d.o.o. za trgovinu i usluge, OIB 57953508092, Ante Starčevića 26, 21311 Podstrana</izvorni_sadrzaj>
    <derivirana_varijabla naziv="DomainObject.Predmet.ProtustrankaIDrugiAdressOIB_1">A.M.G. PERFECTUS d.o.o. za trgovinu i usluge, OIB 57953508092, Ante Starčevića 26,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A.M.G. PERFECTUS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A.M.G. PERFECTUS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A.M.G. PERFECTUS d.o.o. za trgovinu i usluge, OIB 57953508092, Ante Starčevića 26,21311 Podstrana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57953508092</item>
      <item>, OIB 85821130368</item>
      <item>, OIB 18683136487</item>
      <item>, OIB null</item>
    </izvorni_sadrzaj>
    <derivirana_varijabla naziv="DomainObject.Predmet.SudioniciListNazivOIB_1">
      <item>, OIB 57953508092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B644B-58DF-4200-BFF6-3A611A6A2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5711</properties:Characters>
  <properties:Lines>137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2018-01-08T07:37:00Z</cp:lastPrinted>
  <dcterms:modified xmlns:xsi="http://www.w3.org/2001/XMLSchema-instance" xsi:type="dcterms:W3CDTF">2018-04-05T10:10:00Z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(St-257-2017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