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0ead" w14:paraId="7900ead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06559" w:rsidRPr="00C61EDF">
        <w:trPr>
          <w:trHeight w:val="2231"/>
        </w:trPr>
        <w:tc>
          <w:tcPr>
            <w:tcW w:type="dxa" w:w="3369"/>
            <w:vAlign w:val="center"/>
          </w:tcPr>
          <w:p w:rsidRDefault="00206559" w:rsidP="00A66C00" w:rsidR="0020655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06559" w:rsidP="00A66C00" w:rsidR="0020655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06559" w:rsidP="00A66C00" w:rsidR="0020655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06559" w:rsidP="00DA5B9D" w:rsidR="0020655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06559" w:rsidP="00DA5B9D" w:rsidR="00206559">
            <w:pPr>
              <w:jc w:val="both"/>
            </w:pPr>
          </w:p>
          <w:p w:rsidRDefault="00206559" w:rsidP="00DA5B9D" w:rsidR="00206559">
            <w:pPr>
              <w:jc w:val="both"/>
            </w:pPr>
          </w:p>
          <w:p w:rsidRDefault="00206559" w:rsidP="00DA5B9D" w:rsidR="00206559">
            <w:pPr>
              <w:jc w:val="both"/>
            </w:pPr>
          </w:p>
          <w:p w:rsidRDefault="00206559" w:rsidP="00DA5B9D" w:rsidR="00206559">
            <w:pPr>
              <w:jc w:val="right"/>
            </w:pPr>
          </w:p>
          <w:p w:rsidRDefault="00206559" w:rsidP="00DA5B9D" w:rsidR="00206559">
            <w:pPr>
              <w:jc w:val="right"/>
            </w:pPr>
          </w:p>
          <w:p w:rsidRDefault="00206559" w:rsidP="00DA5B9D" w:rsidR="00206559">
            <w:pPr>
              <w:jc w:val="right"/>
              <w:rPr>
                <w:noProof/>
              </w:rPr>
            </w:pPr>
          </w:p>
          <w:p w:rsidRDefault="00206559" w:rsidP="00DA5B9D" w:rsidR="00206559">
            <w:pPr>
              <w:jc w:val="right"/>
              <w:rPr>
                <w:noProof/>
              </w:rPr>
            </w:pPr>
          </w:p>
          <w:p w:rsidRDefault="00206559" w:rsidP="00DA5B9D" w:rsidR="00206559">
            <w:pPr>
              <w:jc w:val="right"/>
              <w:rPr>
                <w:noProof/>
                <w:sz w:val="24"/>
              </w:rPr>
            </w:pPr>
          </w:p>
          <w:p w:rsidRDefault="00206559" w:rsidP="00DA5B9D" w:rsidR="00206559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11.St-699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F3387">
        <w:t>PLAVI KRUG d.o.o., OIB: 93994224065, Split, Papandopulova 8 b</w:t>
      </w:r>
      <w:r w:rsidR="00206559">
        <w:t>, 3. siječnja 2018.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3F3387">
        <w:t>PLAVI KRUG d.o.o., OIB: 93994224065, Split, Papandopulova 8 b</w:t>
      </w:r>
      <w:r>
        <w:rPr>
          <w:lang w:val="hr-HR"/>
        </w:rPr>
        <w:t xml:space="preserve">. Skraćeni stečajni postupak je otvoren </w:t>
      </w:r>
      <w:r w:rsidR="00206559">
        <w:rPr>
          <w:lang w:val="hr-HR"/>
        </w:rPr>
        <w:t>3. siječnja 2018.</w:t>
      </w:r>
      <w:r>
        <w:rPr>
          <w:lang w:val="hr-HR"/>
        </w:rPr>
        <w:t xml:space="preserve"> u </w:t>
      </w:r>
      <w:r w:rsidR="00206559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206559" w:rsidRPr="00206559">
        <w:rPr>
          <w:lang w:val="hr-HR"/>
        </w:rPr>
        <w:t>Marina Mamić iz Zagreba, Kruge 9, OIB: 12021589075</w:t>
      </w:r>
      <w:r w:rsidR="00206559">
        <w:rPr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F3387">
        <w:t>PLAVI KRUG d.o.o., OIB: 93994224065, Split, Papandopulova 8 b</w:t>
      </w:r>
      <w:r>
        <w:rPr>
          <w:lang w:val="hr-HR"/>
        </w:rPr>
        <w:t xml:space="preserve">. </w:t>
      </w:r>
    </w:p>
    <w:p w:rsidRDefault="005112CF" w:rsidP="003F3387" w:rsidR="0035414B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AE35D8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F3387">
        <w:rPr>
          <w:lang w:val="hr-HR"/>
        </w:rPr>
        <w:t>23. lipnja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3F3387">
        <w:t>PLAVI KRUG d.o.o., OIB: 93994224065, Split, Papandopulova 8 b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3387">
        <w:rPr>
          <w:lang w:val="hr-HR"/>
        </w:rPr>
        <w:t>22. lipnja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3F3387">
        <w:rPr>
          <w:lang w:val="hr-HR"/>
        </w:rPr>
        <w:t>12.503,01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206559">
        <w:rPr>
          <w:lang w:val="hr-HR"/>
        </w:rPr>
        <w:t>3. siječnja 2018.</w:t>
      </w:r>
    </w:p>
    <w:p w:rsidRDefault="0020655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20655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20655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0655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registar</w:t>
      </w:r>
      <w:r w:rsidR="00AE35D8">
        <w:rPr>
          <w:lang w:val="hr-HR"/>
        </w:rPr>
        <w:t xml:space="preserve"> udruga</w:t>
      </w:r>
      <w:r>
        <w:rPr>
          <w:lang w:val="hr-HR"/>
        </w:rPr>
        <w:t xml:space="preserve">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20655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BBE" w:rsidP="00B37D5F" w:rsidR="00834BBE">
      <w:r>
        <w:separator/>
      </w:r>
    </w:p>
  </w:endnote>
  <w:endnote w:id="0" w:type="continuationSeparator">
    <w:p w:rsidRDefault="00834BBE" w:rsidP="00B37D5F" w:rsidR="00834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BBE" w:rsidP="00B37D5F" w:rsidR="00834BBE">
      <w:r>
        <w:separator/>
      </w:r>
    </w:p>
  </w:footnote>
  <w:footnote w:id="0" w:type="continuationSeparator">
    <w:p w:rsidRDefault="00834BBE" w:rsidP="00B37D5F" w:rsidR="00834B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559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</w:t>
    </w:r>
    <w:r w:rsidR="00B37D5F">
      <w:rPr>
        <w:lang w:val="hr-HR"/>
      </w:rPr>
      <w:t>St-</w:t>
    </w:r>
    <w:r w:rsidR="003F3387">
      <w:rPr>
        <w:lang w:val="hr-HR"/>
      </w:rPr>
      <w:t>699</w:t>
    </w:r>
    <w:r w:rsidR="00B37D5F"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4179D"/>
    <w:rsid w:val="00066650"/>
    <w:rsid w:val="00085E7C"/>
    <w:rsid w:val="000B4D96"/>
    <w:rsid w:val="000D5416"/>
    <w:rsid w:val="000E6D83"/>
    <w:rsid w:val="001534E6"/>
    <w:rsid w:val="00206559"/>
    <w:rsid w:val="0024181F"/>
    <w:rsid w:val="002C285B"/>
    <w:rsid w:val="0035414B"/>
    <w:rsid w:val="003C2F22"/>
    <w:rsid w:val="003F3387"/>
    <w:rsid w:val="00417EA6"/>
    <w:rsid w:val="004A5F20"/>
    <w:rsid w:val="005112CF"/>
    <w:rsid w:val="00645963"/>
    <w:rsid w:val="0071519E"/>
    <w:rsid w:val="007408B1"/>
    <w:rsid w:val="007F7A84"/>
    <w:rsid w:val="00814EDB"/>
    <w:rsid w:val="00815142"/>
    <w:rsid w:val="00834BBE"/>
    <w:rsid w:val="00853B3E"/>
    <w:rsid w:val="00862C57"/>
    <w:rsid w:val="00981D37"/>
    <w:rsid w:val="00A51DE9"/>
    <w:rsid w:val="00AB1E51"/>
    <w:rsid w:val="00AE35D8"/>
    <w:rsid w:val="00B37D5F"/>
    <w:rsid w:val="00B7506F"/>
    <w:rsid w:val="00BF23D3"/>
    <w:rsid w:val="00D8632A"/>
    <w:rsid w:val="00DD0D50"/>
    <w:rsid w:val="00E43A96"/>
    <w:rsid w:val="00EB6A52"/>
    <w:rsid w:val="00F153A9"/>
    <w:rsid w:val="00F2599E"/>
    <w:rsid w:val="00F5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20655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3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A9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3A96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3A9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3A9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20655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3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A9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3A96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3A9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3A9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St-699/2017</izvorni_sadrzaj>
    <derivirana_varijabla naziv="DomainObject.Predmet.OznakaBroj_1">St-699/2017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PLAVI KRUG</izvorni_sadrzaj>
    <derivirana_varijabla naziv="DomainObject.Predmet.ProtustrankaFormated_1">  PLAVI KRUG</derivirana_varijabla>
  </DomainObject.Predmet.ProtustrankaFormated>
  <DomainObject.Predmet.ProtustrankaFormatedOIB>
    <izvorni_sadrzaj>  PLAVI KRUG, OIB 93994224065</izvorni_sadrzaj>
    <derivirana_varijabla naziv="DomainObject.Predmet.ProtustrankaFormatedOIB_1">  PLAVI KRUG, OIB 93994224065</derivirana_varijabla>
  </DomainObject.Predmet.ProtustrankaFormatedOIB>
  <DomainObject.Predmet.ProtustrankaFormatedWithAdress>
    <izvorni_sadrzaj> PLAVI KRUG, Papandopulova 8b, 21000 Split</izvorni_sadrzaj>
    <derivirana_varijabla naziv="DomainObject.Predmet.ProtustrankaFormatedWithAdress_1"> PLAVI KRUG, Papandopulova 8b, 21000 Split</derivirana_varijabla>
  </DomainObject.Predmet.ProtustrankaFormatedWithAdress>
  <DomainObject.Predmet.ProtustrankaFormatedWithAdressOIB>
    <izvorni_sadrzaj> PLAVI KRUG, OIB 93994224065, Papandopulova 8b, 21000 Split</izvorni_sadrzaj>
    <derivirana_varijabla naziv="DomainObject.Predmet.ProtustrankaFormatedWithAdressOIB_1"> PLAVI KRUG, OIB 93994224065, Papandopulova 8b, 21000 Split</derivirana_varijabla>
  </DomainObject.Predmet.ProtustrankaFormatedWithAdressOIB>
  <DomainObject.Predmet.ProtustrankaWithAdress>
    <izvorni_sadrzaj>PLAVI KRUG Papandopulova 8b, 21000 Split</izvorni_sadrzaj>
    <derivirana_varijabla naziv="DomainObject.Predmet.ProtustrankaWithAdress_1">PLAVI KRUG Papandopulova 8b, 21000 Split</derivirana_varijabla>
  </DomainObject.Predmet.ProtustrankaWithAdress>
  <DomainObject.Predmet.ProtustrankaWithAdressOIB>
    <izvorni_sadrzaj>PLAVI KRUG, OIB 93994224065, Papandopulova 8b, 21000 Split</izvorni_sadrzaj>
    <derivirana_varijabla naziv="DomainObject.Predmet.ProtustrankaWithAdressOIB_1">PLAVI KRUG, OIB 93994224065, Papandopulova 8b, 21000 Split</derivirana_varijabla>
  </DomainObject.Predmet.ProtustrankaWithAdressOIB>
  <DomainObject.Predmet.ProtustrankaNazivFormated>
    <izvorni_sadrzaj>PLAVI KRUG</izvorni_sadrzaj>
    <derivirana_varijabla naziv="DomainObject.Predmet.ProtustrankaNazivFormated_1">PLAVI KRUG</derivirana_varijabla>
  </DomainObject.Predmet.ProtustrankaNazivFormated>
  <DomainObject.Predmet.ProtustrankaNazivFormatedOIB>
    <izvorni_sadrzaj>PLAVI KRUG, OIB 93994224065</izvorni_sadrzaj>
    <derivirana_varijabla naziv="DomainObject.Predmet.ProtustrankaNazivFormatedOIB_1">PLAVI KRUG, OIB 93994224065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12503.01</izvorni_sadrzaj>
    <derivirana_varijabla naziv="DomainObject.Predmet.TrenutnaVrijednost_1">12503.01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PLAVI KRUG</item>
    </izvorni_sadrzaj>
    <derivirana_varijabla naziv="DomainObject.Predmet.ProtuStrankaListFormated_1">
      <item>PLAVI KRUG</item>
    </derivirana_varijabla>
  </DomainObject.Predmet.ProtuStrankaListFormated>
  <DomainObject.Predmet.ProtuStrankaListFormatedOIB>
    <izvorni_sadrzaj>
      <item>PLAVI KRUG, OIB 93994224065</item>
    </izvorni_sadrzaj>
    <derivirana_varijabla naziv="DomainObject.Predmet.ProtuStrankaListFormatedOIB_1">
      <item>PLAVI KRUG, OIB 93994224065</item>
    </derivirana_varijabla>
  </DomainObject.Predmet.ProtuStrankaListFormatedOIB>
  <DomainObject.Predmet.ProtuStrankaListFormatedWithAdress>
    <izvorni_sadrzaj>
      <item>PLAVI KRUG, Papandopulova 8b, 21000 Split</item>
    </izvorni_sadrzaj>
    <derivirana_varijabla naziv="DomainObject.Predmet.ProtuStrankaListFormatedWithAdress_1">
      <item>PLAVI KRUG, Papandopulova 8b, 21000 Split</item>
    </derivirana_varijabla>
  </DomainObject.Predmet.ProtuStrankaListFormatedWithAdress>
  <DomainObject.Predmet.ProtuStrankaListFormatedWithAdressOIB>
    <izvorni_sadrzaj>
      <item>PLAVI KRUG, OIB 93994224065, Papandopulova 8b, 21000 Split</item>
    </izvorni_sadrzaj>
    <derivirana_varijabla naziv="DomainObject.Predmet.ProtuStrankaListFormatedWithAdressOIB_1">
      <item>PLAVI KRUG, OIB 93994224065, Papandopulova 8b, 21000 Split</item>
    </derivirana_varijabla>
  </DomainObject.Predmet.ProtuStrankaListFormatedWithAdressOIB>
  <DomainObject.Predmet.ProtuStrankaListNazivFormated>
    <izvorni_sadrzaj>
      <item>PLAVI KRUG</item>
    </izvorni_sadrzaj>
    <derivirana_varijabla naziv="DomainObject.Predmet.ProtuStrankaListNazivFormated_1">
      <item>PLAVI KRUG</item>
    </derivirana_varijabla>
  </DomainObject.Predmet.ProtuStrankaListNazivFormated>
  <DomainObject.Predmet.ProtuStrankaListNazivFormatedOIB>
    <izvorni_sadrzaj>
      <item>PLAVI KRUG, OIB 93994224065</item>
    </izvorni_sadrzaj>
    <derivirana_varijabla naziv="DomainObject.Predmet.ProtuStrankaListNazivFormatedOIB_1">
      <item>PLAVI KRUG, OIB 93994224065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PLAVI KRUG</izvorni_sadrzaj>
    <derivirana_varijabla naziv="DomainObject.Predmet.ProtustrankaIDrugi_1">PLAVI KRUG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PLAVI KRUG, OIB 93994224065, Papandopulova 8b, 21000 Split</izvorni_sadrzaj>
    <derivirana_varijabla naziv="DomainObject.Predmet.ProtustrankaIDrugiAdressOIB_1">PLAVI KRUG, OIB 93994224065, Papandopulova 8b,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KRUG</item>
      <item>FINANCIJSKA AGENCIJA, RC SPLIT</item>
    </izvorni_sadrzaj>
    <derivirana_varijabla naziv="DomainObject.Predmet.SudioniciListNaziv_1">
      <item>PLAVI KRUG</item>
      <item>FINANCIJSKA AGENCIJA, RC SPLIT</item>
    </derivirana_varijabla>
  </DomainObject.Predmet.SudioniciListNaziv>
  <DomainObject.Predmet.SudioniciListAdressOIB>
    <izvorni_sadrzaj>
      <item>PLAVI KRUG, OIB 93994224065, Papandopulova 8b,21000 Split</item>
      <item>FINANCIJSKA AGENCIJA, RC SPLIT, OIB 85821130368, Mažuranićevo šetalište 24 b,21000 Split</item>
    </izvorni_sadrzaj>
    <derivirana_varijabla naziv="DomainObject.Predmet.SudioniciListAdressOIB_1">
      <item>PLAVI KRUG, OIB 93994224065, Papandopulova 8b,21000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93994224065</item>
      <item>, OIB 85821130368</item>
    </izvorni_sadrzaj>
    <derivirana_varijabla naziv="DomainObject.Predmet.SudioniciListNazivOIB_1">
      <item>, OIB 93994224065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4091</properties:Characters>
  <properties:Lines>93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2017-12-13T12:08:00Z</dcterms:created>
  <dc:creator>Katarina Mikulić</dc:creator>
  <cp:lastModifiedBy>Ana Golub Gruić</cp:lastModifiedBy>
  <cp:lastPrinted>2018-01-03T11:16:00Z</cp:lastPrinted>
  <dcterms:modified xmlns:xsi="http://www.w3.org/2001/XMLSchema-instance" xsi:type="dcterms:W3CDTF">2018-01-03T12:35:00Z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