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5f93" w14:paraId="3885f93" w:rsidRDefault="00E25D98" w:rsidP="00E25D98" w:rsidR="00E25D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8" w:rsidP="00E25D98" w:rsidR="00E25D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5D98" w:rsidP="00E25D98" w:rsidR="00E25D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5D98" w:rsidP="00E25D98" w:rsidR="00E25D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25D98" w:rsidP="00E25D98" w:rsidR="00E25D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5D98" w:rsidP="00E25D98" w:rsidR="00E25D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25D98" w:rsidP="00E25D98" w:rsidR="00E25D98" w:rsidRPr="005D578C">
      <w:pPr>
        <w:jc w:val="center"/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ARGO TRAVEL j. d. o. o. Kanfanar, Trg Marka Zelka 11, OIB </w:t>
      </w:r>
      <w:r w:rsidRPr="00E25D98">
        <w:rPr>
          <w:rFonts w:cs="Times New Roman" w:eastAsia="Times New Roman"/>
        </w:rPr>
        <w:t>29251603194</w:t>
      </w:r>
      <w:r>
        <w:rPr>
          <w:rFonts w:cs="Times New Roman" w:eastAsia="Times New Roman"/>
        </w:rPr>
        <w:t xml:space="preserve">, MBS </w:t>
      </w:r>
      <w:r w:rsidRPr="00E25D98">
        <w:rPr>
          <w:rFonts w:cs="Times New Roman" w:eastAsia="Times New Roman"/>
        </w:rPr>
        <w:t>130061235</w:t>
      </w:r>
      <w:r>
        <w:rPr>
          <w:rFonts w:cs="Times New Roman" w:eastAsia="Times New Roman"/>
          <w:szCs w:val="24"/>
        </w:rPr>
        <w:t>, 14. rujna 2017.</w:t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ARGO TRAVEL j. d. o. o. Kanfanar, Trg Marka Zelka 11, OIB </w:t>
      </w:r>
      <w:r w:rsidRPr="00E25D98">
        <w:rPr>
          <w:rFonts w:cs="Times New Roman" w:eastAsia="Times New Roman"/>
        </w:rPr>
        <w:t>29251603194</w:t>
      </w:r>
      <w:r>
        <w:rPr>
          <w:rFonts w:cs="Times New Roman" w:eastAsia="Times New Roman"/>
        </w:rPr>
        <w:t xml:space="preserve">, MBS </w:t>
      </w:r>
      <w:r w:rsidRPr="00E25D98">
        <w:rPr>
          <w:rFonts w:cs="Times New Roman" w:eastAsia="Times New Roman"/>
        </w:rPr>
        <w:t>130061235</w:t>
      </w:r>
      <w:r>
        <w:rPr>
          <w:rFonts w:cs="Times New Roman" w:eastAsia="Times New Roman"/>
          <w:szCs w:val="24"/>
        </w:rPr>
        <w:t>.</w:t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E25D98" w:rsidP="00E25D98" w:rsidR="00E25D98">
      <w:pPr>
        <w:rPr>
          <w:rFonts w:cs="Times New Roman" w:eastAsia="Times New Roman"/>
          <w:szCs w:val="20"/>
        </w:rPr>
      </w:pPr>
    </w:p>
    <w:p w:rsidRDefault="00E25D98" w:rsidP="00E25D98" w:rsidR="00E25D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ARGO TRAVEL j. d. o. o. Kanfanar, Trg Marka Zelka 11, OIB </w:t>
      </w:r>
      <w:r w:rsidRPr="00E25D98">
        <w:rPr>
          <w:rFonts w:cs="Times New Roman" w:eastAsia="Times New Roman"/>
        </w:rPr>
        <w:t>29251603194</w:t>
      </w:r>
      <w:r>
        <w:rPr>
          <w:rFonts w:cs="Times New Roman" w:eastAsia="Times New Roman"/>
        </w:rPr>
        <w:t xml:space="preserve">, MBS </w:t>
      </w:r>
      <w:r w:rsidRPr="00E25D98">
        <w:rPr>
          <w:rFonts w:cs="Times New Roman" w:eastAsia="Times New Roman"/>
        </w:rPr>
        <w:t>130061235</w:t>
      </w:r>
      <w:r>
        <w:rPr>
          <w:rFonts w:cs="Times New Roman" w:eastAsia="Times New Roman"/>
          <w:szCs w:val="24"/>
        </w:rPr>
        <w:t>.</w:t>
      </w:r>
    </w:p>
    <w:p w:rsidRDefault="00E25D98" w:rsidP="00E25D98" w:rsidR="00E25D98">
      <w:pPr>
        <w:ind w:firstLine="709"/>
        <w:rPr>
          <w:rFonts w:cs="Times New Roman" w:eastAsia="Times New Roman"/>
          <w:szCs w:val="24"/>
        </w:rPr>
      </w:pPr>
    </w:p>
    <w:p w:rsidRDefault="00E25D98" w:rsidP="00E25D98" w:rsidR="00E25D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ARGO TRAVEL j. d. o. o. Kanfanar, Trg Marka Zelka 11, OIB </w:t>
      </w:r>
      <w:r w:rsidRPr="00E25D98">
        <w:rPr>
          <w:rFonts w:cs="Times New Roman" w:eastAsia="Times New Roman"/>
        </w:rPr>
        <w:t>29251603194</w:t>
      </w:r>
      <w:r>
        <w:rPr>
          <w:rFonts w:cs="Times New Roman" w:eastAsia="Times New Roman"/>
        </w:rPr>
        <w:t xml:space="preserve">, MBS </w:t>
      </w:r>
      <w:r w:rsidRPr="00E25D98">
        <w:rPr>
          <w:rFonts w:cs="Times New Roman" w:eastAsia="Times New Roman"/>
        </w:rPr>
        <w:t>130061235</w:t>
      </w:r>
      <w:r>
        <w:rPr>
          <w:rFonts w:cs="Times New Roman" w:eastAsia="Times New Roman"/>
          <w:szCs w:val="24"/>
        </w:rPr>
        <w:t>.</w:t>
      </w:r>
    </w:p>
    <w:p w:rsidRDefault="00E25D98" w:rsidP="00E25D98" w:rsidR="00E25D98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25D98" w:rsidP="00E25D98" w:rsidR="00E25D98">
      <w:pPr>
        <w:ind w:firstLine="708"/>
        <w:rPr>
          <w:rFonts w:cs="Times New Roman" w:eastAsia="Times New Roman"/>
          <w:szCs w:val="24"/>
        </w:rPr>
      </w:pPr>
    </w:p>
    <w:p w:rsidRDefault="00E25D98" w:rsidP="00E25D98" w:rsidR="00E25D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ARGO TRAVEL j. d. o. o. Kanfanar</w:t>
      </w:r>
      <w:r>
        <w:rPr>
          <w:rFonts w:cs="Times New Roman" w:eastAsia="Times New Roman"/>
          <w:szCs w:val="24"/>
        </w:rPr>
        <w:t>.</w:t>
      </w:r>
    </w:p>
    <w:p w:rsidRDefault="00E25D98" w:rsidP="00E25D98" w:rsidR="00E25D9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srpnja 2017. imao neizvršene osnove za plaćanje u neprekinutom razdoblju od 120 dana u ukupnom iznosu 22.239,81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St-405/2017-3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25D98" w:rsidP="00E25D98" w:rsidR="00E25D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25D98" w:rsidP="00E25D98" w:rsidR="00E25D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25D98" w:rsidP="00E25D98" w:rsidR="00E25D98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25D98" w:rsidP="00E25D98" w:rsidR="00E25D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F331F5">
        <w:rPr>
          <w:rFonts w:cs="Times New Roman" w:eastAsia="Times New Roman"/>
          <w:szCs w:val="24"/>
        </w:rPr>
        <w:t>, v.r.</w:t>
      </w:r>
    </w:p>
    <w:p w:rsidRDefault="00E25D98" w:rsidP="00E25D98" w:rsidR="00E25D98">
      <w:pPr>
        <w:jc w:val="left"/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left"/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25D98" w:rsidP="00E25D98" w:rsidR="00E25D9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25D98" w:rsidP="00E25D98" w:rsidR="00E25D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25D98" w:rsidP="00E25D98" w:rsidR="00E25D98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rPr>
          <w:rFonts w:cs="Times New Roman" w:eastAsia="Times New Roman"/>
          <w:szCs w:val="24"/>
        </w:rPr>
      </w:pPr>
    </w:p>
    <w:p w:rsidRDefault="00E25D98" w:rsidP="00E25D98" w:rsidR="00E25D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25D98" w:rsidP="00E25D98" w:rsidR="00E25D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25D98" w:rsidP="00E25D98" w:rsidR="00E25D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ARGO TRAVEL j. d. o. o. Kanfanar, Trg Marka Zelka 11, </w:t>
      </w:r>
    </w:p>
    <w:p w:rsidRDefault="00E25D98" w:rsidP="00E25D98" w:rsidR="00E25D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25D98" w:rsidP="00E25D98" w:rsidR="00E25D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25D98" w:rsidP="00E25D98" w:rsidR="00E25D9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25D98" w:rsidP="00E25D98" w:rsidR="00E25D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25D98" w:rsidP="00E25D98" w:rsidR="00E25D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25D98" w:rsidP="00E25D98" w:rsidR="00E25D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25D98" w:rsidP="00E25D98" w:rsidR="00E25D98"/>
    <w:p w:rsidRDefault="00E25D98" w:rsidP="00E25D98" w:rsidR="00E25D98"/>
    <w:p w:rsidRDefault="00E25D98" w:rsidP="00E25D98" w:rsidR="00E25D98"/>
    <w:sectPr w:rsidSect="00330B1C" w:rsidR="00E25D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8" w:rsidP="00E25D98" w:rsidR="00E25D98">
      <w:r>
        <w:separator/>
      </w:r>
    </w:p>
  </w:endnote>
  <w:endnote w:id="0" w:type="continuationSeparator">
    <w:p w:rsidRDefault="00E25D98" w:rsidP="00E25D98" w:rsidR="00E25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8" w:rsidP="00E25D98" w:rsidR="00E25D98">
      <w:r>
        <w:separator/>
      </w:r>
    </w:p>
  </w:footnote>
  <w:footnote w:id="0" w:type="continuationSeparator">
    <w:p w:rsidRDefault="00E25D98" w:rsidP="00E25D98" w:rsidR="00E25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8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31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St-405/2017-4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8" w:rsidP="00330B1C" w:rsidR="00330B1C" w:rsidRPr="00970AE0">
    <w:pPr>
      <w:pStyle w:val="Zaglavlje"/>
      <w:jc w:val="right"/>
    </w:pPr>
    <w:r>
      <w:rPr>
        <w:szCs w:val="24"/>
      </w:rPr>
      <w:t>10 St-405/2017-4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B4B"/>
    <w:rsid w:val="002D3B4B"/>
    <w:rsid w:val="002F1843"/>
    <w:rsid w:val="00E25D98"/>
    <w:rsid w:val="00F3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5D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D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5D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D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5D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5D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5D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1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31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31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31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5D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D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5D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D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5D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5D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5D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1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31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31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31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 TRAVEL j.d.o.o. KANFANAR</izvorni_sadrzaj>
    <derivirana_varijabla naziv="DomainObject.Predmet.ProtustrankaFormated_1">  ARGO TRAVEL j.d.o.o. KANFANAR</derivirana_varijabla>
  </DomainObject.Predmet.ProtustrankaFormated>
  <DomainObject.Predmet.ProtustrankaFormatedOIB>
    <izvorni_sadrzaj>  ARGO TRAVEL j.d.o.o. KANFANAR, OIB 29251603194</izvorni_sadrzaj>
    <derivirana_varijabla naziv="DomainObject.Predmet.ProtustrankaFormatedOIB_1">  ARGO TRAVEL j.d.o.o. KANFANAR, OIB 29251603194</derivirana_varijabla>
  </DomainObject.Predmet.ProtustrankaFormatedOIB>
  <DomainObject.Predmet.ProtustrankaFormatedWithAdress>
    <izvorni_sadrzaj> ARGO TRAVEL j.d.o.o. KANFANAR, Trg Marka Zelka 11, 52341 Kanfanar</izvorni_sadrzaj>
    <derivirana_varijabla naziv="DomainObject.Predmet.ProtustrankaFormatedWithAdress_1"> ARGO TRAVEL j.d.o.o. KANFANAR, Trg Marka Zelka 11, 52341 Kanfanar</derivirana_varijabla>
  </DomainObject.Predmet.ProtustrankaFormatedWithAdress>
  <DomainObject.Predmet.ProtustrankaFormatedWithAdressOIB>
    <izvorni_sadrzaj> ARGO TRAVEL j.d.o.o. KANFANAR, OIB 29251603194, Trg Marka Zelka 11, 52341 Kanfanar</izvorni_sadrzaj>
    <derivirana_varijabla naziv="DomainObject.Predmet.ProtustrankaFormatedWithAdressOIB_1"> ARGO TRAVEL j.d.o.o. KANFANAR, OIB 29251603194, Trg Marka Zelka 11, 52341 Kanfanar</derivirana_varijabla>
  </DomainObject.Predmet.ProtustrankaFormatedWithAdressOIB>
  <DomainObject.Predmet.ProtustrankaWithAdress>
    <izvorni_sadrzaj>ARGO TRAVEL j.d.o.o. KANFANAR Trg Marka Zelka 11, 52341 Kanfanar</izvorni_sadrzaj>
    <derivirana_varijabla naziv="DomainObject.Predmet.ProtustrankaWithAdress_1">ARGO TRAVEL j.d.o.o. KANFANAR Trg Marka Zelka 11, 52341 Kanfanar</derivirana_varijabla>
  </DomainObject.Predmet.ProtustrankaWithAdress>
  <DomainObject.Predmet.ProtustrankaWithAdressOIB>
    <izvorni_sadrzaj>ARGO TRAVEL j.d.o.o. KANFANAR, OIB 29251603194, Trg Marka Zelka 11, 52341 Kanfanar</izvorni_sadrzaj>
    <derivirana_varijabla naziv="DomainObject.Predmet.ProtustrankaWithAdressOIB_1">ARGO TRAVEL j.d.o.o. KANFANAR, OIB 29251603194, Trg Marka Zelka 11, 52341 Kanfanar</derivirana_varijabla>
  </DomainObject.Predmet.ProtustrankaWithAdressOIB>
  <DomainObject.Predmet.ProtustrankaNazivFormated>
    <izvorni_sadrzaj>ARGO TRAVEL j.d.o.o. KANFANAR</izvorni_sadrzaj>
    <derivirana_varijabla naziv="DomainObject.Predmet.ProtustrankaNazivFormated_1">ARGO TRAVEL j.d.o.o. KANFANAR</derivirana_varijabla>
  </DomainObject.Predmet.ProtustrankaNazivFormated>
  <DomainObject.Predmet.ProtustrankaNazivFormatedOIB>
    <izvorni_sadrzaj>ARGO TRAVEL j.d.o.o. KANFANAR, OIB 29251603194</izvorni_sadrzaj>
    <derivirana_varijabla naziv="DomainObject.Predmet.ProtustrankaNazivFormatedOIB_1">ARGO TRAVEL j.d.o.o. KANFANAR, OIB 29251603194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22239.81</izvorni_sadrzaj>
    <derivirana_varijabla naziv="DomainObject.Predmet.TrenutnaVrijednost_1">22239.81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ARGO TRAVEL j.d.o.o. KANFANAR</item>
    </izvorni_sadrzaj>
    <derivirana_varijabla naziv="DomainObject.Predmet.ProtuStrankaListFormated_1">
      <item>ARGO TRAVEL j.d.o.o. KANFANAR</item>
    </derivirana_varijabla>
  </DomainObject.Predmet.ProtuStrankaListFormated>
  <DomainObject.Predmet.ProtuStrankaListFormatedOIB>
    <izvorni_sadrzaj>
      <item>ARGO TRAVEL j.d.o.o. KANFANAR, OIB 29251603194</item>
    </izvorni_sadrzaj>
    <derivirana_varijabla naziv="DomainObject.Predmet.ProtuStrankaListFormatedOIB_1">
      <item>ARGO TRAVEL j.d.o.o. KANFANAR, OIB 29251603194</item>
    </derivirana_varijabla>
  </DomainObject.Predmet.ProtuStrankaListFormatedOIB>
  <DomainObject.Predmet.ProtuStrankaListFormatedWithAdress>
    <izvorni_sadrzaj>
      <item>ARGO TRAVEL j.d.o.o. KANFANAR, Trg Marka Zelka 11, 52341 Kanfanar</item>
    </izvorni_sadrzaj>
    <derivirana_varijabla naziv="DomainObject.Predmet.ProtuStrankaListFormatedWithAdress_1">
      <item>ARGO TRAVEL j.d.o.o. KANFANAR, Trg Marka Zelka 11, 52341 Kanfanar</item>
    </derivirana_varijabla>
  </DomainObject.Predmet.ProtuStrankaListFormatedWithAdress>
  <DomainObject.Predmet.ProtuStrankaListFormatedWithAdressOIB>
    <izvorni_sadrzaj>
      <item>ARGO TRAVEL j.d.o.o. KANFANAR, OIB 29251603194, Trg Marka Zelka 11, 52341 Kanfanar</item>
    </izvorni_sadrzaj>
    <derivirana_varijabla naziv="DomainObject.Predmet.ProtuStrankaListFormatedWithAdressOIB_1">
      <item>ARGO TRAVEL j.d.o.o. KANFANAR, OIB 29251603194, Trg Marka Zelka 11, 52341 Kanfanar</item>
    </derivirana_varijabla>
  </DomainObject.Predmet.ProtuStrankaListFormatedWithAdressOIB>
  <DomainObject.Predmet.ProtuStrankaListNazivFormated>
    <izvorni_sadrzaj>
      <item>ARGO TRAVEL j.d.o.o. KANFANAR</item>
    </izvorni_sadrzaj>
    <derivirana_varijabla naziv="DomainObject.Predmet.ProtuStrankaListNazivFormated_1">
      <item>ARGO TRAVEL j.d.o.o. KANFANAR</item>
    </derivirana_varijabla>
  </DomainObject.Predmet.ProtuStrankaListNazivFormated>
  <DomainObject.Predmet.ProtuStrankaListNazivFormatedOIB>
    <izvorni_sadrzaj>
      <item>ARGO TRAVEL j.d.o.o. KANFANAR, OIB 29251603194</item>
    </izvorni_sadrzaj>
    <derivirana_varijabla naziv="DomainObject.Predmet.ProtuStrankaListNazivFormatedOIB_1">
      <item>ARGO TRAVEL j.d.o.o. KANFANAR, OIB 29251603194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ARGO TRAVEL j.d.o.o. KANFANAR</izvorni_sadrzaj>
    <derivirana_varijabla naziv="DomainObject.Predmet.ProtustrankaIDrugi_1">ARGO TRAVEL j.d.o.o.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ARGO TRAVEL j.d.o.o. KANFANAR, OIB 29251603194, Trg Marka Zelka 11, 52341 Kanfanar</izvorni_sadrzaj>
    <derivirana_varijabla naziv="DomainObject.Predmet.ProtustrankaIDrugiAdressOIB_1">ARGO TRAVEL j.d.o.o. KANFANAR, OIB 29251603194, Trg Marka Zelka 11,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ARGO TRAVEL j.d.o.o. KANFANAR</item>
    </izvorni_sadrzaj>
    <derivirana_varijabla naziv="DomainObject.Predmet.SudioniciListNaziv_1">
      <item>FINANCIJSKA AGENCIJA, RC RIJEKA, PODRUŽNICA PULA, PULA</item>
      <item>ARGO TRAVEL j.d.o.o.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ARGO TRAVEL j.d.o.o. KANFANAR, OIB 29251603194, Trg Marka Zelka 11,52341 Kanfanar</item>
    </izvorni_sadrzaj>
    <derivirana_varijabla naziv="DomainObject.Predmet.SudioniciListAdressOIB_1">
      <item>FINANCIJSKA AGENCIJA, RC RIJEKA, PODRUŽNICA PULA, PULA, OIB 85821130368, Giardini 5,52100 Pula</item>
      <item>ARGO TRAVEL j.d.o.o. KANFANAR, OIB 29251603194, Trg Marka Zelka 11,52341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29251603194</item>
    </izvorni_sadrzaj>
    <derivirana_varijabla naziv="DomainObject.Predmet.SudioniciListNazivOIB_1">
      <item>, OIB 85821130368</item>
      <item>, OIB 29251603194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3604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2017-09-12T12:07:00Z</dcterms:created>
  <dc:creator>Morena Brajuha</dc:creator>
  <dc:description/>
  <cp:keywords/>
  <cp:lastModifiedBy>Sanja Lakošeljac</cp:lastModifiedBy>
  <cp:lastPrinted>2017-09-14T08:31:00Z</cp:lastPrinted>
  <dcterms:modified xmlns:xsi="http://www.w3.org/2001/XMLSchema-instance" xsi:type="dcterms:W3CDTF">2017-09-14T08:31:00Z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