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f0ab" w14:paraId="ea3f0ab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>Zagreb, Amruševa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4A6089">
        <w:t>16</w:t>
      </w:r>
      <w:r w:rsidR="00641FF2">
        <w:t>4</w:t>
      </w:r>
      <w:r w:rsidR="00C25CAA">
        <w:t>3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DE640D">
        <w:t>3</w:t>
      </w:r>
      <w:r w:rsidR="00E5679B" w:rsidRPr="007D2F3E">
        <w:t xml:space="preserve">. </w:t>
      </w:r>
      <w:r w:rsidR="00E8378C">
        <w:t>rujna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C25CAA" w:rsidRPr="00232A9A">
        <w:rPr>
          <w:b/>
        </w:rPr>
        <w:t xml:space="preserve">ČALETA I SINOVI j.d.o.o., </w:t>
      </w:r>
      <w:r w:rsidR="00C25CAA" w:rsidRPr="00232A9A">
        <w:t>OIB: 72863831371,  Zagreb, Savska cesta 97</w:t>
      </w:r>
      <w:r w:rsidRPr="007D2F3E">
        <w:t xml:space="preserve">.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C25CAA">
        <w:t>23.758,18</w:t>
      </w:r>
      <w:r w:rsidRPr="007D2F3E">
        <w:t xml:space="preserve"> 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DE640D">
        <w:t>3</w:t>
      </w:r>
      <w:r w:rsidR="00E5679B" w:rsidRPr="007D2F3E">
        <w:t xml:space="preserve">. </w:t>
      </w:r>
      <w:r w:rsidR="00E8378C">
        <w:t>rujna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p w:rsidRDefault="00325398" w:rsidP="00325398" w:rsidR="00325398" w:rsidRPr="007D2F3E">
      <w:pPr>
        <w:rPr>
          <w:b/>
        </w:rPr>
      </w:pPr>
    </w:p>
    <w:sectPr w:rsidSect="005632E0" w:rsidR="00325398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A93B12">
      <w:rPr>
        <w:b/>
        <w:color w:themeColor="text1" w:val="000000"/>
      </w:rPr>
      <w:t>164</w:t>
    </w:r>
    <w:r w:rsidR="00C25CAA">
      <w:rPr>
        <w:b/>
        <w:color w:themeColor="text1" w:val="000000"/>
      </w:rPr>
      <w:t>3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746C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93B12"/>
    <w:rsid w:val="00AC165C"/>
    <w:rsid w:val="00AC4528"/>
    <w:rsid w:val="00AC77E1"/>
    <w:rsid w:val="00AD027A"/>
    <w:rsid w:val="00B150C0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40D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7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4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46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4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4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7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4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46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4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4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St-1643/2018</izvorni_sadrzaj>
    <derivirana_varijabla naziv="DomainObject.Predmet.OznakaBroj_1">St-1643/2018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ČALETA I SINOVI j.d.o.o. za trgovinu i usluge zastupanog po punomoćniku Gabrijela Čaleta</izvorni_sadrzaj>
    <derivirana_varijabla naziv="DomainObject.Predmet.ProtustrankaFormated_1">  ČALETA I SINOVI j.d.o.o. za trgovinu i usluge zastupanog po punomoćniku Gabrijela Čaleta</derivirana_varijabla>
  </DomainObject.Predmet.ProtustrankaFormated>
  <DomainObject.Predmet.ProtustrankaFormatedOIB>
    <izvorni_sadrzaj>  ČALETA I SINOVI j.d.o.o. za trgovinu i usluge, OIB 72863831371 zastupanog po punomoćniku Gabrijela Čaleta</izvorni_sadrzaj>
    <derivirana_varijabla naziv="DomainObject.Predmet.ProtustrankaFormatedOIB_1">  ČALETA I SINOVI j.d.o.o. za trgovinu i usluge, OIB 72863831371 zastupanog po punomoćniku Gabrijela Čaleta</derivirana_varijabla>
  </DomainObject.Predmet.ProtustrankaFormatedOIB>
  <DomainObject.Predmet.ProtustrankaFormatedWithAdress>
    <izvorni_sadrzaj> ČALETA I SINOVI j.d.o.o. za trgovinu i usluge, Savska cesta 97, 10000 Zagreb zastupanog po punomoćniku Gabrijela Čaleta</izvorni_sadrzaj>
    <derivirana_varijabla naziv="DomainObject.Predmet.ProtustrankaFormatedWithAdress_1"> ČALETA I SINOVI j.d.o.o. za trgovinu i usluge, Savska cesta 97, 10000 Zagreb zastupanog po punomoćniku Gabrijela Čaleta</derivirana_varijabla>
  </DomainObject.Predmet.ProtustrankaFormatedWithAdress>
  <DomainObject.Predmet.ProtustrankaFormatedWithAdressOIB>
    <izvorni_sadrzaj> ČALETA I SINOVI j.d.o.o. za trgovinu i usluge, OIB 72863831371, Savska cesta 97, 10000 Zagreb zastupanog po punomoćniku Gabrijela Čaleta</izvorni_sadrzaj>
    <derivirana_varijabla naziv="DomainObject.Predmet.ProtustrankaFormatedWithAdressOIB_1"> ČALETA I SINOVI j.d.o.o. za trgovinu i usluge, OIB 72863831371, Savska cesta 97, 10000 Zagreb zastupanog po punomoćniku Gabrijela Čaleta</derivirana_varijabla>
  </DomainObject.Predmet.ProtustrankaFormatedWithAdressOIB>
  <DomainObject.Predmet.ProtustrankaWithAdress>
    <izvorni_sadrzaj>ČALETA I SINOVI j.d.o.o. za trgovinu i usluge Savska cesta 97, 10000 Zagreb</izvorni_sadrzaj>
    <derivirana_varijabla naziv="DomainObject.Predmet.ProtustrankaWithAdress_1">ČALETA I SINOVI j.d.o.o. za trgovinu i usluge Savska cesta 97, 10000 Zagreb</derivirana_varijabla>
  </DomainObject.Predmet.ProtustrankaWithAdress>
  <DomainObject.Predmet.ProtustrankaWithAdressOIB>
    <izvorni_sadrzaj>ČALETA I SINOVI j.d.o.o. za trgovinu i usluge, OIB 72863831371, Savska cesta 97, 10000 Zagreb</izvorni_sadrzaj>
    <derivirana_varijabla naziv="DomainObject.Predmet.ProtustrankaWithAdressOIB_1">ČALETA I SINOVI j.d.o.o. za trgovinu i usluge, OIB 72863831371, Savska cesta 97, 10000 Zagreb</derivirana_varijabla>
  </DomainObject.Predmet.ProtustrankaWithAdressOIB>
  <DomainObject.Predmet.ProtustrankaNazivFormated>
    <izvorni_sadrzaj>ČALETA I SINOVI j.d.o.o. za trgovinu i usluge</izvorni_sadrzaj>
    <derivirana_varijabla naziv="DomainObject.Predmet.ProtustrankaNazivFormated_1">ČALETA I SINOVI j.d.o.o. za trgovinu i usluge</derivirana_varijabla>
  </DomainObject.Predmet.ProtustrankaNazivFormated>
  <DomainObject.Predmet.ProtustrankaNazivFormatedOIB>
    <izvorni_sadrzaj>ČALETA I SINOVI j.d.o.o. za trgovinu i usluge, OIB 72863831371</izvorni_sadrzaj>
    <derivirana_varijabla naziv="DomainObject.Predmet.ProtustrankaNazivFormatedOIB_1">ČALETA I SINOVI j.d.o.o. za trgovinu i usluge, OIB 72863831371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ČALETA I SINOVI j.d.o.o. za trgovinu i usluge zastupanog po punomoćniku Gabrijela Čaleta</item>
    </izvorni_sadrzaj>
    <derivirana_varijabla naziv="DomainObject.Predmet.ProtuStrankaListFormated_1">
      <item>ČALETA I SINOVI j.d.o.o. za trgovinu i usluge zastupanog po punomoćniku Gabrijela Čaleta</item>
    </derivirana_varijabla>
  </DomainObject.Predmet.ProtuStrankaListFormated>
  <DomainObject.Predmet.ProtuStrankaListFormatedOIB>
    <izvorni_sadrzaj>
      <item>ČALETA I SINOVI j.d.o.o. za trgovinu i usluge, OIB 72863831371 zastupanog po punomoćniku Gabrijela Čaleta</item>
    </izvorni_sadrzaj>
    <derivirana_varijabla naziv="DomainObject.Predmet.ProtuStrankaListFormatedOIB_1">
      <item>ČALETA I SINOVI j.d.o.o. za trgovinu i usluge, OIB 72863831371 zastupanog po punomoćniku Gabrijela Čaleta</item>
    </derivirana_varijabla>
  </DomainObject.Predmet.ProtuStrankaListFormatedOIB>
  <DomainObject.Predmet.ProtuStrankaListFormatedWithAdress>
    <izvorni_sadrzaj>
      <item>ČALETA I SINOVI j.d.o.o. za trgovinu i usluge, Savska cesta 97, 10000 Zagreb zastupanog po punomoćniku Gabrijela Čaleta</item>
    </izvorni_sadrzaj>
    <derivirana_varijabla naziv="DomainObject.Predmet.ProtuStrankaListFormatedWithAdress_1">
      <item>ČALETA I SINOVI j.d.o.o. za trgovinu i usluge, Savska cesta 97, 10000 Zagreb zastupanog po punomoćniku Gabrijela Čaleta</item>
    </derivirana_varijabla>
  </DomainObject.Predmet.ProtuStrankaListFormatedWithAdress>
  <DomainObject.Predmet.ProtuStrankaListFormatedWithAdressOIB>
    <izvorni_sadrzaj>
      <item>ČALETA I SINOVI j.d.o.o. za trgovinu i usluge, OIB 72863831371, Savska cesta 97, 10000 Zagreb zastupanog po punomoćniku Gabrijela Čaleta</item>
    </izvorni_sadrzaj>
    <derivirana_varijabla naziv="DomainObject.Predmet.ProtuStrankaListFormatedWithAdressOIB_1">
      <item>ČALETA I SINOVI j.d.o.o. za trgovinu i usluge, OIB 72863831371, Savska cesta 97, 10000 Zagreb zastupanog po punomoćniku Gabrijela Čaleta</item>
    </derivirana_varijabla>
  </DomainObject.Predmet.ProtuStrankaListFormatedWithAdressOIB>
  <DomainObject.Predmet.ProtuStrankaListNazivFormated>
    <izvorni_sadrzaj>
      <item>ČALETA I SINOVI j.d.o.o. za trgovinu i usluge</item>
    </izvorni_sadrzaj>
    <derivirana_varijabla naziv="DomainObject.Predmet.ProtuStrankaListNazivFormated_1">
      <item>ČALETA I SINOVI j.d.o.o. za trgovinu i usluge</item>
    </derivirana_varijabla>
  </DomainObject.Predmet.ProtuStrankaListNazivFormated>
  <DomainObject.Predmet.ProtuStrankaListNazivFormatedOIB>
    <izvorni_sadrzaj>
      <item>ČALETA I SINOVI j.d.o.o. za trgovinu i usluge, OIB 72863831371</item>
    </izvorni_sadrzaj>
    <derivirana_varijabla naziv="DomainObject.Predmet.ProtuStrankaListNazivFormatedOIB_1">
      <item>ČALETA I SINOVI j.d.o.o. za trgovinu i usluge, OIB 72863831371</item>
    </derivirana_varijabla>
  </DomainObject.Predmet.ProtuStrankaListNazivFormatedOIB>
  <DomainObject.Predmet.OstaliListFormated>
    <izvorni_sadrzaj>
      <item>Gabrijela Čaleta punomoćnik sudionika u postupku ČALETA I SINOVI j.d.o.o. za trgovinu i usluge</item>
    </izvorni_sadrzaj>
    <derivirana_varijabla naziv="DomainObject.Predmet.OstaliListFormated_1">
      <item>Gabrijela Čaleta punomoćnik sudionika u postupku ČALETA I SINOVI j.d.o.o. za trgovinu i usluge</item>
    </derivirana_varijabla>
  </DomainObject.Predmet.OstaliListFormated>
  <DomainObject.Predmet.OstaliListFormatedOIB>
    <izvorni_sadrzaj>
      <item>Gabrijela Čaleta, OIB 79363865696 punomoćnik sudionika u postupku ČALETA I SINOVI j.d.o.o. za trgovinu i usluge</item>
    </izvorni_sadrzaj>
    <derivirana_varijabla naziv="DomainObject.Predmet.OstaliListFormatedOIB_1">
      <item>Gabrijela Čaleta, OIB 79363865696 punomoćnik sudionika u postupku ČALETA I SINOVI j.d.o.o. za trgovinu i usluge</item>
    </derivirana_varijabla>
  </DomainObject.Predmet.OstaliListFormatedOIB>
  <DomainObject.Predmet.OstaliListFormatedWithAdress>
    <izvorni_sadrzaj>
      <item>Gabrijela Čaleta, Kučerina 50, 10000 Zagreb punomoćnik sudionika u postupku ČALETA I SINOVI j.d.o.o. za trgovinu i usluge</item>
    </izvorni_sadrzaj>
    <derivirana_varijabla naziv="DomainObject.Predmet.OstaliListFormatedWithAdress_1">
      <item>Gabrijela Čaleta, Kučerina 50, 10000 Zagreb punomoćnik sudionika u postupku ČALETA I SINOVI j.d.o.o. za trgovinu i usluge</item>
    </derivirana_varijabla>
  </DomainObject.Predmet.OstaliListFormatedWithAdress>
  <DomainObject.Predmet.OstaliListFormatedWithAdressOIB>
    <izvorni_sadrzaj>
      <item>Gabrijela Čaleta, OIB 79363865696, Kučerina 50, 10000 Zagreb punomoćnik sudionika u postupku ČALETA I SINOVI j.d.o.o. za trgovinu i usluge</item>
    </izvorni_sadrzaj>
    <derivirana_varijabla naziv="DomainObject.Predmet.OstaliListFormatedWithAdressOIB_1">
      <item>Gabrijela Čaleta, OIB 79363865696, Kučerina 50, 10000 Zagreb punomoćnik sudionika u postupku ČALETA I SINOVI j.d.o.o. za trgovinu i usluge</item>
    </derivirana_varijabla>
  </DomainObject.Predmet.OstaliListFormatedWithAdressOIB>
  <DomainObject.Predmet.OstaliListNazivFormated>
    <izvorni_sadrzaj>
      <item>Gabrijela Čaleta</item>
    </izvorni_sadrzaj>
    <derivirana_varijabla naziv="DomainObject.Predmet.OstaliListNazivFormated_1">
      <item>Gabrijela Čaleta</item>
    </derivirana_varijabla>
  </DomainObject.Predmet.OstaliListNazivFormated>
  <DomainObject.Predmet.OstaliListNazivFormatedOIB>
    <izvorni_sadrzaj>
      <item>Gabrijela Čaleta, OIB 79363865696</item>
    </izvorni_sadrzaj>
    <derivirana_varijabla naziv="DomainObject.Predmet.OstaliListNazivFormatedOIB_1">
      <item>Gabrijela Čaleta, OIB 79363865696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ČALETA I SINOVI j.d.o.o. za trgovinu i usluge</izvorni_sadrzaj>
    <derivirana_varijabla naziv="DomainObject.Predmet.ProtustrankaIDrugi_1">ČALETA I SINOVI j.d.o.o.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ČALETA I SINOVI j.d.o.o. za trgovinu i usluge, OIB 72863831371, Savska cesta 97, 10000 Zagreb</izvorni_sadrzaj>
    <derivirana_varijabla naziv="DomainObject.Predmet.ProtustrankaIDrugiAdressOIB_1">ČALETA I SINOVI j.d.o.o. za trgovinu i usluge, OIB 72863831371, Savska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ČALETA I SINOVI j.d.o.o. za trgovinu i usluge</item>
      <item>Gabrijela Čaleta</item>
    </izvorni_sadrzaj>
    <derivirana_varijabla naziv="DomainObject.Predmet.SudioniciListNaziv_1">
      <item>FINA Regionalni centar Zagreb</item>
      <item>ČALETA I SINOVI j.d.o.o. za trgovinu i usluge</item>
      <item>Gabrijela Čaleta</item>
    </derivirana_varijabla>
  </DomainObject.Predmet.SudioniciListNaziv>
  <DomainObject.Predmet.SudioniciListAdressOIB>
    <izvorni_sadrzaj>
      <item>FINA Regionalni centar Zagreb, OIB 85821130368</item>
      <item>ČALETA I SINOVI j.d.o.o. za trgovinu i usluge, OIB 72863831371, Savska cesta 97,10000 Zagreb</item>
      <item>Gabrijela Čaleta, OIB 79363865696, Kučerina 50,10000 Zagreb</item>
    </izvorni_sadrzaj>
    <derivirana_varijabla naziv="DomainObject.Predmet.SudioniciListAdressOIB_1">
      <item>FINA Regionalni centar Zagreb, OIB 85821130368</item>
      <item>ČALETA I SINOVI j.d.o.o. za trgovinu i usluge, OIB 72863831371, Savska cesta 97,10000 Zagreb</item>
      <item>Gabrijela Čaleta, OIB 79363865696, Kučerina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72863831371</item>
      <item>, OIB 79363865696</item>
    </izvorni_sadrzaj>
    <derivirana_varijabla naziv="DomainObject.Predmet.SudioniciListNazivOIB_1">
      <item>, OIB 85821130368</item>
      <item>, OIB 72863831371</item>
      <item>, OIB 79363865696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1306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2018-07-13T08:03:00Z</dcterms:created>
  <dc:creator>ilukac</dc:creator>
  <cp:lastModifiedBy>Irena Benko</cp:lastModifiedBy>
  <cp:lastPrinted>2016-04-18T06:46:00Z</cp:lastPrinted>
  <dcterms:modified xmlns:xsi="http://www.w3.org/2001/XMLSchema-instance" xsi:type="dcterms:W3CDTF">2018-09-03T11:55:00Z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