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6d0f" w14:paraId="7336d0f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27718C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27718C">
                    <w:rPr>
                      <w:sz w:val="22"/>
                      <w:szCs w:val="22"/>
                    </w:rPr>
                    <w:t>83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27718C">
                    <w:rPr>
                      <w:sz w:val="22"/>
                      <w:szCs w:val="22"/>
                    </w:rPr>
                    <w:t>13</w:t>
                  </w:r>
                  <w:r w:rsidR="000B71F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0B71F4" w:rsidP="00CD5369" w:rsidR="00CD5369" w:rsidRPr="00CD5369">
      <w:pPr>
        <w:jc w:val="center"/>
      </w:pPr>
      <w:r>
        <w:t xml:space="preserve"> 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A90EB4">
        <w:t xml:space="preserve">Financijske agencije, RC Zagreb, Podružnica Zagreb, Svibanjskih žrtava 1995. broj 1, nad dužnikom </w:t>
      </w:r>
      <w:r w:rsidR="00E94281">
        <w:t xml:space="preserve">ROGARIO T j.d.o.o. OIB: 45999221710, MBS: 080965111, Zagreb, Vijenac </w:t>
      </w:r>
      <w:proofErr w:type="spellStart"/>
      <w:r w:rsidR="00E94281">
        <w:t>Frane</w:t>
      </w:r>
      <w:proofErr w:type="spellEnd"/>
      <w:r w:rsidR="00E94281">
        <w:t xml:space="preserve"> Gotovca 1</w:t>
      </w:r>
      <w:r w:rsidR="00A90EB4">
        <w:t>,</w:t>
      </w:r>
      <w:r w:rsidRPr="00CD5369">
        <w:t xml:space="preserve"> </w:t>
      </w:r>
      <w:r w:rsidR="0027718C">
        <w:t>30</w:t>
      </w:r>
      <w:r w:rsidR="00BE2DF5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F24349">
        <w:t>Davor Lamza, OIB: 55486063770, Osijek, Zagrebačka 7</w:t>
      </w:r>
      <w:r w:rsidR="0027718C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E94281">
        <w:t xml:space="preserve">ROGARIO T j.d.o.o. OIB: 45999221710, MBS: 080965111, Zagreb, Vijenac </w:t>
      </w:r>
      <w:proofErr w:type="spellStart"/>
      <w:r w:rsidR="00E94281">
        <w:t>Frane</w:t>
      </w:r>
      <w:proofErr w:type="spellEnd"/>
      <w:r w:rsidR="00E94281">
        <w:t xml:space="preserve"> Gotovca 1</w:t>
      </w:r>
      <w:r w:rsidR="000B71F4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27718C">
        <w:t xml:space="preserve"> </w:t>
      </w:r>
      <w:r w:rsidR="00F24349">
        <w:t>,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27718C">
        <w:t>8</w:t>
      </w:r>
      <w:r w:rsidR="00F24349">
        <w:t>7</w:t>
      </w:r>
      <w:r w:rsidR="00757841">
        <w:t>/2017-</w:t>
      </w:r>
      <w:r w:rsidR="0027718C">
        <w:t>2</w:t>
      </w:r>
      <w:r w:rsidR="009B0F1B">
        <w:t xml:space="preserve"> od </w:t>
      </w:r>
      <w:r w:rsidR="0027718C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F24349">
        <w:t xml:space="preserve">Davor Lamza, </w:t>
      </w:r>
      <w:r w:rsidR="00F24349">
        <w:t>iz Osijeka</w:t>
      </w:r>
      <w:r w:rsidR="00F24349">
        <w:t>, Zagrebačka 7</w:t>
      </w:r>
      <w:r w:rsidR="00F24349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 xml:space="preserve">o svoje pisano izvješće i </w:t>
      </w:r>
      <w:proofErr w:type="spellStart"/>
      <w:r w:rsidR="000751B0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DB4E2B">
        <w:t>, te je postavio zahtjev za isplatu nagrade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7718C">
        <w:t>30</w:t>
      </w:r>
      <w:r w:rsidR="000751B0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0751B0" w:rsidP="00617416" w:rsidR="000751B0" w:rsidRPr="00617416">
      <w:pPr>
        <w:jc w:val="both"/>
      </w:pP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27718C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3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B4E2B">
      <w:t>10 St-11</w:t>
    </w:r>
    <w:r w:rsidR="0027718C">
      <w:t>8</w:t>
    </w:r>
    <w:r w:rsidR="00F24349">
      <w:t>7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B71F4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18C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0EB4"/>
    <w:rsid w:val="00A91489"/>
    <w:rsid w:val="00A924F5"/>
    <w:rsid w:val="00AB601F"/>
    <w:rsid w:val="00AB6394"/>
    <w:rsid w:val="00AC3C30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2B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281"/>
    <w:rsid w:val="00E94DDC"/>
    <w:rsid w:val="00EA2144"/>
    <w:rsid w:val="00EB271D"/>
    <w:rsid w:val="00EC3792"/>
    <w:rsid w:val="00F00D98"/>
    <w:rsid w:val="00F14D32"/>
    <w:rsid w:val="00F15D64"/>
    <w:rsid w:val="00F2434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CD98F-C594-4931-AD0D-A66418B03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414</properties:Words>
  <properties:Characters>2279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2018-07-30T08:25:00Z</dcterms:created>
  <dc:creator>banka</dc:creator>
  <cp:lastModifiedBy>Snježana Andrijanić</cp:lastModifiedBy>
  <cp:lastPrinted>2018-07-30T08:25:00Z</cp:lastPrinted>
  <dcterms:modified xmlns:xsi="http://www.w3.org/2001/XMLSchema-instance" xsi:type="dcterms:W3CDTF">2018-07-30T08:25:00Z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