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5074" w14:paraId="4575074" w:rsidRDefault="00CE0207" w:rsidP="00CE0207" w:rsidR="00CE020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0207" w:rsidP="00CE0207" w:rsidR="00CE020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E0207" w:rsidP="00CE0207" w:rsidR="00CE020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E0207" w:rsidP="00CE0207" w:rsidR="00CE020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E0207" w:rsidP="00CE0207" w:rsidR="00CE020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E0207" w:rsidP="00CE0207" w:rsidR="00CE020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E0207" w:rsidP="00CE0207" w:rsidR="00CE0207" w:rsidRPr="005D578C">
      <w:pPr>
        <w:jc w:val="center"/>
        <w:rPr>
          <w:rFonts w:cs="Times New Roman" w:eastAsia="Times New Roman"/>
          <w:szCs w:val="24"/>
        </w:rPr>
      </w:pPr>
    </w:p>
    <w:p w:rsidRDefault="00CE0207" w:rsidP="00CE0207" w:rsidR="00CE020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E0207" w:rsidP="00CE0207" w:rsidR="00CE0207" w:rsidRPr="005D578C">
      <w:pPr>
        <w:rPr>
          <w:rFonts w:cs="Times New Roman" w:eastAsia="Times New Roman"/>
          <w:szCs w:val="24"/>
        </w:rPr>
      </w:pPr>
    </w:p>
    <w:p w:rsidRDefault="00CE0207" w:rsidP="00CE0207" w:rsidR="00CE0207" w:rsidRPr="00CE0207">
      <w:pPr>
        <w:ind w:firstLine="708"/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„JULES VERNE KLUB“, Pazin, Stari trg 8, OIB 99</w:t>
      </w:r>
      <w:r w:rsidR="00936383">
        <w:rPr>
          <w:rFonts w:cs="Times New Roman" w:eastAsia="Times New Roman"/>
          <w:szCs w:val="24"/>
        </w:rPr>
        <w:t>039908016, reg. br. 18000504, 19</w:t>
      </w:r>
      <w:r>
        <w:rPr>
          <w:rFonts w:cs="Times New Roman" w:eastAsia="Times New Roman"/>
          <w:szCs w:val="24"/>
        </w:rPr>
        <w:t>. travnja 2016.</w:t>
      </w:r>
    </w:p>
    <w:p w:rsidRDefault="00CE0207" w:rsidP="00CE0207" w:rsidR="00CE0207" w:rsidRPr="005D578C">
      <w:pPr>
        <w:rPr>
          <w:rFonts w:cs="Times New Roman" w:eastAsia="Times New Roman"/>
          <w:szCs w:val="24"/>
        </w:rPr>
      </w:pPr>
    </w:p>
    <w:p w:rsidRDefault="00CE0207" w:rsidP="00CE0207" w:rsidR="00CE020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E0207" w:rsidP="00CE0207" w:rsidR="00CE0207" w:rsidRPr="005D578C">
      <w:pPr>
        <w:rPr>
          <w:rFonts w:cs="Times New Roman" w:eastAsia="Times New Roman"/>
          <w:szCs w:val="24"/>
        </w:rPr>
      </w:pPr>
    </w:p>
    <w:p w:rsidRDefault="00CE0207" w:rsidP="00CE0207" w:rsidR="00CE0207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„JULES VERNE KLUB“, Pazin, Stari trg 8, OIB 99039908016, reg. br. 18000504.</w:t>
      </w:r>
    </w:p>
    <w:p w:rsidRDefault="00CE0207" w:rsidP="00CE0207" w:rsidR="00CE0207" w:rsidRPr="005D578C">
      <w:pPr>
        <w:ind w:firstLine="709"/>
        <w:rPr>
          <w:rFonts w:cs="Times New Roman" w:eastAsia="Times New Roman"/>
          <w:szCs w:val="24"/>
        </w:rPr>
      </w:pPr>
    </w:p>
    <w:p w:rsidRDefault="00CE0207" w:rsidP="00CE0207" w:rsidR="00CE0207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520EE8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CE0207" w:rsidP="00CE0207" w:rsidR="00CE0207">
      <w:pPr>
        <w:ind w:firstLine="708"/>
        <w:rPr>
          <w:rFonts w:cs="Times New Roman" w:eastAsia="Times New Roman"/>
          <w:szCs w:val="20"/>
        </w:rPr>
      </w:pPr>
    </w:p>
    <w:p w:rsidRDefault="00CE0207" w:rsidP="00CE0207" w:rsidR="00CE020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„JULES VERNE KLUB“, Pazin, Stari trg 8, OIB 99039908016, reg. br. 18000504.</w:t>
      </w:r>
    </w:p>
    <w:p w:rsidRDefault="00CE0207" w:rsidP="00CE0207" w:rsidR="00CE0207">
      <w:pPr>
        <w:ind w:firstLine="709"/>
        <w:rPr>
          <w:rFonts w:cs="Times New Roman" w:eastAsia="Times New Roman"/>
          <w:szCs w:val="24"/>
        </w:rPr>
      </w:pPr>
    </w:p>
    <w:p w:rsidRDefault="00CE0207" w:rsidP="00CE0207" w:rsidR="00CE020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„JULES VERNE KLUB“, Pazin, Stari trg 8, OIB 99039908016, reg. br. 18000504, iz Registra udruga u Republici Hrvatskoj.</w:t>
      </w:r>
    </w:p>
    <w:p w:rsidRDefault="00CE0207" w:rsidP="00CE0207" w:rsidR="00CE0207">
      <w:pPr>
        <w:rPr>
          <w:rFonts w:cs="Times New Roman" w:eastAsia="Times New Roman"/>
          <w:szCs w:val="24"/>
        </w:rPr>
      </w:pPr>
    </w:p>
    <w:p w:rsidRDefault="00CE0207" w:rsidP="00CE0207" w:rsidR="00CE0207" w:rsidRPr="005D578C">
      <w:pPr>
        <w:rPr>
          <w:rFonts w:cs="Times New Roman" w:eastAsia="Times New Roman"/>
          <w:szCs w:val="24"/>
        </w:rPr>
      </w:pPr>
    </w:p>
    <w:p w:rsidRDefault="00CE0207" w:rsidP="00CE0207" w:rsidR="00CE020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E0207" w:rsidP="00CE0207" w:rsidR="00CE0207">
      <w:pPr>
        <w:ind w:firstLine="708"/>
        <w:rPr>
          <w:rFonts w:cs="Times New Roman" w:eastAsia="Times New Roman"/>
          <w:szCs w:val="24"/>
        </w:rPr>
      </w:pPr>
    </w:p>
    <w:p w:rsidRDefault="00CE0207" w:rsidP="00255B38" w:rsidR="00CE0207" w:rsidRPr="00CE0207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„JULES VERNE KLUB“, Pazin. </w:t>
      </w:r>
      <w:r>
        <w:rPr>
          <w:rFonts w:eastAsiaTheme="minorHAnsi"/>
          <w:lang w:eastAsia="en-US"/>
        </w:rPr>
        <w:t xml:space="preserve">Kako su za to bile ispunjene pretpostavke predviđene čl. 428. Stečajnog zakona, </w:t>
      </w:r>
      <w:r w:rsidR="00255B38">
        <w:rPr>
          <w:rFonts w:eastAsiaTheme="minorHAnsi"/>
          <w:lang w:eastAsia="en-US"/>
        </w:rPr>
        <w:t xml:space="preserve">i to da dužnik </w:t>
      </w:r>
      <w:r w:rsidR="00255B38" w:rsidRPr="00FB2CA9">
        <w:t xml:space="preserve">nema zaposlenih, </w:t>
      </w:r>
      <w:r w:rsidR="00255B38">
        <w:t>da u</w:t>
      </w:r>
      <w:r w:rsidR="00255B38" w:rsidRPr="00FB2CA9">
        <w:t xml:space="preserve"> Očevidniku redoslijeda osnova za plaćanje ima evidentirane neizvršene osnove za plaćanje u neprekinutom razdoblju </w:t>
      </w:r>
      <w:r w:rsidR="00255B38">
        <w:t xml:space="preserve">duljem od 120 dana i da za dužnika </w:t>
      </w:r>
      <w:r w:rsidR="00255B38" w:rsidRPr="00FB2CA9">
        <w:t>nisu ispunjene pretpostavke za pokretanje drugog postupka radi brisanja iz registra</w:t>
      </w:r>
      <w:r w:rsidR="00255B38">
        <w:t>, što je utvrđeno uvidom u zahtjev Financijske agencije i registar udruga za dužnika</w:t>
      </w:r>
      <w:r w:rsidR="00255B38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sud je rješenjem posl. br. 11 St-218/2015-3 od 17. studenog 2015. pokrenuo skraćeni 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 xml:space="preserve">ona, na mrežnoj stranici e-Oglasna ploča sudova </w:t>
      </w:r>
      <w:r w:rsidR="00255B38">
        <w:rPr>
          <w:rFonts w:cs="Times New Roman" w:eastAsia="Times New Roman"/>
          <w:szCs w:val="24"/>
        </w:rPr>
        <w:t xml:space="preserve">20. studenog 2015. </w:t>
      </w:r>
      <w:r>
        <w:rPr>
          <w:rFonts w:cs="Times New Roman" w:eastAsia="Times New Roman"/>
          <w:szCs w:val="24"/>
        </w:rPr>
        <w:t>objavio oglas posl. br. 11 St-218/2015-4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</w:t>
      </w:r>
      <w:r>
        <w:rPr>
          <w:rFonts w:cs="Times New Roman" w:eastAsia="Times New Roman"/>
          <w:szCs w:val="24"/>
        </w:rPr>
        <w:lastRenderedPageBreak/>
        <w:t xml:space="preserve">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E0207" w:rsidP="00CE0207" w:rsidR="00CE020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E0207" w:rsidP="00CE0207" w:rsidR="00CE0207" w:rsidRPr="005D578C">
      <w:pPr>
        <w:rPr>
          <w:rFonts w:cs="Times New Roman" w:eastAsia="Times New Roman"/>
          <w:szCs w:val="24"/>
        </w:rPr>
      </w:pPr>
    </w:p>
    <w:p w:rsidRDefault="00CE0207" w:rsidP="00CE0207" w:rsidR="00CE020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 w:rsidR="00936383">
        <w:rPr>
          <w:rFonts w:cs="Times New Roman" w:eastAsia="Times New Roman"/>
          <w:szCs w:val="24"/>
        </w:rPr>
        <w:t xml:space="preserve"> 19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E0207" w:rsidP="00CE0207" w:rsidR="00CE0207" w:rsidRPr="005D578C">
      <w:pPr>
        <w:jc w:val="center"/>
        <w:rPr>
          <w:rFonts w:cs="Times New Roman" w:eastAsia="Times New Roman"/>
          <w:szCs w:val="24"/>
        </w:rPr>
      </w:pPr>
    </w:p>
    <w:p w:rsidRDefault="00CE0207" w:rsidP="00CE0207" w:rsidR="00CE020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E0207" w:rsidP="00CE0207" w:rsidR="00CE020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7C3B6D">
        <w:rPr>
          <w:rFonts w:cs="Times New Roman" w:eastAsia="Times New Roman"/>
          <w:szCs w:val="24"/>
        </w:rPr>
        <w:t>, v. r.</w:t>
      </w:r>
    </w:p>
    <w:p w:rsidRDefault="00CE0207" w:rsidP="00CE0207" w:rsidR="00CE0207">
      <w:pPr>
        <w:jc w:val="left"/>
        <w:rPr>
          <w:rFonts w:cs="Times New Roman" w:eastAsia="Times New Roman"/>
          <w:szCs w:val="24"/>
        </w:rPr>
      </w:pPr>
    </w:p>
    <w:p w:rsidRDefault="00CE0207" w:rsidP="00CE0207" w:rsidR="00CE0207" w:rsidRPr="005D578C">
      <w:pPr>
        <w:jc w:val="left"/>
        <w:rPr>
          <w:rFonts w:cs="Times New Roman" w:eastAsia="Times New Roman"/>
          <w:szCs w:val="24"/>
        </w:rPr>
      </w:pPr>
    </w:p>
    <w:p w:rsidRDefault="00CE0207" w:rsidP="00CE0207" w:rsidR="00CE020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E0207" w:rsidP="00CE0207" w:rsidR="00CE0207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CE0207" w:rsidP="00CE0207" w:rsidR="00CE02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E0207" w:rsidP="00CE0207" w:rsidR="00CE0207">
      <w:pPr>
        <w:rPr>
          <w:rFonts w:cs="Times New Roman" w:eastAsia="Times New Roman"/>
          <w:szCs w:val="24"/>
        </w:rPr>
      </w:pPr>
    </w:p>
    <w:p w:rsidRDefault="00CE0207" w:rsidP="00CE0207" w:rsidR="00CE0207" w:rsidRPr="005D578C">
      <w:pPr>
        <w:rPr>
          <w:rFonts w:cs="Times New Roman" w:eastAsia="Times New Roman"/>
          <w:szCs w:val="24"/>
        </w:rPr>
      </w:pPr>
    </w:p>
    <w:p w:rsidRDefault="00CE0207" w:rsidP="00CE0207" w:rsidR="00CE020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E0207" w:rsidP="00CE0207" w:rsidR="00CE02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E0207" w:rsidP="00CE0207" w:rsidR="00CE02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„JULES VERNE KLUB“, Pazin, Stari trg 8, </w:t>
      </w:r>
    </w:p>
    <w:p w:rsidRDefault="00CE0207" w:rsidP="00CE0207" w:rsidR="00CE020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E0207" w:rsidP="00CE0207" w:rsidR="00CE02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E0207" w:rsidP="00CE0207" w:rsidR="00CE020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Radijana Trobonjača, Opatija, M. Tita 49,</w:t>
      </w:r>
    </w:p>
    <w:p w:rsidRDefault="00CE0207" w:rsidP="00CE0207" w:rsidR="00CE02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CE0207" w:rsidP="00CE0207" w:rsidR="00CE02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 xml:space="preserve">, Pula, Splitska 14 – radi zabilježbe otvaranja </w:t>
      </w:r>
      <w:r w:rsidR="00936383">
        <w:rPr>
          <w:rFonts w:cs="Times New Roman" w:eastAsia="Times New Roman"/>
          <w:szCs w:val="24"/>
        </w:rPr>
        <w:t>skraćenog stečajnog postupka u r</w:t>
      </w:r>
      <w:r>
        <w:rPr>
          <w:rFonts w:cs="Times New Roman" w:eastAsia="Times New Roman"/>
          <w:szCs w:val="24"/>
        </w:rPr>
        <w:t>egistru udruga,</w:t>
      </w:r>
    </w:p>
    <w:p w:rsidRDefault="00CE0207" w:rsidP="00CE0207" w:rsidR="00CE02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</w:t>
      </w:r>
      <w:r w:rsidR="00936383">
        <w:rPr>
          <w:rFonts w:cs="Times New Roman" w:eastAsia="Times New Roman"/>
          <w:szCs w:val="24"/>
        </w:rPr>
        <w:t>sanja dužnika iz r</w:t>
      </w:r>
      <w:r>
        <w:rPr>
          <w:rFonts w:cs="Times New Roman" w:eastAsia="Times New Roman"/>
          <w:szCs w:val="24"/>
        </w:rPr>
        <w:t>egistra udruga.</w:t>
      </w:r>
    </w:p>
    <w:p w:rsidRDefault="00CE0207" w:rsidP="00CE0207" w:rsidR="00CE0207"/>
    <w:p w:rsidRDefault="00CE0207" w:rsidP="00CE0207" w:rsidR="00CE0207"/>
    <w:p w:rsidRDefault="00CE0207" w:rsidP="00CE0207" w:rsidR="00CE0207"/>
    <w:p w:rsidRDefault="00CE0207" w:rsidP="00CE0207" w:rsidR="00CE0207"/>
    <w:p w:rsidRDefault="00CE0207" w:rsidP="00CE0207" w:rsidR="00CE0207"/>
    <w:p w:rsidRDefault="00CE0207" w:rsidP="00CE0207" w:rsidR="00CE0207"/>
    <w:p w:rsidRDefault="00CE0207" w:rsidP="00CE0207" w:rsidR="00CE0207"/>
    <w:p w:rsidRDefault="00CE0207" w:rsidP="00CE0207" w:rsidR="00CE0207"/>
    <w:p w:rsidRDefault="00CE0207" w:rsidP="00CE0207" w:rsidR="00CE0207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BAC" w:rsidP="00CE0207" w:rsidR="00165BAC">
      <w:r>
        <w:separator/>
      </w:r>
    </w:p>
  </w:endnote>
  <w:endnote w:id="0" w:type="continuationSeparator">
    <w:p w:rsidRDefault="00165BAC" w:rsidP="00CE0207" w:rsidR="00165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BAC" w:rsidP="00CE0207" w:rsidR="00165BAC">
      <w:r>
        <w:separator/>
      </w:r>
    </w:p>
  </w:footnote>
  <w:footnote w:id="0" w:type="continuationSeparator">
    <w:p w:rsidRDefault="00165BAC" w:rsidP="00CE0207" w:rsidR="00165B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207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C6D6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St-218/2015-8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207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2 St-218/2015-8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070"/>
    <w:rsid w:val="00165BAC"/>
    <w:rsid w:val="00255B38"/>
    <w:rsid w:val="003C6D6F"/>
    <w:rsid w:val="004F5027"/>
    <w:rsid w:val="00616FCB"/>
    <w:rsid w:val="007C3B6D"/>
    <w:rsid w:val="00936383"/>
    <w:rsid w:val="00BB3070"/>
    <w:rsid w:val="00CE020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020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020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020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2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020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02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020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6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D6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6D6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6D6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6D6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020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020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020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2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020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02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020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6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D6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6D6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6D6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6D6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JULES VERNE KLUB, PAZIN</izvorni_sadrzaj>
    <derivirana_varijabla naziv="DomainObject.Predmet.ProtustrankaFormated_1">  JULES VERNE KLUB, PAZIN</derivirana_varijabla>
  </DomainObject.Predmet.ProtustrankaFormated>
  <DomainObject.Predmet.ProtustrankaFormatedOIB>
    <izvorni_sadrzaj>  JULES VERNE KLUB, PAZIN, OIB 99039908016</izvorni_sadrzaj>
    <derivirana_varijabla naziv="DomainObject.Predmet.ProtustrankaFormatedOIB_1">  JULES VERNE KLUB, PAZIN, OIB 99039908016</derivirana_varijabla>
  </DomainObject.Predmet.ProtustrankaFormatedOIB>
  <DomainObject.Predmet.ProtustrankaFormatedWithAdress>
    <izvorni_sadrzaj> JULES VERNE KLUB, PAZIN, Stari trg 8, 52000 Pazin</izvorni_sadrzaj>
    <derivirana_varijabla naziv="DomainObject.Predmet.ProtustrankaFormatedWithAdress_1"> JULES VERNE KLUB, PAZIN, Stari trg 8, 52000 Pazin</derivirana_varijabla>
  </DomainObject.Predmet.ProtustrankaFormatedWithAdress>
  <DomainObject.Predmet.ProtustrankaFormatedWithAdressOIB>
    <izvorni_sadrzaj> JULES VERNE KLUB, PAZIN, OIB 99039908016, Stari trg 8, 52000 Pazin</izvorni_sadrzaj>
    <derivirana_varijabla naziv="DomainObject.Predmet.ProtustrankaFormatedWithAdressOIB_1"> JULES VERNE KLUB, PAZIN, OIB 99039908016, Stari trg 8, 52000 Pazin</derivirana_varijabla>
  </DomainObject.Predmet.ProtustrankaFormatedWithAdressOIB>
  <DomainObject.Predmet.ProtustrankaWithAdress>
    <izvorni_sadrzaj>JULES VERNE KLUB, PAZIN Stari trg 8, 52000 Pazin</izvorni_sadrzaj>
    <derivirana_varijabla naziv="DomainObject.Predmet.ProtustrankaWithAdress_1">JULES VERNE KLUB, PAZIN Stari trg 8, 52000 Pazin</derivirana_varijabla>
  </DomainObject.Predmet.ProtustrankaWithAdress>
  <DomainObject.Predmet.ProtustrankaWithAdressOIB>
    <izvorni_sadrzaj>JULES VERNE KLUB, PAZIN, OIB 99039908016, Stari trg 8, 52000 Pazin</izvorni_sadrzaj>
    <derivirana_varijabla naziv="DomainObject.Predmet.ProtustrankaWithAdressOIB_1">JULES VERNE KLUB, PAZIN, OIB 99039908016, Stari trg 8, 52000 Pazin</derivirana_varijabla>
  </DomainObject.Predmet.ProtustrankaWithAdressOIB>
  <DomainObject.Predmet.ProtustrankaNazivFormated>
    <izvorni_sadrzaj>JULES VERNE KLUB, PAZIN</izvorni_sadrzaj>
    <derivirana_varijabla naziv="DomainObject.Predmet.ProtustrankaNazivFormated_1">JULES VERNE KLUB, PAZIN</derivirana_varijabla>
  </DomainObject.Predmet.ProtustrankaNazivFormated>
  <DomainObject.Predmet.ProtustrankaNazivFormatedOIB>
    <izvorni_sadrzaj>JULES VERNE KLUB, PAZIN, OIB 99039908016</izvorni_sadrzaj>
    <derivirana_varijabla naziv="DomainObject.Predmet.ProtustrankaNazivFormatedOIB_1">JULES VERNE KLUB, PAZIN, OIB 99039908016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220682.11</izvorni_sadrzaj>
    <derivirana_varijabla naziv="DomainObject.Predmet.TrenutnaVrijednost_1">220682.11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JULES VERNE KLUB, PAZIN</item>
    </izvorni_sadrzaj>
    <derivirana_varijabla naziv="DomainObject.Predmet.ProtuStrankaListFormated_1">
      <item>JULES VERNE KLUB, PAZIN</item>
    </derivirana_varijabla>
  </DomainObject.Predmet.ProtuStrankaListFormated>
  <DomainObject.Predmet.ProtuStrankaListFormatedOIB>
    <izvorni_sadrzaj>
      <item>JULES VERNE KLUB, PAZIN, OIB 99039908016</item>
    </izvorni_sadrzaj>
    <derivirana_varijabla naziv="DomainObject.Predmet.ProtuStrankaListFormatedOIB_1">
      <item>JULES VERNE KLUB, PAZIN, OIB 99039908016</item>
    </derivirana_varijabla>
  </DomainObject.Predmet.ProtuStrankaListFormatedOIB>
  <DomainObject.Predmet.ProtuStrankaListFormatedWithAdress>
    <izvorni_sadrzaj>
      <item>JULES VERNE KLUB, PAZIN, Stari trg 8, 52000 Pazin</item>
    </izvorni_sadrzaj>
    <derivirana_varijabla naziv="DomainObject.Predmet.ProtuStrankaListFormatedWithAdress_1">
      <item>JULES VERNE KLUB, PAZIN, Stari trg 8, 52000 Pazin</item>
    </derivirana_varijabla>
  </DomainObject.Predmet.ProtuStrankaListFormatedWithAdress>
  <DomainObject.Predmet.ProtuStrankaListFormatedWithAdressOIB>
    <izvorni_sadrzaj>
      <item>JULES VERNE KLUB, PAZIN, OIB 99039908016, Stari trg 8, 52000 Pazin</item>
    </izvorni_sadrzaj>
    <derivirana_varijabla naziv="DomainObject.Predmet.ProtuStrankaListFormatedWithAdressOIB_1">
      <item>JULES VERNE KLUB, PAZIN, OIB 99039908016, Stari trg 8, 52000 Pazin</item>
    </derivirana_varijabla>
  </DomainObject.Predmet.ProtuStrankaListFormatedWithAdressOIB>
  <DomainObject.Predmet.ProtuStrankaListNazivFormated>
    <izvorni_sadrzaj>
      <item>JULES VERNE KLUB, PAZIN</item>
    </izvorni_sadrzaj>
    <derivirana_varijabla naziv="DomainObject.Predmet.ProtuStrankaListNazivFormated_1">
      <item>JULES VERNE KLUB, PAZIN</item>
    </derivirana_varijabla>
  </DomainObject.Predmet.ProtuStrankaListNazivFormated>
  <DomainObject.Predmet.ProtuStrankaListNazivFormatedOIB>
    <izvorni_sadrzaj>
      <item>JULES VERNE KLUB, PAZIN, OIB 99039908016</item>
    </izvorni_sadrzaj>
    <derivirana_varijabla naziv="DomainObject.Predmet.ProtuStrankaListNazivFormatedOIB_1">
      <item>JULES VERNE KLUB, PAZIN, OIB 99039908016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JULES VERNE KLUB, PAZIN</izvorni_sadrzaj>
    <derivirana_varijabla naziv="DomainObject.Predmet.ProtustrankaIDrugi_1">JULES VERNE KLUB, PAZIN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JULES VERNE KLUB, PAZIN, OIB 99039908016, Stari trg 8, 52000 Pazin</izvorni_sadrzaj>
    <derivirana_varijabla naziv="DomainObject.Predmet.ProtustrankaIDrugiAdressOIB_1">JULES VERNE KLUB, PAZIN, OIB 99039908016, Stari trg 8,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JULES VERNE KLUB, PAZIN</item>
      <item>FINANCIJSKA AGENCIJA, RC RIJEKA, PODRUŽNICA PULA, PULA</item>
    </izvorni_sadrzaj>
    <derivirana_varijabla naziv="DomainObject.Predmet.SudioniciListNaziv_1">
      <item>JULES VERNE KLUB, PAZIN</item>
      <item>FINANCIJSKA AGENCIJA, RC RIJEKA, PODRUŽNICA PULA, PULA</item>
    </derivirana_varijabla>
  </DomainObject.Predmet.SudioniciListNaziv>
  <DomainObject.Predmet.SudioniciListAdressOIB>
    <izvorni_sadrzaj>
      <item>JULES VERNE KLUB, PAZIN, OIB 99039908016, Stari trg 8,52000 Pazin</item>
      <item>FINANCIJSKA AGENCIJA, RC RIJEKA, PODRUŽNICA PULA, PULA, OIB 85821130368, Ulica grada Vukovara 70,Zagreb</item>
    </izvorni_sadrzaj>
    <derivirana_varijabla naziv="DomainObject.Predmet.SudioniciListAdressOIB_1">
      <item>JULES VERNE KLUB, PAZIN, OIB 99039908016, Stari trg 8,52000 Pazin</item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99039908016</item>
      <item>, OIB 85821130368</item>
    </izvorni_sadrzaj>
    <derivirana_varijabla naziv="DomainObject.Predmet.SudioniciListNazivOIB_1">
      <item>, OIB 99039908016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3654</properties:Characters>
  <properties:Lines>92</properties:Lines>
  <properties:Paragraphs>29</properties:Paragraphs>
  <properties:TotalTime>13</properties:TotalTime>
  <properties:ScaleCrop>false</properties:ScaleCrop>
  <properties:LinksUpToDate>false</properties:LinksUpToDate>
  <properties:CharactersWithSpaces>4352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2016-04-11T13:33:00Z</dcterms:created>
  <dc:creator>Mihaela Kaligari</dc:creator>
  <dc:description/>
  <cp:keywords/>
  <cp:lastModifiedBy>Jasmina Matika</cp:lastModifiedBy>
  <cp:lastPrinted>2016-04-19T06:55:00Z</cp:lastPrinted>
  <dcterms:modified xmlns:xsi="http://www.w3.org/2001/XMLSchema-instance" xsi:type="dcterms:W3CDTF">2016-04-19T08:22:00Z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