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605c" w14:paraId="0d960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4171F">
        <w:t>3469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4171F">
        <w:t xml:space="preserve">NERVIKO d.o.o., Izidora </w:t>
      </w:r>
      <w:proofErr w:type="spellStart"/>
      <w:r w:rsidR="00F4171F">
        <w:t>Kršnjavoga</w:t>
      </w:r>
      <w:proofErr w:type="spellEnd"/>
      <w:r w:rsidR="00F4171F">
        <w:t xml:space="preserve"> 23, Zagreb </w:t>
      </w:r>
      <w:r w:rsidR="008C3477">
        <w:t>(</w:t>
      </w:r>
      <w:r w:rsidR="00F4171F">
        <w:t>OIB:32134086147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94677">
        <w:t>48.998,95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B60D0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902E3C"/>
    <w:rsid w:val="00903185"/>
    <w:rsid w:val="009055CA"/>
    <w:rsid w:val="00920CA0"/>
    <w:rsid w:val="009419D8"/>
    <w:rsid w:val="0099372B"/>
    <w:rsid w:val="009A4E5D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3469</izvorni_sadrzaj>
    <derivirana_varijabla naziv="DomainObject.Predmet.Broj_1">3469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St-3469/2015</izvorni_sadrzaj>
    <derivirana_varijabla naziv="DomainObject.Predmet.OznakaBroj_1">St-3469/2015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NERVIKO d.o.o. zastupanog po punomoćniku Nataša Živko; Andreas Živko</izvorni_sadrzaj>
    <derivirana_varijabla naziv="DomainObject.Predmet.ProtustrankaFormated_1">  NERVIKO d.o.o. zastupanog po punomoćniku Nataša Živko; Andreas Živko</derivirana_varijabla>
  </DomainObject.Predmet.ProtustrankaFormated>
  <DomainObject.Predmet.ProtustrankaFormatedOIB>
    <izvorni_sadrzaj>  NERVIKO d.o.o., OIB 32134086147 zastupanog po punomoćniku Nataša Živko; Andreas Živko</izvorni_sadrzaj>
    <derivirana_varijabla naziv="DomainObject.Predmet.ProtustrankaFormatedOIB_1">  NERVIKO d.o.o., OIB 32134086147 zastupanog po punomoćniku Nataša Živko; Andreas Živko</derivirana_varijabla>
  </DomainObject.Predmet.ProtustrankaFormatedOIB>
  <DomainObject.Predmet.ProtustrankaFormatedWithAdress>
    <izvorni_sadrzaj> NERVIKO d.o.o., Izidora Kršnjavoga 23, 10000 Zagreb zastupanog po punomoćniku Nataša Živko; Andreas Živko</izvorni_sadrzaj>
    <derivirana_varijabla naziv="DomainObject.Predmet.ProtustrankaFormatedWithAdress_1"> NERVIKO d.o.o., Izidora Kršnjavoga 23, 10000 Zagreb zastupanog po punomoćniku Nataša Živko; Andreas Živko</derivirana_varijabla>
  </DomainObject.Predmet.ProtustrankaFormatedWithAdress>
  <DomainObject.Predmet.ProtustrankaFormatedWithAdressOIB>
    <izvorni_sadrzaj> NERVIKO d.o.o., OIB 32134086147, Izidora Kršnjavoga 23, 10000 Zagreb zastupanog po punomoćniku Nataša Živko; Andreas Živko</izvorni_sadrzaj>
    <derivirana_varijabla naziv="DomainObject.Predmet.ProtustrankaFormatedWithAdressOIB_1"> NERVIKO d.o.o., OIB 32134086147, Izidora Kršnjavoga 23, 10000 Zagreb zastupanog po punomoćniku Nataša Živko; Andreas Živko</derivirana_varijabla>
  </DomainObject.Predmet.ProtustrankaFormatedWithAdressOIB>
  <DomainObject.Predmet.ProtustrankaWithAdress>
    <izvorni_sadrzaj>NERVIKO d.o.o. Izidora Kršnjavoga 23, 10000 Zagreb</izvorni_sadrzaj>
    <derivirana_varijabla naziv="DomainObject.Predmet.ProtustrankaWithAdress_1">NERVIKO d.o.o. Izidora Kršnjavoga 23, 10000 Zagreb</derivirana_varijabla>
  </DomainObject.Predmet.ProtustrankaWithAdress>
  <DomainObject.Predmet.ProtustrankaWithAdressOIB>
    <izvorni_sadrzaj>NERVIKO d.o.o., OIB 32134086147, Izidora Kršnjavoga 23, 10000 Zagreb</izvorni_sadrzaj>
    <derivirana_varijabla naziv="DomainObject.Predmet.ProtustrankaWithAdressOIB_1">NERVIKO d.o.o., OIB 32134086147, Izidora Kršnjavoga 23, 10000 Zagreb</derivirana_varijabla>
  </DomainObject.Predmet.ProtustrankaWithAdressOIB>
  <DomainObject.Predmet.ProtustrankaNazivFormated>
    <izvorni_sadrzaj>NERVIKO d.o.o.</izvorni_sadrzaj>
    <derivirana_varijabla naziv="DomainObject.Predmet.ProtustrankaNazivFormated_1">NERVIKO d.o.o.</derivirana_varijabla>
  </DomainObject.Predmet.ProtustrankaNazivFormated>
  <DomainObject.Predmet.ProtustrankaNazivFormatedOIB>
    <izvorni_sadrzaj>NERVIKO d.o.o., OIB 32134086147</izvorni_sadrzaj>
    <derivirana_varijabla naziv="DomainObject.Predmet.ProtustrankaNazivFormatedOIB_1">NERVIKO d.o.o., OIB 32134086147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NERVIKO d.o.o. zastupanog po punomoćniku Nataša Živko; Andreas Živko</item>
    </izvorni_sadrzaj>
    <derivirana_varijabla naziv="DomainObject.Predmet.ProtuStrankaListFormated_1">
      <item>NERVIKO d.o.o. zastupanog po punomoćniku Nataša Živko; Andreas Živko</item>
    </derivirana_varijabla>
  </DomainObject.Predmet.ProtuStrankaListFormated>
  <DomainObject.Predmet.ProtuStrankaListFormatedOIB>
    <izvorni_sadrzaj>
      <item>NERVIKO d.o.o., OIB 32134086147 zastupanog po punomoćniku Nataša Živko; Andreas Živko</item>
    </izvorni_sadrzaj>
    <derivirana_varijabla naziv="DomainObject.Predmet.ProtuStrankaListFormatedOIB_1">
      <item>NERVIKO d.o.o., OIB 32134086147 zastupanog po punomoćniku Nataša Živko; Andreas Živko</item>
    </derivirana_varijabla>
  </DomainObject.Predmet.ProtuStrankaListFormatedOIB>
  <DomainObject.Predmet.ProtuStrankaListFormatedWithAdress>
    <izvorni_sadrzaj>
      <item>NERVIKO d.o.o., Izidora Kršnjavoga 23, 10000 Zagreb zastupanog po punomoćniku Nataša Živko; Andreas Živko</item>
    </izvorni_sadrzaj>
    <derivirana_varijabla naziv="DomainObject.Predmet.ProtuStrankaListFormatedWithAdress_1">
      <item>NERVIKO d.o.o., Izidora Kršnjavoga 23, 10000 Zagreb zastupanog po punomoćniku Nataša Živko; Andreas Živko</item>
    </derivirana_varijabla>
  </DomainObject.Predmet.ProtuStrankaListFormatedWithAdress>
  <DomainObject.Predmet.ProtuStrankaListFormatedWithAdressOIB>
    <izvorni_sadrzaj>
      <item>NERVIKO d.o.o., OIB 32134086147, Izidora Kršnjavoga 23, 10000 Zagreb zastupanog po punomoćniku Nataša Živko; Andreas Živko</item>
    </izvorni_sadrzaj>
    <derivirana_varijabla naziv="DomainObject.Predmet.ProtuStrankaListFormatedWithAdressOIB_1">
      <item>NERVIKO d.o.o., OIB 32134086147, Izidora Kršnjavoga 23, 10000 Zagreb zastupanog po punomoćniku Nataša Živko; Andreas Živko</item>
    </derivirana_varijabla>
  </DomainObject.Predmet.ProtuStrankaListFormatedWithAdressOIB>
  <DomainObject.Predmet.ProtuStrankaListNazivFormated>
    <izvorni_sadrzaj>
      <item>NERVIKO d.o.o.</item>
    </izvorni_sadrzaj>
    <derivirana_varijabla naziv="DomainObject.Predmet.ProtuStrankaListNazivFormated_1">
      <item>NERVIKO d.o.o.</item>
    </derivirana_varijabla>
  </DomainObject.Predmet.ProtuStrankaListNazivFormated>
  <DomainObject.Predmet.ProtuStrankaListNazivFormatedOIB>
    <izvorni_sadrzaj>
      <item>NERVIKO d.o.o., OIB 32134086147</item>
    </izvorni_sadrzaj>
    <derivirana_varijabla naziv="DomainObject.Predmet.ProtuStrankaListNazivFormatedOIB_1">
      <item>NERVIKO d.o.o., OIB 32134086147</item>
    </derivirana_varijabla>
  </DomainObject.Predmet.ProtuStrankaListNazivFormatedOIB>
  <DomainObject.Predmet.OstaliListFormated>
    <izvorni_sadrzaj>
      <item>Nataša Živko punomoćnik sudionika u postupku NERVIKO d.o.o.</item>
      <item>Andreas Živko punomoćnik sudionika u postupku NERVIKO d.o.o.</item>
    </izvorni_sadrzaj>
    <derivirana_varijabla naziv="DomainObject.Predmet.OstaliListFormated_1">
      <item>Nataša Živko punomoćnik sudionika u postupku NERVIKO d.o.o.</item>
      <item>Andreas Živko punomoćnik sudionika u postupku NERVIKO d.o.o.</item>
    </derivirana_varijabla>
  </DomainObject.Predmet.OstaliListFormated>
  <DomainObject.Predmet.OstaliListFormatedOIB>
    <izvorni_sadrzaj>
      <item>Nataša Živko, OIB 75138008731 punomoćnik sudionika u postupku NERVIKO d.o.o.</item>
      <item>Andreas Živko, OIB 35794046959 punomoćnik sudionika u postupku NERVIKO d.o.o.</item>
    </izvorni_sadrzaj>
    <derivirana_varijabla naziv="DomainObject.Predmet.OstaliListFormatedOIB_1">
      <item>Nataša Živko, OIB 75138008731 punomoćnik sudionika u postupku NERVIKO d.o.o.</item>
      <item>Andreas Živko, OIB 35794046959 punomoćnik sudionika u postupku NERVIKO d.o.o.</item>
    </derivirana_varijabla>
  </DomainObject.Predmet.OstaliListFormatedOIB>
  <DomainObject.Predmet.OstaliListFormatedWithAdress>
    <izvorni_sadrzaj>
      <item>Nataša Živko, Izidora Kršnjavoga 23, 10000 Zagreb punomoćnik sudionika u postupku NERVIKO d.o.o.</item>
      <item>Andreas Živko, Ilica 47, 10000 Zagreb punomoćnik sudionika u postupku NERVIKO d.o.o.</item>
    </izvorni_sadrzaj>
    <derivirana_varijabla naziv="DomainObject.Predmet.OstaliListFormatedWithAdress_1">
      <item>Nataša Živko, Izidora Kršnjavoga 23, 10000 Zagreb punomoćnik sudionika u postupku NERVIKO d.o.o.</item>
      <item>Andreas Živko, Ilica 47, 10000 Zagreb punomoćnik sudionika u postupku NERVIKO d.o.o.</item>
    </derivirana_varijabla>
  </DomainObject.Predmet.OstaliListFormatedWithAdress>
  <DomainObject.Predmet.OstaliListFormatedWithAdressOIB>
    <izvorni_sadrzaj>
      <item>Nataša Živko, OIB 75138008731, Izidora Kršnjavoga 23, 10000 Zagreb punomoćnik sudionika u postupku NERVIKO d.o.o.</item>
      <item>Andreas Živko, OIB 35794046959, Ilica 47, 10000 Zagreb punomoćnik sudionika u postupku NERVIKO d.o.o.</item>
    </izvorni_sadrzaj>
    <derivirana_varijabla naziv="DomainObject.Predmet.OstaliListFormatedWithAdressOIB_1">
      <item>Nataša Živko, OIB 75138008731, Izidora Kršnjavoga 23, 10000 Zagreb punomoćnik sudionika u postupku NERVIKO d.o.o.</item>
      <item>Andreas Živko, OIB 35794046959, Ilica 47, 10000 Zagreb punomoćnik sudionika u postupku NERVIKO d.o.o.</item>
    </derivirana_varijabla>
  </DomainObject.Predmet.OstaliListFormatedWithAdressOIB>
  <DomainObject.Predmet.OstaliListNazivFormated>
    <izvorni_sadrzaj>
      <item>Nataša Živko</item>
      <item>Andreas Živko</item>
    </izvorni_sadrzaj>
    <derivirana_varijabla naziv="DomainObject.Predmet.OstaliListNazivFormated_1">
      <item>Nataša Živko</item>
      <item>Andreas Živko</item>
    </derivirana_varijabla>
  </DomainObject.Predmet.OstaliListNazivFormated>
  <DomainObject.Predmet.OstaliListNazivFormatedOIB>
    <izvorni_sadrzaj>
      <item>Nataša Živko, OIB 75138008731</item>
      <item>Andreas Živko, OIB 35794046959</item>
    </izvorni_sadrzaj>
    <derivirana_varijabla naziv="DomainObject.Predmet.OstaliListNazivFormatedOIB_1">
      <item>Nataša Živko, OIB 75138008731</item>
      <item>Andreas Živko, OIB 35794046959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NERVIKO d.o.o.</izvorni_sadrzaj>
    <derivirana_varijabla naziv="DomainObject.Predmet.ProtustrankaIDrugi_1">NERVIKO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NERVIKO d.o.o., OIB 32134086147, Izidora Kršnjavoga 23, 10000 Zagreb</izvorni_sadrzaj>
    <derivirana_varijabla naziv="DomainObject.Predmet.ProtustrankaIDrugiAdressOIB_1">NERVIKO d.o.o., OIB 32134086147, Izidora Kršnjavoga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NERVIKO d.o.o.</item>
      <item>FINA Regionalni centar Zagreb</item>
      <item>Nataša Živko</item>
      <item>Andreas Živko</item>
    </izvorni_sadrzaj>
    <derivirana_varijabla naziv="DomainObject.Predmet.SudioniciListNaziv_1">
      <item>NERVIKO d.o.o.</item>
      <item>FINA Regionalni centar Zagreb</item>
      <item>Nataša Živko</item>
      <item>Andreas Živko</item>
    </derivirana_varijabla>
  </DomainObject.Predmet.SudioniciListNaziv>
  <DomainObject.Predmet.SudioniciListAdressOIB>
    <izvorni_sadrzaj>
      <item>NERVIKO d.o.o., OIB 32134086147, Izidora Kršnjavoga 23,10000 Zagreb</item>
      <item>FINA Regionalni centar Zagreb, OIB 85821130368, Trg svibanjskih žrtava 1995. br.1,10000 Zagreb</item>
      <item>Nataša Živko, OIB 75138008731, Izidora Kršnjavoga 23,10000 Zagreb</item>
      <item>Andreas Živko, OIB 35794046959, Ilica 47,10000 Zagreb</item>
    </izvorni_sadrzaj>
    <derivirana_varijabla naziv="DomainObject.Predmet.SudioniciListAdressOIB_1">
      <item>NERVIKO d.o.o., OIB 32134086147, Izidora Kršnjavoga 23,10000 Zagreb</item>
      <item>FINA Regionalni centar Zagreb, OIB 85821130368, Trg svibanjskih žrtava 1995. br.1,10000 Zagreb</item>
      <item>Nataša Živko, OIB 75138008731, Izidora Kršnjavoga 23,10000 Zagreb</item>
      <item>Andreas Živko, OIB 35794046959, Ilica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32134086147</item>
      <item>, OIB 85821130368</item>
      <item>, OIB 75138008731</item>
      <item>, OIB 35794046959</item>
    </izvorni_sadrzaj>
    <derivirana_varijabla naziv="DomainObject.Predmet.SudioniciListNazivOIB_1">
      <item>, OIB 32134086147</item>
      <item>, OIB 85821130368</item>
      <item>, OIB 75138008731</item>
      <item>, OIB 35794046959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1311</properties:Characters>
  <properties:Lines>44</properties:Lines>
  <properties:Paragraphs>16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2015-11-19T08:36:00Z</cp:lastPrinted>
  <dcterms:modified xmlns:xsi="http://www.w3.org/2001/XMLSchema-instance" xsi:type="dcterms:W3CDTF">2015-11-19T08:40:00Z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