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37f9" w14:paraId="bc837f9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7741CC">
      <w:r>
        <w:t xml:space="preserve">35000 Slavonski Brod          </w:t>
      </w:r>
      <w:r w:rsidR="00BB2B2B">
        <w:t xml:space="preserve">                                                        </w:t>
      </w:r>
    </w:p>
    <w:p w:rsidRDefault="00BB2B2B" w:rsidP="007741CC" w:rsidR="00C327DB" w:rsidRPr="007741CC">
      <w:pPr>
        <w:jc w:val="right"/>
        <w:rPr>
          <w:b/>
        </w:rPr>
      </w:pPr>
      <w:r w:rsidRPr="007741CC">
        <w:rPr>
          <w:b/>
        </w:rPr>
        <w:t xml:space="preserve">Broj: </w:t>
      </w:r>
      <w:r w:rsidR="00E65016" w:rsidRPr="007741CC">
        <w:rPr>
          <w:b/>
        </w:rPr>
        <w:t>1/</w:t>
      </w:r>
      <w:r w:rsidRPr="007741CC">
        <w:rPr>
          <w:b/>
        </w:rPr>
        <w:t>St-</w:t>
      </w:r>
      <w:r w:rsidR="001D3D4F">
        <w:rPr>
          <w:b/>
        </w:rPr>
        <w:t>55/2017-25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</w:t>
      </w:r>
      <w:r w:rsidR="00EC45E3">
        <w:rPr>
          <w:b/>
        </w:rPr>
        <w:t xml:space="preserve">RC </w:t>
      </w:r>
      <w:r w:rsidR="001D3D4F">
        <w:rPr>
          <w:b/>
        </w:rPr>
        <w:t>ZAGREB</w:t>
      </w:r>
    </w:p>
    <w:p w:rsidRDefault="001D3D4F" w:rsidP="00F770AA" w:rsidR="001D3D4F">
      <w:pPr>
        <w:jc w:val="center"/>
        <w:rPr>
          <w:b/>
        </w:rPr>
      </w:pPr>
      <w:r>
        <w:rPr>
          <w:b/>
        </w:rPr>
        <w:t>Odsjek za obradu osnova za plaćanje</w:t>
      </w:r>
    </w:p>
    <w:p w:rsidRDefault="001D3D4F" w:rsidP="00F770AA" w:rsidR="001D3D4F">
      <w:pPr>
        <w:jc w:val="center"/>
        <w:rPr>
          <w:b/>
        </w:rPr>
      </w:pPr>
      <w:r>
        <w:rPr>
          <w:b/>
        </w:rPr>
        <w:t>Trg svibanjskih žrtava 1995. br.1</w:t>
      </w:r>
    </w:p>
    <w:p w:rsidRDefault="001D3D4F" w:rsidP="00F770AA" w:rsidR="001D3D4F">
      <w:pPr>
        <w:jc w:val="center"/>
        <w:rPr>
          <w:b/>
        </w:rPr>
      </w:pPr>
      <w:r>
        <w:rPr>
          <w:b/>
        </w:rPr>
        <w:t>Zagreb</w:t>
      </w:r>
    </w:p>
    <w:p w:rsidRDefault="00E65016" w:rsidP="00F770AA" w:rsidR="00E6501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1D3D4F">
        <w:rPr>
          <w:b/>
        </w:rPr>
        <w:t xml:space="preserve"> </w:t>
      </w:r>
      <w:r w:rsidR="00547F6D">
        <w:rPr>
          <w:b/>
        </w:rPr>
        <w:t>Klasa:</w:t>
      </w:r>
      <w:r w:rsidR="007741CC">
        <w:rPr>
          <w:b/>
        </w:rPr>
        <w:t xml:space="preserve"> 120-11/18-</w:t>
      </w:r>
      <w:r w:rsidR="001D3D4F">
        <w:rPr>
          <w:b/>
        </w:rPr>
        <w:t>01/1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proofErr w:type="spellStart"/>
      <w:r w:rsidR="00547F6D">
        <w:rPr>
          <w:b/>
        </w:rPr>
        <w:t>Urbroj</w:t>
      </w:r>
      <w:proofErr w:type="spellEnd"/>
      <w:r w:rsidR="00547F6D">
        <w:rPr>
          <w:b/>
        </w:rPr>
        <w:t>:</w:t>
      </w:r>
      <w:r w:rsidR="007741CC">
        <w:rPr>
          <w:b/>
        </w:rPr>
        <w:t xml:space="preserve"> 08-</w:t>
      </w:r>
      <w:r w:rsidR="001D3D4F">
        <w:rPr>
          <w:b/>
        </w:rPr>
        <w:t>206-18-mami</w:t>
      </w:r>
    </w:p>
    <w:p w:rsidRDefault="00542C22" w:rsidP="00547F6D" w:rsidR="00542C22">
      <w:pPr>
        <w:rPr>
          <w:b/>
        </w:rPr>
      </w:pPr>
    </w:p>
    <w:p w:rsidRDefault="00A82EE3" w:rsidP="00547F6D" w:rsidR="00A82EE3">
      <w:pPr>
        <w:rPr>
          <w:b/>
        </w:rPr>
      </w:pPr>
    </w:p>
    <w:p w:rsidRDefault="00542C22" w:rsidP="00EC45E3" w:rsidR="00EC45E3">
      <w:pPr>
        <w:rPr>
          <w:b/>
        </w:rPr>
      </w:pPr>
      <w:r>
        <w:rPr>
          <w:b/>
        </w:rPr>
        <w:tab/>
        <w:t xml:space="preserve">Predmet: stečajni dužnik </w:t>
      </w:r>
      <w:r w:rsidR="001D3D4F">
        <w:rPr>
          <w:b/>
        </w:rPr>
        <w:t>GALOP GRUPA j.</w:t>
      </w:r>
      <w:r w:rsidR="007741CC">
        <w:rPr>
          <w:b/>
        </w:rPr>
        <w:t xml:space="preserve">d.o.o. u stečaju, Slavonski Brod, </w:t>
      </w:r>
      <w:r w:rsidR="001D3D4F">
        <w:rPr>
          <w:b/>
        </w:rPr>
        <w:t>Rasadnička 2</w:t>
      </w:r>
      <w:r w:rsidR="007741CC">
        <w:rPr>
          <w:b/>
        </w:rPr>
        <w:t xml:space="preserve">, OIB </w:t>
      </w:r>
      <w:r w:rsidR="001D3D4F">
        <w:rPr>
          <w:b/>
        </w:rPr>
        <w:t>86324843604</w:t>
      </w:r>
    </w:p>
    <w:p w:rsidRDefault="00547F6D" w:rsidP="00542C22" w:rsidR="00F770AA" w:rsidRP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81234E" w:rsidR="00DB4236" w:rsidRPr="00A82EE3">
      <w:pPr>
        <w:rPr>
          <w:b/>
        </w:rPr>
      </w:pPr>
      <w:r w:rsidRPr="00F23383">
        <w:tab/>
      </w:r>
      <w:r w:rsidR="00547F6D" w:rsidRPr="00F23383">
        <w:t xml:space="preserve">U svezi Vašeg dopisa od </w:t>
      </w:r>
      <w:r w:rsidR="001D3D4F">
        <w:t>28.veljače</w:t>
      </w:r>
      <w:r w:rsidR="007741CC">
        <w:t xml:space="preserve"> 2018</w:t>
      </w:r>
      <w:r w:rsidR="00547F6D" w:rsidRPr="00F23383">
        <w:t>.</w:t>
      </w:r>
      <w:r w:rsidR="002E7A5B">
        <w:t>g.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1D3D4F">
        <w:rPr>
          <w:b/>
        </w:rPr>
        <w:t>1.537,81</w:t>
      </w:r>
      <w:r w:rsidR="00DB4236" w:rsidRPr="00542C22">
        <w:rPr>
          <w:b/>
        </w:rPr>
        <w:t xml:space="preserve"> kn</w:t>
      </w:r>
      <w:r w:rsidR="00542C22">
        <w:t>,</w:t>
      </w:r>
      <w:r w:rsidR="00DB4236" w:rsidRPr="00F23383">
        <w:t xml:space="preserve"> </w:t>
      </w:r>
      <w:r w:rsidR="00F23383" w:rsidRPr="00F23383">
        <w:t xml:space="preserve">koji je zaplijenjen s računa dužnika </w:t>
      </w:r>
      <w:r w:rsidR="001D3D4F">
        <w:rPr>
          <w:b/>
        </w:rPr>
        <w:t>GALOP GRUPA j.d.o.o. u stečaju, Slavonski Brod, Rasadnička 2, OIB 86324843604</w:t>
      </w:r>
      <w:r w:rsidR="00F23383" w:rsidRPr="00542C22">
        <w:rPr>
          <w:b/>
        </w:rPr>
        <w:t>,</w:t>
      </w:r>
      <w:r w:rsidR="00F23383" w:rsidRPr="00F23383">
        <w:t xml:space="preserve"> potrebno uplatiti </w:t>
      </w:r>
      <w:r w:rsidR="00DB4236" w:rsidRPr="00F23383">
        <w:t xml:space="preserve">na depozitni račun Trgovačkog suda u Osijeku IBAN HR31 2390001-1300000200 poziv na broj odobrenja HR </w:t>
      </w:r>
      <w:r w:rsidR="00FD5DBA">
        <w:t>02 8550</w:t>
      </w:r>
      <w:r w:rsidR="00DB4236" w:rsidRPr="00F23383">
        <w:t>-</w:t>
      </w:r>
      <w:r w:rsidR="001D3D4F">
        <w:t>55</w:t>
      </w:r>
      <w:r w:rsidR="00DB4236" w:rsidRPr="00F23383">
        <w:t>-201</w:t>
      </w:r>
      <w:r w:rsidR="001D3D4F">
        <w:t>7</w:t>
      </w:r>
      <w:r w:rsidR="00DB4236" w:rsidRPr="00F23383">
        <w:t>.</w:t>
      </w:r>
    </w:p>
    <w:p w:rsidRDefault="00F770AA" w:rsidR="00F770AA" w:rsidRPr="00F23383"/>
    <w:p w:rsidRDefault="007741CC" w:rsidP="00F770AA" w:rsidR="00F770AA" w:rsidRPr="00F23383">
      <w:pPr>
        <w:jc w:val="center"/>
      </w:pPr>
      <w:r>
        <w:t xml:space="preserve">U Slavonskom </w:t>
      </w:r>
      <w:r w:rsidR="00A7106D" w:rsidRPr="00F23383">
        <w:t xml:space="preserve">Brodu, </w:t>
      </w:r>
      <w:r w:rsidR="001D3D4F">
        <w:t>13</w:t>
      </w:r>
      <w:r>
        <w:t>. ožujka 2018</w:t>
      </w:r>
      <w:r w:rsidR="00F770AA" w:rsidRPr="00F23383">
        <w:t>.g.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542C22" w:rsidP="00F770AA" w:rsidR="00F770AA" w:rsidRPr="00F23383">
      <w:pPr>
        <w:jc w:val="right"/>
      </w:pPr>
      <w:r>
        <w:t>STEČAJNA</w:t>
      </w:r>
      <w:r w:rsidR="00F770AA" w:rsidRPr="00F23383">
        <w:t xml:space="preserve"> SU</w:t>
      </w:r>
      <w:r>
        <w:t>TKINJA</w:t>
      </w:r>
      <w:r w:rsidR="00F770AA" w:rsidRPr="00F23383">
        <w:t>:</w:t>
      </w:r>
    </w:p>
    <w:p w:rsidRDefault="00F770AA" w:rsidP="007741CC" w:rsidR="00F770AA" w:rsidRPr="00F23383">
      <w:pPr>
        <w:ind w:firstLine="708" w:left="5664"/>
        <w:jc w:val="center"/>
      </w:pPr>
      <w:r w:rsidRPr="00F23383">
        <w:t>Vesna Vukelić</w:t>
      </w:r>
    </w:p>
    <w:p w:rsidRDefault="00A7106D" w:rsidP="00A7106D" w:rsidR="00A7106D" w:rsidRPr="00F23383"/>
    <w:p w:rsidRDefault="007741CC" w:rsidP="00A7106D" w:rsidR="007741CC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</w:t>
      </w:r>
      <w:r w:rsidR="007741CC">
        <w:t>r</w:t>
      </w:r>
      <w:r w:rsidR="0084166E" w:rsidRPr="00F23383">
        <w:t>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1D3D4F">
        <w:t>Zagreb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B3E2A"/>
    <w:rsid w:val="000F12B6"/>
    <w:rsid w:val="001D15D5"/>
    <w:rsid w:val="001D3D4F"/>
    <w:rsid w:val="00231B23"/>
    <w:rsid w:val="00276726"/>
    <w:rsid w:val="002E7A5B"/>
    <w:rsid w:val="003A2A0C"/>
    <w:rsid w:val="003B367C"/>
    <w:rsid w:val="003B395D"/>
    <w:rsid w:val="00445355"/>
    <w:rsid w:val="00460A14"/>
    <w:rsid w:val="00473352"/>
    <w:rsid w:val="00530CB4"/>
    <w:rsid w:val="00542C22"/>
    <w:rsid w:val="00547F6D"/>
    <w:rsid w:val="0055632B"/>
    <w:rsid w:val="005C4426"/>
    <w:rsid w:val="00603307"/>
    <w:rsid w:val="00687CF8"/>
    <w:rsid w:val="00697DB5"/>
    <w:rsid w:val="00743FAA"/>
    <w:rsid w:val="007741CC"/>
    <w:rsid w:val="00775892"/>
    <w:rsid w:val="00777DF7"/>
    <w:rsid w:val="007973C0"/>
    <w:rsid w:val="007D3499"/>
    <w:rsid w:val="0080437D"/>
    <w:rsid w:val="0081234E"/>
    <w:rsid w:val="0084166E"/>
    <w:rsid w:val="00897B6C"/>
    <w:rsid w:val="009904DC"/>
    <w:rsid w:val="009B00D6"/>
    <w:rsid w:val="009E2C9B"/>
    <w:rsid w:val="00A02EF6"/>
    <w:rsid w:val="00A377E5"/>
    <w:rsid w:val="00A7106D"/>
    <w:rsid w:val="00A81588"/>
    <w:rsid w:val="00A82EE3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E13506"/>
    <w:rsid w:val="00E35886"/>
    <w:rsid w:val="00E50249"/>
    <w:rsid w:val="00E530EA"/>
    <w:rsid w:val="00E65016"/>
    <w:rsid w:val="00E81E5A"/>
    <w:rsid w:val="00E85BC0"/>
    <w:rsid w:val="00E92C45"/>
    <w:rsid w:val="00EA2744"/>
    <w:rsid w:val="00EC45E3"/>
    <w:rsid w:val="00EC6B7B"/>
    <w:rsid w:val="00EF0423"/>
    <w:rsid w:val="00EF70DE"/>
    <w:rsid w:val="00F03B6F"/>
    <w:rsid w:val="00F16705"/>
    <w:rsid w:val="00F23383"/>
    <w:rsid w:val="00F770AA"/>
    <w:rsid w:val="00FC14EF"/>
    <w:rsid w:val="00FD3C5A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0B3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E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E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E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E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0B3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E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E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E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E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2018.</izvorni_sadrzaj>
    <derivirana_varijabla naziv="DomainObject.Predmet.DatumRjesavanja_1">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</izvorni_sadrzaj>
    <derivirana_varijabla naziv="DomainObject.Predmet.Opis_1">ČL.110.st.1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GRUPA j.d.o.o. za proizvodnju, trgovinu i usluge</izvorni_sadrzaj>
    <derivirana_varijabla naziv="DomainObject.Predmet.ProtustrankaFormated_1">  GALOP GRUPA j.d.o.o. za proizvodnju, trgovinu i usluge</derivirana_varijabla>
  </DomainObject.Predmet.ProtustrankaFormated>
  <DomainObject.Predmet.ProtustrankaFormatedOIB>
    <izvorni_sadrzaj>  GALOP GRUPA j.d.o.o. za proizvodnju, trgovinu i usluge, OIB 86324843604</izvorni_sadrzaj>
    <derivirana_varijabla naziv="DomainObject.Predmet.ProtustrankaFormatedOIB_1">  GALOP GRUPA j.d.o.o. za proizvodnju, trgovinu i usluge, OIB 86324843604</derivirana_varijabla>
  </DomainObject.Predmet.ProtustrankaFormatedOIB>
  <DomainObject.Predmet.ProtustrankaFormatedWithAdress>
    <izvorni_sadrzaj> GALOP GRUPA j.d.o.o. za proizvodnju, trgovinu i usluge, Rasadnička 2, 35000 Slavonski Brod</izvorni_sadrzaj>
    <derivirana_varijabla naziv="DomainObject.Predmet.ProtustrankaFormatedWithAdress_1"> GALOP GRUPA j.d.o.o. za proizvodnju, trgovinu i usluge, Rasadnička 2, 35000 Slavonski Brod</derivirana_varijabla>
  </DomainObject.Predmet.ProtustrankaFormatedWithAdress>
  <DomainObject.Predmet.ProtustrankaFormatedWithAdressOIB>
    <izvorni_sadrzaj> GALOP GRUPA j.d.o.o. za proizvodnju, trgovinu i usluge, OIB 86324843604, Rasadnička 2, 35000 Slavonski Brod</izvorni_sadrzaj>
    <derivirana_varijabla naziv="DomainObject.Predmet.ProtustrankaFormatedWithAdressOIB_1"> GALOP GRUPA j.d.o.o. za proizvodnju, trgovinu i usluge, OIB 86324843604, Rasadnička 2, 35000 Slavonski Brod</derivirana_varijabla>
  </DomainObject.Predmet.ProtustrankaFormatedWithAdressOIB>
  <DomainObject.Predmet.ProtustrankaWithAdress>
    <izvorni_sadrzaj>GALOP GRUPA j.d.o.o. za proizvodnju, trgovinu i usluge Rasadnička 2, 35000 Slavonski Brod</izvorni_sadrzaj>
    <derivirana_varijabla naziv="DomainObject.Predmet.ProtustrankaWithAdress_1">GALOP GRUPA j.d.o.o. za proizvodnju, trgovinu i usluge Rasadnička 2, 35000 Slavonski Brod</derivirana_varijabla>
  </DomainObject.Predmet.ProtustrankaWithAdress>
  <DomainObject.Predmet.ProtustrankaWithAdressOIB>
    <izvorni_sadrzaj>GALOP GRUPA j.d.o.o. za proizvodnju, trgovinu i usluge, OIB 86324843604, Rasadnička 2, 35000 Slavonski Brod</izvorni_sadrzaj>
    <derivirana_varijabla naziv="DomainObject.Predmet.ProtustrankaWithAdressOIB_1">GALOP GRUPA j.d.o.o. za proizvodnju, trgovinu i usluge, OIB 86324843604, Rasadnička 2, 35000 Slavonski Brod</derivirana_varijabla>
  </DomainObject.Predmet.ProtustrankaWithAdressOIB>
  <DomainObject.Predmet.ProtustrankaNazivFormated>
    <izvorni_sadrzaj>GALOP GRUPA j.d.o.o. za proizvodnju, trgovinu i usluge</izvorni_sadrzaj>
    <derivirana_varijabla naziv="DomainObject.Predmet.ProtustrankaNazivFormated_1">GALOP GRUPA j.d.o.o. za proizvodnju, trgovinu i usluge</derivirana_varijabla>
  </DomainObject.Predmet.ProtustrankaNazivFormated>
  <DomainObject.Predmet.ProtustrankaNazivFormatedOIB>
    <izvorni_sadrzaj>GALOP GRUPA j.d.o.o. za proizvodnju, trgovinu i usluge, OIB 86324843604</izvorni_sadrzaj>
    <derivirana_varijabla naziv="DomainObject.Predmet.ProtustrankaNazivFormatedOIB_1">GALOP GRUPA j.d.o.o. za proizvodnju, trgovinu i usluge, OIB 86324843604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22727.35</izvorni_sadrzaj>
    <derivirana_varijabla naziv="DomainObject.Predmet.TrenutnaVrijednost_1">22727.35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GALOP GRUPA j.d.o.o. za proizvodnju, trgovinu i usluge</item>
    </izvorni_sadrzaj>
    <derivirana_varijabla naziv="DomainObject.Predmet.ProtuStrankaListFormated_1">
      <item>GALOP GRUPA j.d.o.o. za proizvodnju, trgovinu i usluge</item>
    </derivirana_varijabla>
  </DomainObject.Predmet.ProtuStrankaListFormated>
  <DomainObject.Predmet.ProtuStrankaListFormatedOIB>
    <izvorni_sadrzaj>
      <item>GALOP GRUPA j.d.o.o. za proizvodnju, trgovinu i usluge, OIB 86324843604</item>
    </izvorni_sadrzaj>
    <derivirana_varijabla naziv="DomainObject.Predmet.ProtuStrankaListFormatedOIB_1">
      <item>GALOP GRUPA j.d.o.o. za proizvodnju, trgovinu i usluge, OIB 86324843604</item>
    </derivirana_varijabla>
  </DomainObject.Predmet.ProtuStrankaListFormatedOIB>
  <DomainObject.Predmet.ProtuStrankaListFormatedWithAdress>
    <izvorni_sadrzaj>
      <item>GALOP GRUPA j.d.o.o. za proizvodnju, trgovinu i usluge, Rasadnička 2, 35000 Slavonski Brod</item>
    </izvorni_sadrzaj>
    <derivirana_varijabla naziv="DomainObject.Predmet.ProtuStrankaListFormatedWithAdress_1">
      <item>GALOP GRUPA j.d.o.o. za proizvodnju, trgovinu i usluge, Rasadnička 2, 35000 Slavonski Brod</item>
    </derivirana_varijabla>
  </DomainObject.Predmet.ProtuStrankaListFormatedWithAdress>
  <DomainObject.Predmet.ProtuStrankaListFormatedWithAdressOIB>
    <izvorni_sadrzaj>
      <item>GALOP GRUPA j.d.o.o. za proizvodnju, trgovinu i usluge, OIB 86324843604, Rasadnička 2, 35000 Slavonski Brod</item>
    </izvorni_sadrzaj>
    <derivirana_varijabla naziv="DomainObject.Predmet.ProtuStrankaListFormatedWithAdressOIB_1">
      <item>GALOP GRUPA j.d.o.o. za proizvodnju, trgovinu i usluge, OIB 86324843604, Rasadnička 2, 35000 Slavonski Brod</item>
    </derivirana_varijabla>
  </DomainObject.Predmet.ProtuStrankaListFormatedWithAdressOIB>
  <DomainObject.Predmet.ProtuStrankaListNazivFormated>
    <izvorni_sadrzaj>
      <item>GALOP GRUPA j.d.o.o. za proizvodnju, trgovinu i usluge</item>
    </izvorni_sadrzaj>
    <derivirana_varijabla naziv="DomainObject.Predmet.ProtuStrankaListNazivFormated_1">
      <item>GALOP GRUPA j.d.o.o. za proizvodnju, trgovinu i usluge</item>
    </derivirana_varijabla>
  </DomainObject.Predmet.ProtuStrankaListNazivFormated>
  <DomainObject.Predmet.ProtuStrankaListNazivFormatedOIB>
    <izvorni_sadrzaj>
      <item>GALOP GRUPA j.d.o.o. za proizvodnju, trgovinu i usluge, OIB 86324843604</item>
    </izvorni_sadrzaj>
    <derivirana_varijabla naziv="DomainObject.Predmet.ProtuStrankaListNazivFormatedOIB_1">
      <item>GALOP GRUPA j.d.o.o. za proizvodnju, trgovinu i usluge, OIB 86324843604</item>
    </derivirana_varijabla>
  </DomainObject.Predmet.ProtuStrankaListNazivFormatedOIB>
  <DomainObject.Predmet.OstaliListFormated>
    <izvorni_sadrzaj>
      <item>MATIJA GABRIĆ</item>
    </izvorni_sadrzaj>
    <derivirana_varijabla naziv="DomainObject.Predmet.OstaliListFormated_1">
      <item>MATIJA GABRIĆ</item>
    </derivirana_varijabla>
  </DomainObject.Predmet.OstaliListFormated>
  <DomainObject.Predmet.OstaliListFormatedOIB>
    <izvorni_sadrzaj>
      <item>MATIJA GABRIĆ, OIB 06934359228</item>
    </izvorni_sadrzaj>
    <derivirana_varijabla naziv="DomainObject.Predmet.OstaliListFormatedOIB_1">
      <item>MATIJA GABRIĆ, OIB 06934359228</item>
    </derivirana_varijabla>
  </DomainObject.Predmet.OstaliListFormatedOIB>
  <DomainObject.Predmet.OstaliListFormatedWithAdress>
    <izvorni_sadrzaj>
      <item>MATIJA GABRIĆ, S.Radića 5, 35212 Šušnjevci</item>
    </izvorni_sadrzaj>
    <derivirana_varijabla naziv="DomainObject.Predmet.OstaliListFormatedWithAdress_1">
      <item>MATIJA GABRIĆ, S.Radića 5, 35212 Šušnjevci</item>
    </derivirana_varijabla>
  </DomainObject.Predmet.OstaliListFormatedWithAdress>
  <DomainObject.Predmet.OstaliListFormatedWithAdressOIB>
    <izvorni_sadrzaj>
      <item>MATIJA GABRIĆ, OIB 06934359228, S.Radića 5, 35212 Šušnjevci</item>
    </izvorni_sadrzaj>
    <derivirana_varijabla naziv="DomainObject.Predmet.OstaliListFormatedWithAdressOIB_1">
      <item>MATIJA GABRIĆ, OIB 06934359228, S.Radića 5, 35212 Šušnjevci</item>
    </derivirana_varijabla>
  </DomainObject.Predmet.OstaliListFormatedWithAdressOIB>
  <DomainObject.Predmet.OstaliListNazivFormated>
    <izvorni_sadrzaj>
      <item>MATIJA GABRIĆ</item>
    </izvorni_sadrzaj>
    <derivirana_varijabla naziv="DomainObject.Predmet.OstaliListNazivFormated_1">
      <item>MATIJA GABRIĆ</item>
    </derivirana_varijabla>
  </DomainObject.Predmet.OstaliListNazivFormated>
  <DomainObject.Predmet.OstaliListNazivFormatedOIB>
    <izvorni_sadrzaj>
      <item>MATIJA GABRIĆ, OIB 06934359228</item>
    </izvorni_sadrzaj>
    <derivirana_varijabla naziv="DomainObject.Predmet.OstaliListNazivFormatedOIB_1">
      <item>MATIJA GABRIĆ, OIB 06934359228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GALOP GRUPA j.d.o.o. za proizvodnju, trgovinu i usluge</izvorni_sadrzaj>
    <derivirana_varijabla naziv="DomainObject.Predmet.ProtustrankaIDrugi_1">GALOP GRUPA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GALOP GRUPA j.d.o.o. za proizvodnju, trgovinu i usluge, OIB 86324843604, Rasadnička 2, 35000 Slavonski Brod</izvorni_sadrzaj>
    <derivirana_varijabla naziv="DomainObject.Predmet.ProtustrankaIDrugiAdressOIB_1">GALOP GRUPA j.d.o.o. za proizvodnju, trgovinu i usluge, OIB 86324843604, Rasadnička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2018.</izvorni_sadrzaj>
    <derivirana_varijabla naziv="DomainObject.Predmet.OdlukaRjesenje.DatumDonosenjaOdluke_1">28.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St-55/2017-23</izvorni_sadrzaj>
    <derivirana_varijabla naziv="DomainObject.Predmet.OdlukaRjesenje.Oznaka_1">St-55/2017-23</derivirana_varijabla>
  </DomainObject.Predmet.OdlukaRjesenje.Oznaka>
  <DomainObject.Predmet.SudioniciListNaziv>
    <izvorni_sadrzaj>
      <item>Financijska agencija</item>
      <item>GALOP GRUPA j.d.o.o. za proizvodnju, trgovinu i usluge</item>
      <item>MATIJA GABRIĆ</item>
    </izvorni_sadrzaj>
    <derivirana_varijabla naziv="DomainObject.Predmet.SudioniciListNaziv_1">
      <item>Financijska agencija</item>
      <item>GALOP GRUPA j.d.o.o. za proizvodnju, trgovinu i usluge</item>
      <item>MATIJA GABRIĆ</item>
    </derivirana_varijabla>
  </DomainObject.Predmet.SudioniciListNaziv>
  <DomainObject.Predmet.SudioniciListAdressOIB>
    <izvorni_sadrzaj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izvorni_sadrzaj>
    <derivirana_varijabla naziv="DomainObject.Predmet.SudioniciListAdressOIB_1"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86324843604</item>
      <item>, OIB 06934359228</item>
    </izvorni_sadrzaj>
    <derivirana_varijabla naziv="DomainObject.Predmet.SudioniciListNazivOIB_1">
      <item>, OIB 85821130368</item>
      <item>, OIB 86324843604</item>
      <item>, OIB 06934359228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128</properties:Words>
  <properties:Characters>760</properties:Characters>
  <properties:Lines>46</properties:Lines>
  <properties:Paragraphs>19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2018-03-13T10:45:00Z</cp:lastPrinted>
  <dcterms:modified xmlns:xsi="http://www.w3.org/2001/XMLSchema-instance" xsi:type="dcterms:W3CDTF">2018-03-13T10:59:00Z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FINI-zaplijenjena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