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5d7b" w14:paraId="90a5d7b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F628E5">
        <w:rPr>
          <w:szCs w:val="24"/>
        </w:rPr>
        <w:t>735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628E5" w:rsidRPr="00F628E5">
        <w:t>LEATO j.d.o.o., Bartolovec, Varaždinska bb, MBS: 070114704, OIB: 08324259959</w:t>
      </w:r>
      <w:r w:rsidR="000571E3" w:rsidRPr="007F7A65">
        <w:t xml:space="preserve">, dana </w:t>
      </w:r>
      <w:r w:rsidR="007F7A65" w:rsidRPr="007F7A65">
        <w:t>14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F628E5" w:rsidRPr="00F628E5">
        <w:t>LEATO j.d.o.o., Bartolovec, Varaždinska bb, MBS: 070114704, OIB: 08324259959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7F7A65" w:rsidRPr="007F7A65">
        <w:rPr>
          <w:szCs w:val="24"/>
        </w:rPr>
        <w:t>14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F628E5" w:rsidRPr="00F628E5">
        <w:t>LEATO j.d.o.o., Bartolovec, Varaždinska bb, MBS: 070114704, OIB: 08324259959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F628E5" w:rsidRPr="00F628E5">
        <w:t>Jasna Hromadko, Zagreb, Zelengorska br. 1, OIB: 22088644509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F628E5" w:rsidRPr="00F628E5">
        <w:t>LEATO j.d.o.o., Bartolovec, Varaždinska bb, MBS: 070114704, OIB: 08324259959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F628E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7F7A65" w:rsidRPr="007F7A65">
        <w:rPr>
          <w:szCs w:val="24"/>
        </w:rPr>
        <w:t>14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F628E5" w:rsidR="00F628E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F628E5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F628E5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F628E5" w:rsidRPr="00F628E5">
        <w:t>LEATO j.d.o.</w:t>
      </w:r>
      <w:r w:rsidR="00F628E5">
        <w:t>o., Bartolovec, Varaždinska bb</w:t>
      </w:r>
    </w:p>
    <w:p w:rsidRDefault="00A80348" w:rsidP="00F628E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F628E5" w:rsidRPr="00F628E5">
        <w:t>Alina Rakinić, Varaždin, Jalkovečka ulica 97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r w:rsidR="00F628E5">
        <w:rPr>
          <w:szCs w:val="24"/>
        </w:rPr>
        <w:t>Graberje 1</w:t>
      </w:r>
    </w:p>
    <w:p w:rsidRDefault="00DF4B3F" w:rsidP="00F628E5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F628E5" w:rsidRPr="00F628E5">
        <w:t>Jasna Hroma</w:t>
      </w:r>
      <w:r w:rsidR="00F628E5">
        <w:t>dko, Zagreb, Zelengorska br. 1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1261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F628E5">
      <w:t>735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1261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2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2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126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12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12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2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2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126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12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12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LEATO j.d.o.o. za ugostiteljstvo i usluge</izvorni_sadrzaj>
    <derivirana_varijabla naziv="DomainObject.Predmet.ProtustrankaFormated_1">  LEATO j.d.o.o. za ugostiteljstvo i usluge</derivirana_varijabla>
  </DomainObject.Predmet.ProtustrankaFormated>
  <DomainObject.Predmet.ProtustrankaFormatedOIB>
    <izvorni_sadrzaj>  LEATO j.d.o.o. za ugostiteljstvo i usluge, OIB 08324259959</izvorni_sadrzaj>
    <derivirana_varijabla naziv="DomainObject.Predmet.ProtustrankaFormatedOIB_1">  LEATO j.d.o.o. za ugostiteljstvo i usluge, OIB 08324259959</derivirana_varijabla>
  </DomainObject.Predmet.ProtustrankaFormatedOIB>
  <DomainObject.Predmet.ProtustrankaFormatedWithAdress>
    <izvorni_sadrzaj> LEATO j.d.o.o. za ugostiteljstvo i usluge, Varaždinska/bb, 42202 Bartolovec</izvorni_sadrzaj>
    <derivirana_varijabla naziv="DomainObject.Predmet.ProtustrankaFormatedWithAdress_1"> LEATO j.d.o.o. za ugostiteljstvo i usluge, Varaždinska/bb, 42202 Bartolovec</derivirana_varijabla>
  </DomainObject.Predmet.ProtustrankaFormatedWithAdress>
  <DomainObject.Predmet.ProtustrankaFormatedWithAdressOIB>
    <izvorni_sadrzaj> LEATO j.d.o.o. za ugostiteljstvo i usluge, OIB 08324259959, Varaždinska/bb, 42202 Bartolovec</izvorni_sadrzaj>
    <derivirana_varijabla naziv="DomainObject.Predmet.ProtustrankaFormatedWithAdressOIB_1"> LEATO j.d.o.o. za ugostiteljstvo i usluge, OIB 08324259959, Varaždinska/bb, 42202 Bartolovec</derivirana_varijabla>
  </DomainObject.Predmet.ProtustrankaFormatedWithAdressOIB>
  <DomainObject.Predmet.ProtustrankaWithAdress>
    <izvorni_sadrzaj>LEATO j.d.o.o. za ugostiteljstvo i usluge Varaždinska/bb, 42202 Bartolovec</izvorni_sadrzaj>
    <derivirana_varijabla naziv="DomainObject.Predmet.ProtustrankaWithAdress_1">LEATO j.d.o.o. za ugostiteljstvo i usluge Varaždinska/bb, 42202 Bartolovec</derivirana_varijabla>
  </DomainObject.Predmet.ProtustrankaWithAdress>
  <DomainObject.Predmet.ProtustrankaWithAdressOIB>
    <izvorni_sadrzaj>LEATO j.d.o.o. za ugostiteljstvo i usluge, OIB 08324259959, Varaždinska/bb, 42202 Bartolovec</izvorni_sadrzaj>
    <derivirana_varijabla naziv="DomainObject.Predmet.ProtustrankaWithAdressOIB_1">LEATO j.d.o.o. za ugostiteljstvo i usluge, OIB 08324259959, Varaždinska/bb, 42202 Bartolovec</derivirana_varijabla>
  </DomainObject.Predmet.ProtustrankaWithAdressOIB>
  <DomainObject.Predmet.ProtustrankaNazivFormated>
    <izvorni_sadrzaj>LEATO j.d.o.o. za ugostiteljstvo i usluge</izvorni_sadrzaj>
    <derivirana_varijabla naziv="DomainObject.Predmet.ProtustrankaNazivFormated_1">LEATO j.d.o.o. za ugostiteljstvo i usluge</derivirana_varijabla>
  </DomainObject.Predmet.ProtustrankaNazivFormated>
  <DomainObject.Predmet.ProtustrankaNazivFormatedOIB>
    <izvorni_sadrzaj>LEATO j.d.o.o. za ugostiteljstvo i usluge, OIB 08324259959</izvorni_sadrzaj>
    <derivirana_varijabla naziv="DomainObject.Predmet.ProtustrankaNazivFormatedOIB_1">LEATO j.d.o.o. za ugostiteljstvo i usluge, OIB 08324259959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87124.90</izvorni_sadrzaj>
    <derivirana_varijabla naziv="DomainObject.Predmet.TrenutnaVrijednost_1">87124.90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LEATO j.d.o.o. za ugostiteljstvo i usluge</item>
    </izvorni_sadrzaj>
    <derivirana_varijabla naziv="DomainObject.Predmet.ProtuStrankaListFormated_1">
      <item>LEATO j.d.o.o. za ugostiteljstvo i usluge</item>
    </derivirana_varijabla>
  </DomainObject.Predmet.ProtuStrankaListFormated>
  <DomainObject.Predmet.ProtuStrankaListFormatedOIB>
    <izvorni_sadrzaj>
      <item>LEATO j.d.o.o. za ugostiteljstvo i usluge, OIB 08324259959</item>
    </izvorni_sadrzaj>
    <derivirana_varijabla naziv="DomainObject.Predmet.ProtuStrankaListFormatedOIB_1">
      <item>LEATO j.d.o.o. za ugostiteljstvo i usluge, OIB 08324259959</item>
    </derivirana_varijabla>
  </DomainObject.Predmet.ProtuStrankaListFormatedOIB>
  <DomainObject.Predmet.ProtuStrankaListFormatedWithAdress>
    <izvorni_sadrzaj>
      <item>LEATO j.d.o.o. za ugostiteljstvo i usluge, Varaždinska/bb, 42202 Bartolovec</item>
    </izvorni_sadrzaj>
    <derivirana_varijabla naziv="DomainObject.Predmet.ProtuStrankaListFormatedWithAdress_1">
      <item>LEATO j.d.o.o. za ugostiteljstvo i usluge, Varaždinska/bb, 42202 Bartolovec</item>
    </derivirana_varijabla>
  </DomainObject.Predmet.ProtuStrankaListFormatedWithAdress>
  <DomainObject.Predmet.ProtuStrankaListFormatedWithAdressOIB>
    <izvorni_sadrzaj>
      <item>LEATO j.d.o.o. za ugostiteljstvo i usluge, OIB 08324259959, Varaždinska/bb, 42202 Bartolovec</item>
    </izvorni_sadrzaj>
    <derivirana_varijabla naziv="DomainObject.Predmet.ProtuStrankaListFormatedWithAdressOIB_1">
      <item>LEATO j.d.o.o. za ugostiteljstvo i usluge, OIB 08324259959, Varaždinska/bb, 42202 Bartolovec</item>
    </derivirana_varijabla>
  </DomainObject.Predmet.ProtuStrankaListFormatedWithAdressOIB>
  <DomainObject.Predmet.ProtuStrankaListNazivFormated>
    <izvorni_sadrzaj>
      <item>LEATO j.d.o.o. za ugostiteljstvo i usluge</item>
    </izvorni_sadrzaj>
    <derivirana_varijabla naziv="DomainObject.Predmet.ProtuStrankaListNazivFormated_1">
      <item>LEATO j.d.o.o. za ugostiteljstvo i usluge</item>
    </derivirana_varijabla>
  </DomainObject.Predmet.ProtuStrankaListNazivFormated>
  <DomainObject.Predmet.ProtuStrankaListNazivFormatedOIB>
    <izvorni_sadrzaj>
      <item>LEATO j.d.o.o. za ugostiteljstvo i usluge, OIB 08324259959</item>
    </izvorni_sadrzaj>
    <derivirana_varijabla naziv="DomainObject.Predmet.ProtuStrankaListNazivFormatedOIB_1">
      <item>LEATO j.d.o.o. za ugostiteljstvo i usluge, OIB 08324259959</item>
    </derivirana_varijabla>
  </DomainObject.Predmet.ProtuStrankaListNazivFormatedOIB>
  <DomainObject.Predmet.OstaliListFormated>
    <izvorni_sadrzaj>
      <item>E-oglasna ploča</item>
      <item>Sudski registar, Trgovački sud u Varaždinu</item>
      <item>Alina Rakinić</item>
    </izvorni_sadrzaj>
    <derivirana_varijabla naziv="DomainObject.Predmet.OstaliListFormated_1">
      <item>E-oglasna ploča</item>
      <item>Sudski registar, Trgovački sud u Varaždinu</item>
      <item>Alina Rakinić</item>
    </derivirana_varijabla>
  </DomainObject.Predmet.OstaliListFormated>
  <DomainObject.Predmet.OstaliListFormatedOIB>
    <izvorni_sadrzaj>
      <item>E-oglasna ploča</item>
      <item>Sudski registar, Trgovački sud u Varaždinu</item>
      <item>Alina Rakinić, OIB 83461881426</item>
    </izvorni_sadrzaj>
    <derivirana_varijabla naziv="DomainObject.Predmet.OstaliListFormatedOIB_1">
      <item>E-oglasna ploča</item>
      <item>Sudski registar, Trgovački sud u Varaždinu</item>
      <item>Alina Rakinić, OIB 83461881426</item>
    </derivirana_varijabla>
  </DomainObject.Predmet.OstaliListFormatedOIB>
  <DomainObject.Predmet.OstaliListFormatedWithAdress>
    <izvorni_sadrzaj>
      <item>E-oglasna ploča</item>
      <item>Sudski registar, Trgovački sud u Varaždinu</item>
      <item>Alina Rakinić, Jalkovečka Ulica 97, 42000 Varaždin</item>
    </izvorni_sadrzaj>
    <derivirana_varijabla naziv="DomainObject.Predmet.OstaliListFormatedWithAdress_1">
      <item>E-oglasna ploča</item>
      <item>Sudski registar, Trgovački sud u Varaždinu</item>
      <item>Alina Rakinić, Jalkovečka Ulica 97,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Alina Rakinić, OIB 83461881426, Jalkovečka Ulica 97, 42000 Varaždin</item>
    </izvorni_sadrzaj>
    <derivirana_varijabla naziv="DomainObject.Predmet.OstaliListFormatedWithAdressOIB_1">
      <item>E-oglasna ploča</item>
      <item>Sudski registar, Trgovački sud u Varaždinu</item>
      <item>Alina Rakinić, OIB 83461881426, Jalkovečka Ulica 97,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Alina Rakinić</item>
    </izvorni_sadrzaj>
    <derivirana_varijabla naziv="DomainObject.Predmet.OstaliListNazivFormated_1">
      <item>E-oglasna ploča</item>
      <item>Sudski registar, Trgovački sud u Varaždinu</item>
      <item>Alina Rakinić</item>
    </derivirana_varijabla>
  </DomainObject.Predmet.OstaliListNazivFormated>
  <DomainObject.Predmet.OstaliListNazivFormatedOIB>
    <izvorni_sadrzaj>
      <item>E-oglasna ploča</item>
      <item>Sudski registar, Trgovački sud u Varaždinu</item>
      <item>Alina Rakinić, OIB 83461881426</item>
    </izvorni_sadrzaj>
    <derivirana_varijabla naziv="DomainObject.Predmet.OstaliListNazivFormatedOIB_1">
      <item>E-oglasna ploča</item>
      <item>Sudski registar, Trgovački sud u Varaždinu</item>
      <item>Alina Rakinić, OIB 83461881426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LEATO j.d.o.o. za ugostiteljstvo i usluge</izvorni_sadrzaj>
    <derivirana_varijabla naziv="DomainObject.Predmet.ProtustrankaIDrugi_1">LEATO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LEATO j.d.o.o. za ugostiteljstvo i usluge, OIB 08324259959, Varaždinska/bb, 42202 Bartolovec</izvorni_sadrzaj>
    <derivirana_varijabla naziv="DomainObject.Predmet.ProtustrankaIDrugiAdressOIB_1">LEATO j.d.o.o. za ugostiteljstvo i usluge, OIB 08324259959, Varaždinska/bb,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LEATO j.d.o.o. za ugostiteljstvo i usluge</item>
      <item>E-oglasna ploča</item>
      <item>Sudski registar, Trgovački sud u Varaždinu</item>
      <item>Alina Rakinić</item>
    </izvorni_sadrzaj>
    <derivirana_varijabla naziv="DomainObject.Predmet.SudioniciListNaziv_1">
      <item>Financijska agencija</item>
      <item>LEATO j.d.o.o. za ugostiteljstvo i usluge</item>
      <item>E-oglasna ploča</item>
      <item>Sudski registar, Trgovački sud u Varaždinu</item>
      <item>Alina Rakinić</item>
    </derivirana_varijabla>
  </DomainObject.Predmet.SudioniciListNaziv>
  <DomainObject.Predmet.SudioniciListAdressOIB>
    <izvorni_sadrzaj>
      <item>Financijska agencija, OIB 85821130368, A. Cesarca 2,42000 Varaždin</item>
      <item>LEATO j.d.o.o. za ugostiteljstvo i usluge, OIB 08324259959, Varaždinska/bb,42202 Bartolovec</item>
      <item>E-oglasna ploča</item>
      <item>Sudski registar, Trgovački sud u Varaždinu</item>
      <item>Alina Rakinić, OIB 83461881426, Jalkovečka Ulica 97,42000 Varaždin</item>
    </izvorni_sadrzaj>
    <derivirana_varijabla naziv="DomainObject.Predmet.SudioniciListAdressOIB_1">
      <item>Financijska agencija, OIB 85821130368, A. Cesarca 2,42000 Varaždin</item>
      <item>LEATO j.d.o.o. za ugostiteljstvo i usluge, OIB 08324259959, Varaždinska/bb,42202 Bartolovec</item>
      <item>E-oglasna ploča</item>
      <item>Sudski registar, Trgovački sud u Varaždinu</item>
      <item>Alina Rakinić, OIB 83461881426, Jalkovečka Ulica 97,42000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08324259959</item>
      <item>, OIB null</item>
      <item>, OIB null</item>
      <item>, OIB 83461881426</item>
    </izvorni_sadrzaj>
    <derivirana_varijabla naziv="DomainObject.Predmet.SudioniciListNazivOIB_1">
      <item>, OIB 85821130368</item>
      <item>, OIB 08324259959</item>
      <item>, OIB null</item>
      <item>, OIB null</item>
      <item>, OIB 83461881426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505</properties:Words>
  <properties:Characters>2756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2016-01-14T10:32:00Z</dcterms:created>
  <dc:creator>Ljubica Makovec</dc:creator>
  <cp:lastModifiedBy>Nevenka Vuković</cp:lastModifiedBy>
  <cp:lastPrinted>2016-01-14T10:37:00Z</cp:lastPrinted>
  <dcterms:modified xmlns:xsi="http://www.w3.org/2001/XMLSchema-instance" xsi:type="dcterms:W3CDTF">2016-01-14T10:37:00Z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