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0387" w14:paraId="b310387" w:rsidRDefault="006764AA" w:rsidP="006764AA" w:rsidR="006764AA" w:rsidRPr="000C4CA0">
      <w:pPr>
        <w:jc w:val="right"/>
        <w15:collapsed w:val="false"/>
        <w:rPr>
          <w:b/>
        </w:rPr>
      </w:pPr>
      <w:bookmarkStart w:name="_GoBack" w:id="0"/>
      <w:bookmarkEnd w:id="0"/>
      <w:r w:rsidRPr="000C4CA0">
        <w:rPr>
          <w:b/>
        </w:rPr>
        <w:t xml:space="preserve">   </w:t>
      </w:r>
      <w:r w:rsidR="00265638" w:rsidRPr="000C4CA0">
        <w:rPr>
          <w:b/>
        </w:rPr>
        <w:t>Posl. br. 18 St-</w:t>
      </w:r>
      <w:r w:rsidR="00E34B57">
        <w:rPr>
          <w:b/>
        </w:rPr>
        <w:t>168</w:t>
      </w:r>
      <w:r w:rsidR="00265638" w:rsidRPr="000C4CA0">
        <w:rPr>
          <w:b/>
        </w:rPr>
        <w:t>/201</w:t>
      </w:r>
      <w:r w:rsidR="00BF1ECF">
        <w:rPr>
          <w:b/>
        </w:rPr>
        <w:t>9</w:t>
      </w:r>
    </w:p>
    <w:p w:rsidRDefault="00D57A11" w:rsidP="00D57A11" w:rsidR="00D57A11" w:rsidRPr="000C4CA0"/>
    <w:p w:rsidRDefault="00CC2466" w:rsidP="00D57A11" w:rsidR="00CC2466" w:rsidRPr="000C4CA0">
      <w:pPr>
        <w:rPr>
          <w:b/>
        </w:rPr>
      </w:pPr>
    </w:p>
    <w:p w:rsidRDefault="006C7F48" w:rsidP="00D57A11" w:rsidR="00DB1319" w:rsidRPr="000C4CA0">
      <w:pPr>
        <w:rPr>
          <w:b/>
        </w:rPr>
      </w:pPr>
      <w:r w:rsidRPr="000C4CA0">
        <w:rPr>
          <w:b/>
        </w:rPr>
        <w:t xml:space="preserve">             </w:t>
      </w:r>
      <w:r w:rsidR="00D816A4" w:rsidRPr="000C4CA0">
        <w:rPr>
          <w:b/>
          <w:noProof/>
        </w:rPr>
        <w:drawing>
          <wp:inline distR="0" distL="0" distB="0" distT="0">
            <wp:extent cy="731520" cx="67299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630" cx="6731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0C4CA0">
      <w:pPr>
        <w:rPr>
          <w:b/>
        </w:rPr>
      </w:pPr>
      <w:r w:rsidRPr="000C4CA0">
        <w:rPr>
          <w:b/>
        </w:rPr>
        <w:t>REPUBLIKA HRVATSKA</w:t>
      </w:r>
    </w:p>
    <w:p w:rsidRDefault="00D57A11" w:rsidP="00D57A11" w:rsidR="00D57A11" w:rsidRPr="000C4CA0">
      <w:pPr>
        <w:rPr>
          <w:b/>
        </w:rPr>
      </w:pPr>
      <w:r w:rsidRPr="000C4CA0">
        <w:rPr>
          <w:b/>
        </w:rPr>
        <w:t xml:space="preserve">TRGOVAČKI SUD U </w:t>
      </w:r>
      <w:r w:rsidR="00BF1ECF">
        <w:rPr>
          <w:b/>
        </w:rPr>
        <w:t>DUBROVNIKU</w:t>
      </w:r>
    </w:p>
    <w:p w:rsidRDefault="00BF1ECF" w:rsidP="0001703D" w:rsidR="006C7F48" w:rsidRPr="000C4CA0">
      <w:r>
        <w:rPr>
          <w:b/>
        </w:rPr>
        <w:t>Dubrovnik, Dr. Ante Starčevića 23</w:t>
      </w:r>
    </w:p>
    <w:p w:rsidRDefault="0001703D" w:rsidP="006C7F48" w:rsidR="0001703D" w:rsidRPr="000C4CA0">
      <w:pPr>
        <w:jc w:val="center"/>
        <w:rPr>
          <w:b/>
        </w:rPr>
      </w:pPr>
    </w:p>
    <w:p w:rsidRDefault="006C7F48" w:rsidP="006C7F48" w:rsidR="00CC2466" w:rsidRPr="000C4CA0">
      <w:pPr>
        <w:jc w:val="center"/>
        <w:rPr>
          <w:b/>
        </w:rPr>
      </w:pPr>
      <w:r w:rsidRPr="000C4CA0">
        <w:rPr>
          <w:b/>
        </w:rPr>
        <w:t>REPUBLIKA HRVATSKA</w:t>
      </w:r>
    </w:p>
    <w:p w:rsidRDefault="00D57A11" w:rsidP="00426755" w:rsidR="00CC2466" w:rsidRPr="000C4CA0">
      <w:pPr>
        <w:jc w:val="center"/>
        <w:rPr>
          <w:b/>
        </w:rPr>
      </w:pPr>
      <w:r w:rsidRPr="000C4CA0">
        <w:rPr>
          <w:b/>
        </w:rPr>
        <w:t>R J E Š E N J E</w:t>
      </w:r>
    </w:p>
    <w:p w:rsidRDefault="00112B21" w:rsidP="00D57A11" w:rsidR="00112B21" w:rsidRPr="000C4CA0"/>
    <w:p w:rsidRDefault="00AA7FCA" w:rsidP="00A3113D" w:rsidR="00DB1319" w:rsidRPr="000C4CA0">
      <w:pPr>
        <w:ind w:firstLine="708"/>
        <w:jc w:val="both"/>
      </w:pPr>
      <w:r w:rsidRPr="000C4CA0">
        <w:t xml:space="preserve">Trgovački sud u </w:t>
      </w:r>
      <w:r w:rsidR="00BF1ECF">
        <w:t>Dubrovniku</w:t>
      </w:r>
      <w:r w:rsidRPr="000C4CA0">
        <w:t>,</w:t>
      </w:r>
      <w:r w:rsidR="0001703D" w:rsidRPr="000C4CA0">
        <w:t xml:space="preserve"> </w:t>
      </w:r>
      <w:r w:rsidRPr="000C4CA0">
        <w:t xml:space="preserve">u ime Republike Hrvatske, po sucu tog suda Katarini Franković, kao sucu pojedincu, u stečajnom postupku nad stečajnim dužnikom </w:t>
      </w:r>
      <w:r w:rsidR="00E34B57" w:rsidRPr="00E34B57">
        <w:t>Stečajna masa iza INSOLATE d.o.o.</w:t>
      </w:r>
      <w:r w:rsidR="00A3113D">
        <w:t xml:space="preserve"> u stečaju</w:t>
      </w:r>
      <w:r w:rsidR="00E34B57" w:rsidRPr="00E34B57">
        <w:t xml:space="preserve">, </w:t>
      </w:r>
      <w:r w:rsidR="00A3113D">
        <w:t xml:space="preserve">MBS:060395394, OIB: 43647652424 sa sjedištem na adresi Zagreb, Pavla Hatza 9  </w:t>
      </w:r>
      <w:r w:rsidR="00BF1ECF" w:rsidRPr="00BF1ECF">
        <w:t xml:space="preserve">zastupan po stečajnom upravitelju </w:t>
      </w:r>
      <w:r w:rsidR="00E34B57">
        <w:t>Branko Petanjek</w:t>
      </w:r>
      <w:r w:rsidRPr="000C4CA0">
        <w:t xml:space="preserve">, nakon održanog </w:t>
      </w:r>
      <w:r w:rsidR="005153ED" w:rsidRPr="000C4CA0">
        <w:t>ispitnog ročišta</w:t>
      </w:r>
      <w:r w:rsidRPr="000C4CA0">
        <w:t xml:space="preserve"> u prisutnosti stečajnog upravitelja</w:t>
      </w:r>
      <w:r w:rsidR="0065031A" w:rsidRPr="000C4CA0">
        <w:t xml:space="preserve"> </w:t>
      </w:r>
      <w:r w:rsidR="000C4CA0" w:rsidRPr="000C4CA0">
        <w:t xml:space="preserve">i vjerovnika Republika Hrvatska, Ministarstvo financija zastupano po </w:t>
      </w:r>
      <w:r w:rsidR="00E34B57">
        <w:t>punomoćniku zastupnika po zakonu, državnoodvjetničke savjetnice</w:t>
      </w:r>
      <w:r w:rsidR="000C4CA0" w:rsidRPr="000C4CA0">
        <w:t xml:space="preserve"> u Župa</w:t>
      </w:r>
      <w:r w:rsidR="00E34B57">
        <w:t>nijskom državnom odvjetništvu u Split</w:t>
      </w:r>
      <w:r w:rsidR="00BF1ECF">
        <w:t>u</w:t>
      </w:r>
      <w:r w:rsidR="000C4CA0" w:rsidRPr="000C4CA0">
        <w:t xml:space="preserve"> </w:t>
      </w:r>
      <w:r w:rsidR="00E34B57">
        <w:t>Branka Šolić</w:t>
      </w:r>
      <w:r w:rsidR="000C4CA0" w:rsidRPr="000C4CA0">
        <w:t xml:space="preserve">, </w:t>
      </w:r>
      <w:r w:rsidR="00E96046" w:rsidRPr="000C4CA0">
        <w:t xml:space="preserve">dana </w:t>
      </w:r>
      <w:r w:rsidR="00E34B57">
        <w:t>15</w:t>
      </w:r>
      <w:r w:rsidR="004521A5" w:rsidRPr="000C4CA0">
        <w:t xml:space="preserve">. </w:t>
      </w:r>
      <w:r w:rsidR="00BF1ECF">
        <w:t>veljače</w:t>
      </w:r>
      <w:r w:rsidR="005153ED" w:rsidRPr="000C4CA0">
        <w:t xml:space="preserve"> 201</w:t>
      </w:r>
      <w:r w:rsidR="00BF1ECF">
        <w:t>9</w:t>
      </w:r>
      <w:r w:rsidRPr="000C4CA0">
        <w:t>. godine,</w:t>
      </w:r>
    </w:p>
    <w:p w:rsidRDefault="00CC2466" w:rsidP="00D57A11" w:rsidR="00CC2466" w:rsidRPr="000C4CA0"/>
    <w:p w:rsidRDefault="00ED78EC" w:rsidP="004C7975" w:rsidR="00ED78EC" w:rsidRPr="000C4CA0">
      <w:pPr>
        <w:jc w:val="center"/>
        <w:rPr>
          <w:b/>
        </w:rPr>
      </w:pPr>
    </w:p>
    <w:p w:rsidRDefault="004C7975" w:rsidP="004C7975" w:rsidR="004C7975" w:rsidRPr="000C4CA0">
      <w:pPr>
        <w:jc w:val="center"/>
      </w:pPr>
      <w:r w:rsidRPr="000C4CA0">
        <w:rPr>
          <w:b/>
        </w:rPr>
        <w:t>r i j e š i o      j e</w:t>
      </w:r>
    </w:p>
    <w:p w:rsidRDefault="00ED78EC" w:rsidP="00915398" w:rsidR="00ED78EC" w:rsidRPr="000C4CA0">
      <w:pPr>
        <w:jc w:val="both"/>
      </w:pPr>
    </w:p>
    <w:p w:rsidRDefault="00915398" w:rsidP="00E81A71" w:rsidR="001D3C07" w:rsidRPr="000C4CA0">
      <w:pPr>
        <w:pStyle w:val="Odlomakpopisa"/>
        <w:numPr>
          <w:ilvl w:val="0"/>
          <w:numId w:val="12"/>
        </w:numPr>
        <w:jc w:val="both"/>
      </w:pPr>
      <w:r w:rsidRPr="000C4CA0">
        <w:t>Utvrđuj</w:t>
      </w:r>
      <w:r w:rsidR="0069491E" w:rsidRPr="000C4CA0">
        <w:t>u</w:t>
      </w:r>
      <w:r w:rsidRPr="000C4CA0">
        <w:t xml:space="preserve"> se osnovan</w:t>
      </w:r>
      <w:r w:rsidR="0069491E" w:rsidRPr="000C4CA0">
        <w:t>i</w:t>
      </w:r>
      <w:r w:rsidR="004521A5" w:rsidRPr="000C4CA0">
        <w:t>m</w:t>
      </w:r>
      <w:r w:rsidRPr="000C4CA0">
        <w:t xml:space="preserve"> tražbin</w:t>
      </w:r>
      <w:r w:rsidR="0069491E" w:rsidRPr="000C4CA0">
        <w:t>e</w:t>
      </w:r>
      <w:r w:rsidRPr="000C4CA0">
        <w:t xml:space="preserve"> vjerovnika</w:t>
      </w:r>
      <w:r w:rsidR="00C83042" w:rsidRPr="000C4CA0">
        <w:t xml:space="preserve"> kao</w:t>
      </w:r>
      <w:r w:rsidR="004521A5" w:rsidRPr="000C4CA0">
        <w:t xml:space="preserve"> I (prv</w:t>
      </w:r>
      <w:r w:rsidRPr="000C4CA0">
        <w:t>og) višeg isplatnog reda:</w:t>
      </w:r>
    </w:p>
    <w:p w:rsidRDefault="00E34B57" w:rsidP="00E34B57" w:rsidR="007A4FCD">
      <w:pPr>
        <w:pStyle w:val="Odlomakpopisa"/>
        <w:numPr>
          <w:ilvl w:val="0"/>
          <w:numId w:val="26"/>
        </w:numPr>
        <w:jc w:val="both"/>
      </w:pPr>
      <w:r w:rsidRPr="00E34B57">
        <w:t>REPUB</w:t>
      </w:r>
      <w:r>
        <w:t>LIKA HRVATSKA, OIB: 18683136487</w:t>
      </w:r>
      <w:r w:rsidRPr="00E34B57">
        <w:t xml:space="preserve"> u iznosu od 30.050,83 kn</w:t>
      </w:r>
      <w:r w:rsidR="00BF1ECF">
        <w:t>.</w:t>
      </w:r>
    </w:p>
    <w:p w:rsidRDefault="00E34B57" w:rsidP="00E34B57" w:rsidR="00E34B57" w:rsidRPr="000C4CA0">
      <w:pPr>
        <w:pStyle w:val="Odlomakpopisa"/>
        <w:ind w:left="1413"/>
        <w:jc w:val="both"/>
      </w:pPr>
    </w:p>
    <w:p w:rsidRDefault="004521A5" w:rsidP="004521A5" w:rsidR="004521A5" w:rsidRPr="000C4CA0">
      <w:pPr>
        <w:pStyle w:val="Odlomakpopisa"/>
        <w:numPr>
          <w:ilvl w:val="0"/>
          <w:numId w:val="12"/>
        </w:numPr>
        <w:jc w:val="both"/>
      </w:pPr>
      <w:r w:rsidRPr="000C4CA0">
        <w:t>Utvrđuju se osnovane tražbine vjerovnika kao II (drugog) višeg isplatnog reda:</w:t>
      </w:r>
    </w:p>
    <w:p w:rsidRDefault="007A4FCD" w:rsidP="00E34B57" w:rsidR="00E34B57">
      <w:pPr>
        <w:ind w:hanging="705" w:left="1413"/>
        <w:jc w:val="both"/>
      </w:pPr>
      <w:r w:rsidRPr="000C4CA0">
        <w:t>1.</w:t>
      </w:r>
      <w:r w:rsidRPr="000C4CA0">
        <w:tab/>
      </w:r>
      <w:r w:rsidR="00E34B57">
        <w:t xml:space="preserve">REPUBLIKA HRVATSKA, OIB: 18683136487, u iznosu 586.203,21 kn, </w:t>
      </w:r>
    </w:p>
    <w:p w:rsidRDefault="00E34B57" w:rsidP="00E34B57" w:rsidR="00E34B57">
      <w:pPr>
        <w:ind w:hanging="705" w:left="1413"/>
        <w:jc w:val="both"/>
      </w:pPr>
      <w:r>
        <w:t>2.</w:t>
      </w:r>
      <w:r>
        <w:tab/>
        <w:t xml:space="preserve">B2 Kapital d.o.o., OIB: 57509775367, u iznosu 184.078,38 kn, </w:t>
      </w:r>
    </w:p>
    <w:p w:rsidRDefault="00E34B57" w:rsidP="00E34B57" w:rsidR="00E34B57">
      <w:pPr>
        <w:ind w:hanging="705" w:left="1413"/>
        <w:jc w:val="both"/>
      </w:pPr>
      <w:r>
        <w:t>3.</w:t>
      </w:r>
      <w:r>
        <w:tab/>
        <w:t>GRAD SPLIT, OIB: 78755598868, u iznosu 9.336,18 kn.</w:t>
      </w:r>
    </w:p>
    <w:p w:rsidRDefault="00E34B57" w:rsidP="00E34B57" w:rsidR="00E34B57">
      <w:pPr>
        <w:ind w:hanging="705" w:left="1413"/>
        <w:jc w:val="both"/>
      </w:pPr>
    </w:p>
    <w:p w:rsidRDefault="001D3C07" w:rsidP="00DB12F2" w:rsidR="001D3C07" w:rsidRPr="000C4CA0">
      <w:pPr>
        <w:jc w:val="both"/>
        <w:rPr>
          <w:lang w:val="fr-FR"/>
        </w:rPr>
      </w:pPr>
    </w:p>
    <w:p w:rsidRDefault="00ED78EC" w:rsidP="00D57A11" w:rsidR="00ED78EC" w:rsidRPr="000C4CA0">
      <w:pPr>
        <w:jc w:val="center"/>
        <w:rPr>
          <w:b/>
        </w:rPr>
      </w:pPr>
    </w:p>
    <w:p w:rsidRDefault="00D57A11" w:rsidP="00D57A11" w:rsidR="00D57A11" w:rsidRPr="000C4CA0">
      <w:pPr>
        <w:jc w:val="center"/>
        <w:rPr>
          <w:b/>
        </w:rPr>
      </w:pPr>
      <w:r w:rsidRPr="000C4CA0">
        <w:rPr>
          <w:b/>
        </w:rPr>
        <w:t>Obrazloženje</w:t>
      </w:r>
    </w:p>
    <w:p w:rsidRDefault="009543D0" w:rsidP="009543D0" w:rsidR="009543D0" w:rsidRPr="000C4CA0"/>
    <w:p w:rsidRDefault="00E34B57" w:rsidP="00E34B57" w:rsidR="00E34B57">
      <w:pPr>
        <w:ind w:firstLine="708"/>
        <w:jc w:val="both"/>
      </w:pPr>
      <w:r>
        <w:t>Rješenjem ovog suda posl.br. St-763/2015 od 30. prosinca 2015. godine, otvoren je i zaključen skraćeni stečajni postupak nad dužnikom INSOLATE d.o.o., Split, Vinogradska 64, OIB: 31470959145, te je za stečajnog upravitelja imenovan Vencel Čuljak, Osijek, Plješevićka 16 E.</w:t>
      </w:r>
    </w:p>
    <w:p w:rsidRDefault="00E34B57" w:rsidP="00E34B57" w:rsidR="00E34B57">
      <w:pPr>
        <w:ind w:firstLine="708"/>
        <w:jc w:val="both"/>
      </w:pPr>
    </w:p>
    <w:p w:rsidRDefault="00E34B57" w:rsidP="00E34B57" w:rsidR="00E34B57">
      <w:pPr>
        <w:ind w:firstLine="708"/>
        <w:jc w:val="both"/>
      </w:pPr>
      <w:r>
        <w:tab/>
        <w:t>Podneskom je stečajni upravitelj Vencel Čuljak obavijestio sud  da dužnik ima imovine koja ulazi u stečajnu masu a koja je naknadno pronađena i to prema podacima Županijskog državnog odvjetništva u Splitu,  imovina koju potrebno unovčiti, te je predložio nastavak postupka radi naknadno pronađene imovine.</w:t>
      </w:r>
    </w:p>
    <w:p w:rsidRDefault="00E34B57" w:rsidP="00E34B57" w:rsidR="00E34B57">
      <w:pPr>
        <w:ind w:firstLine="708"/>
        <w:jc w:val="both"/>
      </w:pPr>
    </w:p>
    <w:p w:rsidRDefault="00E34B57" w:rsidP="00E34B57" w:rsidR="009543D0" w:rsidRPr="000C4CA0">
      <w:pPr>
        <w:ind w:firstLine="708"/>
        <w:jc w:val="both"/>
      </w:pPr>
      <w:r>
        <w:t>Rješenjem St-5372017 od 11. listopada 2018.g. određen j</w:t>
      </w:r>
      <w:r w:rsidRPr="00E34B57">
        <w:t xml:space="preserve">e nastavak postupka radi naknadne diobe Stečajna masa iza INSOLATE d.o.o., </w:t>
      </w:r>
      <w:r w:rsidR="0065345B" w:rsidRPr="000C4CA0">
        <w:t>te su pozvani vjerovnici stečajnog dužnika prijaviti svoje tražbine i određeno je ispitno ročište.</w:t>
      </w:r>
    </w:p>
    <w:p w:rsidRDefault="00112B21" w:rsidP="00112B21" w:rsidR="00112B21" w:rsidRPr="000C4CA0">
      <w:pPr>
        <w:ind w:firstLine="708"/>
        <w:jc w:val="both"/>
      </w:pPr>
    </w:p>
    <w:p w:rsidRDefault="009543D0" w:rsidP="00C10B5F" w:rsidR="009543D0" w:rsidRPr="000C4CA0">
      <w:pPr>
        <w:jc w:val="both"/>
      </w:pPr>
      <w:r w:rsidRPr="000C4CA0">
        <w:lastRenderedPageBreak/>
        <w:tab/>
        <w:t xml:space="preserve"> Na ispitnom ročištu stečajni upravitelj se određeno izjasnio o svakoj prijavljenoj tražbini predanoj i pristigloj u roku određenom za prijavu tražbina prema </w:t>
      </w:r>
      <w:r w:rsidR="0065345B" w:rsidRPr="000C4CA0">
        <w:t>rješenju</w:t>
      </w:r>
      <w:r w:rsidRPr="000C4CA0">
        <w:t xml:space="preserve"> </w:t>
      </w:r>
      <w:r w:rsidR="00426755" w:rsidRPr="000C4CA0">
        <w:t xml:space="preserve">od </w:t>
      </w:r>
      <w:r w:rsidR="00D8083E">
        <w:t>11. listopada</w:t>
      </w:r>
      <w:r w:rsidR="00967885" w:rsidRPr="000C4CA0">
        <w:t xml:space="preserve"> 201</w:t>
      </w:r>
      <w:r w:rsidR="006A433A" w:rsidRPr="000C4CA0">
        <w:t>8</w:t>
      </w:r>
      <w:r w:rsidR="00E81A71" w:rsidRPr="000C4CA0">
        <w:t xml:space="preserve">. godine </w:t>
      </w:r>
      <w:r w:rsidRPr="000C4CA0">
        <w:t xml:space="preserve">objavljenom na </w:t>
      </w:r>
      <w:r w:rsidR="0065345B" w:rsidRPr="000C4CA0">
        <w:t>mrežnoj stranici e-oglasna ploča</w:t>
      </w:r>
      <w:r w:rsidRPr="000C4CA0">
        <w:t xml:space="preserve"> suda</w:t>
      </w:r>
      <w:r w:rsidR="0065345B" w:rsidRPr="000C4CA0">
        <w:t>.</w:t>
      </w:r>
      <w:r w:rsidRPr="000C4CA0">
        <w:t xml:space="preserve"> Tablice sa prijavama bile su izložene kod ovog suda na</w:t>
      </w:r>
      <w:r w:rsidR="00532867" w:rsidRPr="000C4CA0">
        <w:t xml:space="preserve"> uvid svim sudionicima postupka</w:t>
      </w:r>
      <w:r w:rsidR="00C10B5F" w:rsidRPr="000C4CA0">
        <w:t>, te su tablice prijavljenih tražbi</w:t>
      </w:r>
      <w:r w:rsidR="00881055" w:rsidRPr="000C4CA0">
        <w:t xml:space="preserve">na, </w:t>
      </w:r>
      <w:r w:rsidR="00532867" w:rsidRPr="000C4CA0">
        <w:t>popis imovine, popis predmeta stečajne mase</w:t>
      </w:r>
      <w:r w:rsidR="00881055" w:rsidRPr="000C4CA0">
        <w:t xml:space="preserve"> </w:t>
      </w:r>
      <w:r w:rsidR="00C10B5F" w:rsidRPr="000C4CA0">
        <w:t>i izvješće stečajnog upravitelja objavljeni i na mrežnoj stranici e-oglasna ploča suda.</w:t>
      </w:r>
    </w:p>
    <w:p w:rsidRDefault="00532867" w:rsidP="00C10B5F" w:rsidR="00532867" w:rsidRPr="000C4CA0">
      <w:pPr>
        <w:jc w:val="both"/>
      </w:pPr>
    </w:p>
    <w:p w:rsidRDefault="006C7F48" w:rsidP="00532867" w:rsidR="001C5292" w:rsidRPr="000C4CA0">
      <w:pPr>
        <w:ind w:firstLine="708"/>
        <w:jc w:val="both"/>
      </w:pPr>
      <w:r w:rsidRPr="000C4CA0">
        <w:t>Prema čl. 263. Stečajnog zakona (Narodne novine 71/15,</w:t>
      </w:r>
      <w:r w:rsidR="00967885" w:rsidRPr="000C4CA0">
        <w:t xml:space="preserve"> 104/2017</w:t>
      </w:r>
      <w:r w:rsidRPr="000C4CA0">
        <w:t xml:space="preserve"> dalje u tekstu SZ) tražbina se smatra utvrđenom ako je na ispitnom ročištu prizna stečajni upravitelj i ne ospori stečajni vjerovnik, odnosno ako izjavljeno osporavanje bude otklonjeno</w:t>
      </w:r>
      <w:r w:rsidR="001B552C" w:rsidRPr="000C4CA0">
        <w:t>.</w:t>
      </w:r>
      <w:r w:rsidRPr="000C4CA0">
        <w:t xml:space="preserve"> </w:t>
      </w:r>
      <w:r w:rsidR="009543D0" w:rsidRPr="000C4CA0">
        <w:t>Stečajni upravitelj je</w:t>
      </w:r>
      <w:r w:rsidRPr="000C4CA0">
        <w:t xml:space="preserve"> prijavljene</w:t>
      </w:r>
      <w:r w:rsidR="009543D0" w:rsidRPr="000C4CA0">
        <w:t xml:space="preserve"> navedene tražbine priznao kao tražbine </w:t>
      </w:r>
      <w:r w:rsidR="00967885" w:rsidRPr="000C4CA0">
        <w:t xml:space="preserve">I (prvog) i </w:t>
      </w:r>
      <w:r w:rsidR="009543D0" w:rsidRPr="000C4CA0">
        <w:t>II (drugog) višeg isplatnog reda u iznosima kako je to navedeno u</w:t>
      </w:r>
      <w:r w:rsidR="005B7205" w:rsidRPr="000C4CA0">
        <w:t xml:space="preserve"> toč. I</w:t>
      </w:r>
      <w:r w:rsidR="00967885" w:rsidRPr="000C4CA0">
        <w:t xml:space="preserve"> i II</w:t>
      </w:r>
      <w:r w:rsidR="009543D0" w:rsidRPr="000C4CA0">
        <w:t xml:space="preserve"> izre</w:t>
      </w:r>
      <w:r w:rsidR="005B7205" w:rsidRPr="000C4CA0">
        <w:t>ke</w:t>
      </w:r>
      <w:r w:rsidR="009543D0" w:rsidRPr="000C4CA0">
        <w:t xml:space="preserve"> ovog rješenja. </w:t>
      </w:r>
    </w:p>
    <w:p w:rsidRDefault="00532867" w:rsidP="00881055" w:rsidR="00532867" w:rsidRPr="000C4CA0">
      <w:pPr>
        <w:jc w:val="both"/>
      </w:pPr>
    </w:p>
    <w:p w:rsidRDefault="006C7F48" w:rsidP="00B456A2" w:rsidR="001C5292">
      <w:pPr>
        <w:ind w:firstLine="708"/>
        <w:jc w:val="both"/>
      </w:pPr>
      <w:r w:rsidRPr="000C4CA0">
        <w:t xml:space="preserve">Sukladno čl. 264. i 265. SZ-a odlučeno je kao u </w:t>
      </w:r>
      <w:r w:rsidR="00ED78EC" w:rsidRPr="000C4CA0">
        <w:t>izreci</w:t>
      </w:r>
      <w:r w:rsidR="00D13116" w:rsidRPr="000C4CA0">
        <w:t>.</w:t>
      </w:r>
    </w:p>
    <w:p w:rsidRDefault="006978EA" w:rsidP="00D8083E" w:rsidR="006978EA">
      <w:pPr>
        <w:jc w:val="both"/>
      </w:pPr>
    </w:p>
    <w:p w:rsidRDefault="00D151FA" w:rsidP="00D151FA" w:rsidR="00D13116" w:rsidRPr="000C4CA0">
      <w:pPr>
        <w:ind w:firstLine="708"/>
        <w:jc w:val="both"/>
      </w:pPr>
      <w:r w:rsidRPr="000C4CA0">
        <w:t>Ovo</w:t>
      </w:r>
      <w:r w:rsidR="006C7F48" w:rsidRPr="000C4CA0">
        <w:t xml:space="preserve">  rješenje se objavljuje se na mrežnoj stranici e-Oglasna ploča sudova</w:t>
      </w:r>
      <w:r w:rsidRPr="000C4CA0">
        <w:t xml:space="preserve"> prema čl. 265</w:t>
      </w:r>
      <w:r w:rsidR="00284657" w:rsidRPr="000C4CA0">
        <w:t>.</w:t>
      </w:r>
      <w:r w:rsidRPr="000C4CA0">
        <w:t xml:space="preserve"> SZ-a</w:t>
      </w:r>
      <w:r w:rsidR="006C7F48" w:rsidRPr="000C4CA0">
        <w:t>.</w:t>
      </w:r>
    </w:p>
    <w:p w:rsidRDefault="00D13116" w:rsidP="006C7F48" w:rsidR="00D13116" w:rsidRPr="000C4CA0">
      <w:pPr>
        <w:ind w:firstLine="708"/>
        <w:jc w:val="both"/>
      </w:pPr>
    </w:p>
    <w:p w:rsidRDefault="006C7F48" w:rsidP="00D151FA" w:rsidR="009543D0" w:rsidRPr="000C4CA0">
      <w:pPr>
        <w:jc w:val="both"/>
      </w:pPr>
      <w:r w:rsidRPr="000C4CA0">
        <w:t xml:space="preserve"> </w:t>
      </w:r>
      <w:r w:rsidR="00D151FA" w:rsidRPr="000C4CA0">
        <w:tab/>
      </w:r>
      <w:r w:rsidR="009543D0" w:rsidRPr="000C4CA0">
        <w:t>Zbog navedenog, na temelju spomenutih propisa, odlučeno je kao u izreci.</w:t>
      </w:r>
    </w:p>
    <w:p w:rsidRDefault="009543D0" w:rsidP="009543D0" w:rsidR="008B5CAB" w:rsidRPr="000C4CA0">
      <w:pPr>
        <w:jc w:val="both"/>
      </w:pPr>
      <w:r w:rsidRPr="000C4CA0">
        <w:t xml:space="preserve"> </w:t>
      </w:r>
    </w:p>
    <w:p w:rsidRDefault="004C004B" w:rsidP="001D7B31" w:rsidR="001D7B31" w:rsidRPr="000C4CA0">
      <w:pPr>
        <w:jc w:val="center"/>
        <w:rPr>
          <w:b/>
        </w:rPr>
      </w:pPr>
      <w:r w:rsidRPr="000C4CA0">
        <w:rPr>
          <w:b/>
        </w:rPr>
        <w:t xml:space="preserve">U </w:t>
      </w:r>
      <w:r w:rsidR="00B456A2">
        <w:rPr>
          <w:b/>
        </w:rPr>
        <w:t>Dubrovnik</w:t>
      </w:r>
      <w:r w:rsidRPr="000C4CA0">
        <w:rPr>
          <w:b/>
        </w:rPr>
        <w:t>u</w:t>
      </w:r>
      <w:r w:rsidR="001D7B31" w:rsidRPr="000C4CA0">
        <w:rPr>
          <w:b/>
        </w:rPr>
        <w:t xml:space="preserve">, </w:t>
      </w:r>
      <w:r w:rsidR="00D8083E">
        <w:rPr>
          <w:b/>
        </w:rPr>
        <w:t>15</w:t>
      </w:r>
      <w:r w:rsidR="00B456A2">
        <w:rPr>
          <w:b/>
        </w:rPr>
        <w:t>. veljače</w:t>
      </w:r>
      <w:r w:rsidR="001D7B31" w:rsidRPr="000C4CA0">
        <w:rPr>
          <w:b/>
        </w:rPr>
        <w:t xml:space="preserve"> 201</w:t>
      </w:r>
      <w:r w:rsidR="00B456A2">
        <w:rPr>
          <w:b/>
        </w:rPr>
        <w:t>9</w:t>
      </w:r>
      <w:r w:rsidR="001D7B31" w:rsidRPr="000C4CA0">
        <w:rPr>
          <w:b/>
        </w:rPr>
        <w:t>. godine</w:t>
      </w: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="006C7F48" w:rsidRPr="000C4CA0">
        <w:rPr>
          <w:b/>
        </w:rPr>
        <w:t>Sudac</w:t>
      </w:r>
      <w:r w:rsidRPr="000C4CA0">
        <w:rPr>
          <w:b/>
        </w:rPr>
        <w:t>:</w:t>
      </w:r>
    </w:p>
    <w:p w:rsidRDefault="001D7B31" w:rsidP="001D7B31" w:rsidR="001D7B31" w:rsidRPr="000C4CA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  <w:t>Katarina Franković</w:t>
      </w:r>
    </w:p>
    <w:p w:rsidRDefault="00426755" w:rsidP="001D7B31" w:rsidR="00426755" w:rsidRPr="000C4CA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>POUKA O PRAVNOM LIJEKU</w:t>
      </w:r>
    </w:p>
    <w:p w:rsidRDefault="001D7B31" w:rsidP="00C43101" w:rsidR="001D7B31" w:rsidRPr="00C43101">
      <w:pPr>
        <w:pStyle w:val="Tijeloteksta"/>
        <w:jc w:val="both"/>
      </w:pPr>
      <w:r w:rsidRPr="000C4CA0">
        <w:t xml:space="preserve">Protiv ovog rješenja dopušteno je izjaviti žalbu. Žalba se izjavljuje Visokom trgovačkom sudu Republike Hrvatske u Zagrebu </w:t>
      </w:r>
      <w:r w:rsidR="00112B21" w:rsidRPr="000C4CA0">
        <w:t xml:space="preserve">u roku od 8 dana nakon isteka osam dana od njegove objave na e-oglasnoj ploči suda </w:t>
      </w:r>
      <w:r w:rsidRPr="000C4CA0">
        <w:t>putem ovoga suda u 3 istovjetna primjerka pozivom na gornji poslovni broj.</w:t>
      </w:r>
      <w:r w:rsidR="00112B21" w:rsidRPr="000C4CA0">
        <w:t xml:space="preserve"> </w:t>
      </w: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>DN-a:</w:t>
      </w:r>
    </w:p>
    <w:p w:rsidRDefault="001D7B31" w:rsidP="00B70DC7" w:rsidR="00C43101">
      <w:r w:rsidRPr="000C4CA0">
        <w:t xml:space="preserve">- </w:t>
      </w:r>
      <w:r w:rsidR="006C7F48" w:rsidRPr="000C4CA0">
        <w:t xml:space="preserve">mrežna stranica </w:t>
      </w:r>
      <w:r w:rsidR="00ED78EC" w:rsidRPr="000C4CA0">
        <w:t>e-</w:t>
      </w:r>
      <w:r w:rsidR="00C43101">
        <w:t xml:space="preserve">oglasna ploča suda </w:t>
      </w:r>
    </w:p>
    <w:p w:rsidRDefault="00B70DC7" w:rsidP="00B70DC7" w:rsidR="00B70DC7" w:rsidRPr="000C4CA0"/>
    <w:sectPr w:rsidSect="00F203A3" w:rsidR="00B70DC7" w:rsidRPr="000C4CA0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6C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265638" w:rsidRPr="00265638">
      <w:rPr>
        <w:rFonts w:hAnsi="Book Antiqua" w:ascii="Book Antiqua"/>
        <w:b/>
        <w:sz w:val="20"/>
        <w:szCs w:val="20"/>
      </w:rPr>
      <w:t>Posl. br. 18 St-</w:t>
    </w:r>
    <w:r w:rsidR="00E34B57">
      <w:rPr>
        <w:rFonts w:hAnsi="Book Antiqua" w:ascii="Book Antiqua"/>
        <w:b/>
        <w:sz w:val="20"/>
        <w:szCs w:val="20"/>
      </w:rPr>
      <w:t>168</w:t>
    </w:r>
    <w:r w:rsidR="00B456A2">
      <w:rPr>
        <w:rFonts w:hAnsi="Book Antiqua" w:ascii="Book Antiqua"/>
        <w:b/>
        <w:sz w:val="20"/>
        <w:szCs w:val="20"/>
      </w:rPr>
      <w:t>/2019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07019E"/>
    <w:multiLevelType w:val="hybridMultilevel"/>
    <w:tmpl w:val="8E1063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36A22F5"/>
    <w:multiLevelType w:val="hybridMultilevel"/>
    <w:tmpl w:val="90DE1CA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05BB05C7"/>
    <w:multiLevelType w:val="hybridMultilevel"/>
    <w:tmpl w:val="367EE0C4"/>
    <w:lvl w:tplc="1AF0B3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2696DD8"/>
    <w:multiLevelType w:val="hybridMultilevel"/>
    <w:tmpl w:val="787811E2"/>
    <w:lvl w:tplc="DA104DC2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1E1E0A2E"/>
    <w:multiLevelType w:val="hybridMultilevel"/>
    <w:tmpl w:val="40FA3A84"/>
    <w:lvl w:tplc="5D34F56E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2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3A5E765E"/>
    <w:multiLevelType w:val="hybridMultilevel"/>
    <w:tmpl w:val="4F2E1292"/>
    <w:lvl w:tplc="F2E60D52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8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2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C7D2C2A"/>
    <w:multiLevelType w:val="hybridMultilevel"/>
    <w:tmpl w:val="EBF6C0F4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F066EE6"/>
    <w:multiLevelType w:val="hybridMultilevel"/>
    <w:tmpl w:val="14B84444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3"/>
  </w:num>
  <w:num w:numId="5">
    <w:abstractNumId w:val="8"/>
  </w:num>
  <w:num w:numId="6">
    <w:abstractNumId w:val="16"/>
  </w:num>
  <w:num w:numId="7">
    <w:abstractNumId w:val="6"/>
  </w:num>
  <w:num w:numId="8">
    <w:abstractNumId w:val="14"/>
  </w:num>
  <w:num w:numId="9">
    <w:abstractNumId w:val="9"/>
  </w:num>
  <w:num w:numId="10">
    <w:abstractNumId w:val="21"/>
  </w:num>
  <w:num w:numId="11">
    <w:abstractNumId w:val="22"/>
  </w:num>
  <w:num w:numId="12">
    <w:abstractNumId w:val="25"/>
  </w:num>
  <w:num w:numId="13">
    <w:abstractNumId w:val="24"/>
  </w:num>
  <w:num w:numId="14">
    <w:abstractNumId w:val="19"/>
  </w:num>
  <w:num w:numId="15">
    <w:abstractNumId w:val="15"/>
  </w:num>
  <w:num w:numId="16">
    <w:abstractNumId w:val="18"/>
  </w:num>
  <w:num w:numId="17">
    <w:abstractNumId w:val="20"/>
  </w:num>
  <w:num w:numId="18">
    <w:abstractNumId w:val="12"/>
  </w:num>
  <w:num w:numId="19">
    <w:abstractNumId w:val="10"/>
  </w:num>
  <w:num w:numId="20">
    <w:abstractNumId w:val="17"/>
  </w:num>
  <w:num w:numId="21">
    <w:abstractNumId w:val="5"/>
  </w:num>
  <w:num w:numId="22">
    <w:abstractNumId w:val="4"/>
  </w:num>
  <w:num w:numId="23">
    <w:abstractNumId w:val="23"/>
  </w:num>
  <w:num w:numId="24">
    <w:abstractNumId w:val="2"/>
  </w:num>
  <w:num w:numId="25">
    <w:abstractNumId w:val="11"/>
  </w:num>
  <w:num w:numId="2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4DA1"/>
    <w:rsid w:val="00006B9B"/>
    <w:rsid w:val="0001703D"/>
    <w:rsid w:val="0002360C"/>
    <w:rsid w:val="00050A6E"/>
    <w:rsid w:val="000531F5"/>
    <w:rsid w:val="00062A4B"/>
    <w:rsid w:val="00066300"/>
    <w:rsid w:val="000750F1"/>
    <w:rsid w:val="000C4CA0"/>
    <w:rsid w:val="000D330B"/>
    <w:rsid w:val="000E67BB"/>
    <w:rsid w:val="000F1661"/>
    <w:rsid w:val="00103907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5638"/>
    <w:rsid w:val="00267B8B"/>
    <w:rsid w:val="002722E5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26755"/>
    <w:rsid w:val="0043056B"/>
    <w:rsid w:val="00433D20"/>
    <w:rsid w:val="004414CB"/>
    <w:rsid w:val="00442F88"/>
    <w:rsid w:val="004521A5"/>
    <w:rsid w:val="00463241"/>
    <w:rsid w:val="004A6874"/>
    <w:rsid w:val="004C004B"/>
    <w:rsid w:val="004C4B27"/>
    <w:rsid w:val="004C506E"/>
    <w:rsid w:val="004C7975"/>
    <w:rsid w:val="004E288C"/>
    <w:rsid w:val="004E3D75"/>
    <w:rsid w:val="005153ED"/>
    <w:rsid w:val="00520501"/>
    <w:rsid w:val="00532867"/>
    <w:rsid w:val="00542073"/>
    <w:rsid w:val="00564F48"/>
    <w:rsid w:val="0057554A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9491E"/>
    <w:rsid w:val="006978EA"/>
    <w:rsid w:val="006A321A"/>
    <w:rsid w:val="006A433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A4FCD"/>
    <w:rsid w:val="007B1D36"/>
    <w:rsid w:val="007D4648"/>
    <w:rsid w:val="007E41DD"/>
    <w:rsid w:val="00803971"/>
    <w:rsid w:val="0082142D"/>
    <w:rsid w:val="008258EF"/>
    <w:rsid w:val="00833B2F"/>
    <w:rsid w:val="0084398F"/>
    <w:rsid w:val="00853375"/>
    <w:rsid w:val="00855A31"/>
    <w:rsid w:val="00881055"/>
    <w:rsid w:val="008B5CAB"/>
    <w:rsid w:val="008B5E0F"/>
    <w:rsid w:val="008C1790"/>
    <w:rsid w:val="00913047"/>
    <w:rsid w:val="00915398"/>
    <w:rsid w:val="00935AFF"/>
    <w:rsid w:val="00950B5A"/>
    <w:rsid w:val="009543D0"/>
    <w:rsid w:val="00967885"/>
    <w:rsid w:val="00976CA2"/>
    <w:rsid w:val="00991908"/>
    <w:rsid w:val="009C2742"/>
    <w:rsid w:val="009C3725"/>
    <w:rsid w:val="009C4F6F"/>
    <w:rsid w:val="009D6352"/>
    <w:rsid w:val="009E6267"/>
    <w:rsid w:val="009F2C60"/>
    <w:rsid w:val="009F4F30"/>
    <w:rsid w:val="00A040A9"/>
    <w:rsid w:val="00A21486"/>
    <w:rsid w:val="00A248BD"/>
    <w:rsid w:val="00A3113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0A5B"/>
    <w:rsid w:val="00B16129"/>
    <w:rsid w:val="00B1663A"/>
    <w:rsid w:val="00B21086"/>
    <w:rsid w:val="00B42E77"/>
    <w:rsid w:val="00B456A2"/>
    <w:rsid w:val="00B57772"/>
    <w:rsid w:val="00B62B43"/>
    <w:rsid w:val="00B70DC7"/>
    <w:rsid w:val="00B842DF"/>
    <w:rsid w:val="00BB0F9E"/>
    <w:rsid w:val="00BC3074"/>
    <w:rsid w:val="00BD625B"/>
    <w:rsid w:val="00BF0A0B"/>
    <w:rsid w:val="00BF1ECF"/>
    <w:rsid w:val="00C10B5F"/>
    <w:rsid w:val="00C33B5C"/>
    <w:rsid w:val="00C43101"/>
    <w:rsid w:val="00C83042"/>
    <w:rsid w:val="00C84449"/>
    <w:rsid w:val="00C96782"/>
    <w:rsid w:val="00CA0F6F"/>
    <w:rsid w:val="00CA28AA"/>
    <w:rsid w:val="00CA7BCD"/>
    <w:rsid w:val="00CC2466"/>
    <w:rsid w:val="00CC7673"/>
    <w:rsid w:val="00CE16D0"/>
    <w:rsid w:val="00CE7BF7"/>
    <w:rsid w:val="00D02D0C"/>
    <w:rsid w:val="00D13116"/>
    <w:rsid w:val="00D1397E"/>
    <w:rsid w:val="00D151FA"/>
    <w:rsid w:val="00D567F9"/>
    <w:rsid w:val="00D57A11"/>
    <w:rsid w:val="00D8083E"/>
    <w:rsid w:val="00D816A4"/>
    <w:rsid w:val="00D91A39"/>
    <w:rsid w:val="00DA1343"/>
    <w:rsid w:val="00DB12F2"/>
    <w:rsid w:val="00DB1319"/>
    <w:rsid w:val="00DD3A08"/>
    <w:rsid w:val="00DE7E0D"/>
    <w:rsid w:val="00DF533B"/>
    <w:rsid w:val="00E3344F"/>
    <w:rsid w:val="00E34B57"/>
    <w:rsid w:val="00E430B8"/>
    <w:rsid w:val="00E55540"/>
    <w:rsid w:val="00E7471A"/>
    <w:rsid w:val="00E81A71"/>
    <w:rsid w:val="00E96046"/>
    <w:rsid w:val="00EA3FD1"/>
    <w:rsid w:val="00ED0A23"/>
    <w:rsid w:val="00ED655D"/>
    <w:rsid w:val="00ED78EC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C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CA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CA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CA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C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CA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CA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CA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429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283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St-168/2019</izvorni_sadrzaj>
    <derivirana_varijabla naziv="DomainObject.Predmet.OznakaBroj_1">St-168/2019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INSOLATE društvo s ograničenom odgovornošću za građenje</izvorni_sadrzaj>
    <derivirana_varijabla naziv="DomainObject.Predmet.ProtustrankaFormated_1">  Stečajna masa INSOLATE društvo s ograničenom odgovornošću za građenje</derivirana_varijabla>
  </DomainObject.Predmet.ProtustrankaFormated>
  <DomainObject.Predmet.ProtustrankaFormatedOIB>
    <izvorni_sadrzaj>  Stečajna masa INSOLATE društvo s ograničenom odgovornošću za građenje, OIB 31470959145</izvorni_sadrzaj>
    <derivirana_varijabla naziv="DomainObject.Predmet.ProtustrankaFormatedOIB_1">  Stečajna masa INSOLATE društvo s ograničenom odgovornošću za građenje, OIB 31470959145</derivirana_varijabla>
  </DomainObject.Predmet.ProtustrankaFormatedOIB>
  <DomainObject.Predmet.ProtustrankaFormatedWithAdress>
    <izvorni_sadrzaj> Stečajna masa INSOLATE društvo s ograničenom odgovornošću za građenje, Vinogradska 64, 21000 Split</izvorni_sadrzaj>
    <derivirana_varijabla naziv="DomainObject.Predmet.ProtustrankaFormatedWithAdress_1"> Stečajna masa INSOLATE društvo s ograničenom odgovornošću za građenje, Vinogradska 64, 21000 Split</derivirana_varijabla>
  </DomainObject.Predmet.ProtustrankaFormatedWithAdress>
  <DomainObject.Predmet.ProtustrankaFormatedWithAdressOIB>
    <izvorni_sadrzaj> Stečajna masa INSOLATE društvo s ograničenom odgovornošću za građenje, OIB 31470959145, Vinogradska 64, 21000 Split</izvorni_sadrzaj>
    <derivirana_varijabla naziv="DomainObject.Predmet.ProtustrankaFormatedWithAdressOIB_1"> Stečajna masa INSOLATE društvo s ograničenom odgovornošću za građenje, OIB 31470959145, Vinogradska 64, 21000 Split</derivirana_varijabla>
  </DomainObject.Predmet.ProtustrankaFormatedWithAdressOIB>
  <DomainObject.Predmet.ProtustrankaWithAdress>
    <izvorni_sadrzaj>Stečajna masa INSOLATE društvo s ograničenom odgovornošću za građenje Vinogradska 64, 21000 Split</izvorni_sadrzaj>
    <derivirana_varijabla naziv="DomainObject.Predmet.ProtustrankaWithAdress_1">Stečajna masa INSOLATE društvo s ograničenom odgovornošću za građenje Vinogradska 64, 21000 Split</derivirana_varijabla>
  </DomainObject.Predmet.ProtustrankaWithAdress>
  <DomainObject.Predmet.ProtustrankaWithAdressOIB>
    <izvorni_sadrzaj>Stečajna masa INSOLATE društvo s ograničenom odgovornošću za građenje, OIB 31470959145, Vinogradska 64, 21000 Split</izvorni_sadrzaj>
    <derivirana_varijabla naziv="DomainObject.Predmet.ProtustrankaWithAdressOIB_1">Stečajna masa INSOLATE društvo s ograničenom odgovornošću za građenje, OIB 31470959145, Vinogradska 64, 21000 Split</derivirana_varijabla>
  </DomainObject.Predmet.ProtustrankaWithAdressOIB>
  <DomainObject.Predmet.ProtustrankaNazivFormated>
    <izvorni_sadrzaj>Stečajna masa INSOLATE društvo s ograničenom odgovornošću za građenje</izvorni_sadrzaj>
    <derivirana_varijabla naziv="DomainObject.Predmet.ProtustrankaNazivFormated_1">Stečajna masa INSOLATE društvo s ograničenom odgovornošću za građenje</derivirana_varijabla>
  </DomainObject.Predmet.ProtustrankaNazivFormated>
  <DomainObject.Predmet.ProtustrankaNazivFormatedOIB>
    <izvorni_sadrzaj>Stečajna masa INSOLATE društvo s ograničenom odgovornošću za građenje, OIB 31470959145</izvorni_sadrzaj>
    <derivirana_varijabla naziv="DomainObject.Predmet.ProtustrankaNazivFormatedOIB_1">Stečajna masa INSOLATE društvo s ograničenom odgovornošću za građenje, OIB 31470959145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673718.77</izvorni_sadrzaj>
    <derivirana_varijabla naziv="DomainObject.Predmet.TrenutnaVrijednost_1">673718.77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INSOLATE društvo s ograničenom odgovornošću za građenje</item>
    </izvorni_sadrzaj>
    <derivirana_varijabla naziv="DomainObject.Predmet.ProtuStrankaListFormated_1">
      <item>Stečajna masa INSOLATE društvo s ograničenom odgovornošću za građenje</item>
    </derivirana_varijabla>
  </DomainObject.Predmet.ProtuStrankaListFormated>
  <DomainObject.Predmet.ProtuStrankaListFormatedOIB>
    <izvorni_sadrzaj>
      <item>Stečajna masa INSOLATE društvo s ograničenom odgovornošću za građenje, OIB 31470959145</item>
    </izvorni_sadrzaj>
    <derivirana_varijabla naziv="DomainObject.Predmet.ProtuStrankaListFormatedOIB_1">
      <item>Stečajna masa INSOLATE društvo s ograničenom odgovornošću za građenje, OIB 31470959145</item>
    </derivirana_varijabla>
  </DomainObject.Predmet.ProtuStrankaListFormatedOIB>
  <DomainObject.Predmet.ProtuStrankaListFormatedWithAdress>
    <izvorni_sadrzaj>
      <item>Stečajna masa INSOLATE društvo s ograničenom odgovornošću za građenje, Vinogradska 64, 21000 Split</item>
    </izvorni_sadrzaj>
    <derivirana_varijabla naziv="DomainObject.Predmet.ProtuStrankaListFormatedWithAdress_1">
      <item>Stečajna masa INSOLATE društvo s ograničenom odgovornošću za građenje, Vinogradska 64, 21000 Split</item>
    </derivirana_varijabla>
  </DomainObject.Predmet.ProtuStrankaListFormatedWithAdress>
  <DomainObject.Predmet.ProtuStrankaListFormatedWithAdressOIB>
    <izvorni_sadrzaj>
      <item>Stečajna masa INSOLATE društvo s ograničenom odgovornošću za građenje, OIB 31470959145, Vinogradska 64, 21000 Split</item>
    </izvorni_sadrzaj>
    <derivirana_varijabla naziv="DomainObject.Predmet.ProtuStrankaListFormatedWithAdressOIB_1">
      <item>Stečajna masa INSOLATE društvo s ograničenom odgovornošću za građenje, OIB 31470959145, Vinogradska 64, 21000 Split</item>
    </derivirana_varijabla>
  </DomainObject.Predmet.ProtuStrankaListFormatedWithAdressOIB>
  <DomainObject.Predmet.ProtuStrankaListNazivFormated>
    <izvorni_sadrzaj>
      <item>Stečajna masa INSOLATE društvo s ograničenom odgovornošću za građenje</item>
    </izvorni_sadrzaj>
    <derivirana_varijabla naziv="DomainObject.Predmet.ProtuStrankaListNazivFormated_1">
      <item>Stečajna masa INSOLATE društvo s ograničenom odgovornošću za građenje</item>
    </derivirana_varijabla>
  </DomainObject.Predmet.ProtuStrankaListNazivFormated>
  <DomainObject.Predmet.ProtuStrankaListNazivFormatedOIB>
    <izvorni_sadrzaj>
      <item>Stečajna masa INSOLATE društvo s ograničenom odgovornošću za građenje, OIB 31470959145</item>
    </izvorni_sadrzaj>
    <derivirana_varijabla naziv="DomainObject.Predmet.ProtuStrankaListNazivFormatedOIB_1">
      <item>Stečajna masa INSOLATE društvo s ograničenom odgovornošću za građenje, OIB 31470959145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INSOLATE društvo s ograničenom odgovornošću za građenje</izvorni_sadrzaj>
    <derivirana_varijabla naziv="DomainObject.Predmet.ProtustrankaIDrugi_1">Stečajna masa INSOLATE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INSOLATE društvo s ograničenom odgovornošću za građenje, OIB 31470959145, Vinogradska 64, 21000 Split</izvorni_sadrzaj>
    <derivirana_varijabla naziv="DomainObject.Predmet.ProtustrankaIDrugiAdressOIB_1">Stečajna masa INSOLATE društvo s ograničenom odgovornošću za građenje, OIB 31470959145, Vinogradska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INSOLATE društvo s ograničenom odgovornošću za građenje</item>
      <item>FINANCIJSKA AGENCIJA, RC SPLIT</item>
    </izvorni_sadrzaj>
    <derivirana_varijabla naziv="DomainObject.Predmet.SudioniciListNaziv_1">
      <item>Stečajna masa INSOLATE društvo s ograničenom odgovornošću za građenje</item>
      <item>FINANCIJSKA AGENCIJA, RC SPLIT</item>
    </derivirana_varijabla>
  </DomainObject.Predmet.SudioniciListNaziv>
  <DomainObject.Predmet.SudioniciListAdressOIB>
    <izvorni_sadrzaj>
      <item>Stečajna masa INSOLATE društvo s ograničenom odgovornošću za građenje, OIB 31470959145, Vinogradska 64,21000 Split</item>
      <item>FINANCIJSKA AGENCIJA, RC SPLIT, OIB 85821130368, Mažuranićevo šetalište 24 b,21000 Split</item>
    </izvorni_sadrzaj>
    <derivirana_varijabla naziv="DomainObject.Predmet.SudioniciListAdressOIB_1">
      <item>Stečajna masa INSOLATE društvo s ograničenom odgovornošću za građenje, OIB 31470959145, Vinogradska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31470959145</item>
      <item>, OIB 85821130368</item>
    </izvorni_sadrzaj>
    <derivirana_varijabla naziv="DomainObject.Predmet.SudioniciListNazivOIB_1">
      <item>, OIB 31470959145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D74B0B-37A2-4F91-BEAE-DA2F693BC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3055</properties:Characters>
  <properties:Lines>82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2019-02-15T12:38:00Z</dcterms:created>
  <dc:creator>stanka grcic</dc:creator>
  <cp:lastModifiedBy>Katarina Franković</cp:lastModifiedBy>
  <cp:lastPrinted>2019-02-15T12:38:00Z</cp:lastPrinted>
  <dcterms:modified xmlns:xsi="http://www.w3.org/2001/XMLSchema-instance" xsi:type="dcterms:W3CDTF">2019-02-15T12:51:00Z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utvrđene i osporene tražbine (rješenje - utvrđene i osporene tražbine 168 - 2019.docx)</vt:lpwstr>
  </prop:property>
  <prop:property name="CC_coloring" pid="5" fmtid="{D5CDD505-2E9C-101B-9397-08002B2CF9AE}">
    <vt:bool>false</vt:bool>
  </prop:property>
</prop:Properties>
</file>