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d6da" w14:paraId="44cd6da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8E7176">
        <w:rPr>
          <w:rFonts w:hAnsi="Times New Roman" w:ascii="Times New Roman"/>
        </w:rPr>
        <w:t>5569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Karlovac, Ljudevita Šestića 4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</w:t>
      </w:r>
      <w:r w:rsidRPr="008E7176">
        <w:rPr>
          <w:rFonts w:hAnsi="Times New Roman" w:ascii="Times New Roman"/>
        </w:rPr>
        <w:t xml:space="preserve">Goranki Boljkovac, kao stečajnom sucu, u stečajnom postupku nad stečajnim dužnikom </w:t>
      </w:r>
      <w:r w:rsidR="008E7176" w:rsidRPr="008E7176">
        <w:rPr>
          <w:rFonts w:hAnsi="Times New Roman" w:ascii="Times New Roman"/>
        </w:rPr>
        <w:t>BRAZIL d.o.o.</w:t>
      </w:r>
      <w:r w:rsidR="008E7176">
        <w:rPr>
          <w:rFonts w:hAnsi="Times New Roman" w:ascii="Times New Roman"/>
        </w:rPr>
        <w:t xml:space="preserve"> u stečaju</w:t>
      </w:r>
      <w:r w:rsidR="008E7176" w:rsidRPr="008E7176">
        <w:rPr>
          <w:rFonts w:hAnsi="Times New Roman" w:ascii="Times New Roman"/>
        </w:rPr>
        <w:t>, Karlovac, Zagrebačka 6, OIB 65717199615</w:t>
      </w:r>
      <w:r w:rsidRPr="008E7176">
        <w:rPr>
          <w:rFonts w:hAnsi="Times New Roman" w:ascii="Times New Roman"/>
        </w:rPr>
        <w:t xml:space="preserve">, dana </w:t>
      </w:r>
      <w:r w:rsidR="008E7176">
        <w:rPr>
          <w:rFonts w:hAnsi="Times New Roman" w:ascii="Times New Roman"/>
        </w:rPr>
        <w:t>26. travnja</w:t>
      </w:r>
      <w:r w:rsidR="005323CF" w:rsidRPr="008E7176">
        <w:rPr>
          <w:rFonts w:hAnsi="Times New Roman" w:ascii="Times New Roman"/>
        </w:rPr>
        <w:t xml:space="preserve"> 2017</w:t>
      </w:r>
      <w:r w:rsidRPr="008E7176">
        <w:rPr>
          <w:rFonts w:hAnsi="Times New Roman" w:ascii="Times New Roman"/>
        </w:rPr>
        <w:t>. godine</w:t>
      </w:r>
      <w:r w:rsidRPr="00DE61BE">
        <w:rPr>
          <w:rFonts w:hAnsi="Times New Roman" w:ascii="Times New Roman"/>
        </w:rPr>
        <w:t>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8E7176" w:rsidRPr="008E7176">
        <w:rPr>
          <w:rFonts w:hAnsi="Times New Roman" w:ascii="Times New Roman"/>
        </w:rPr>
        <w:t>dužnikom BRAZIL d.o.o.</w:t>
      </w:r>
      <w:r w:rsidR="008E7176">
        <w:rPr>
          <w:rFonts w:hAnsi="Times New Roman" w:ascii="Times New Roman"/>
        </w:rPr>
        <w:t xml:space="preserve"> u stečaju</w:t>
      </w:r>
      <w:r w:rsidR="008E7176" w:rsidRPr="008E7176">
        <w:rPr>
          <w:rFonts w:hAnsi="Times New Roman" w:ascii="Times New Roman"/>
        </w:rPr>
        <w:t>, Karlovac, Zagrebačka 6, OIB 65717199615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CD2239">
        <w:rPr>
          <w:rFonts w:hAnsi="Times New Roman" w:ascii="Times New Roman"/>
          <w:noProof w:val="false"/>
          <w:szCs w:val="24"/>
        </w:rPr>
        <w:t>23. svibnja</w:t>
      </w:r>
      <w:r w:rsidR="005D1D09">
        <w:rPr>
          <w:rFonts w:hAnsi="Times New Roman" w:ascii="Times New Roman"/>
          <w:noProof w:val="false"/>
          <w:szCs w:val="24"/>
        </w:rPr>
        <w:t xml:space="preserve"> 201</w:t>
      </w:r>
      <w:r w:rsidR="00556E4E">
        <w:rPr>
          <w:rFonts w:hAnsi="Times New Roman" w:ascii="Times New Roman"/>
          <w:noProof w:val="false"/>
          <w:szCs w:val="24"/>
        </w:rPr>
        <w:t>7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 w:rsidR="00CD2239">
        <w:rPr>
          <w:rFonts w:hAnsi="Times New Roman" w:ascii="Times New Roman"/>
          <w:noProof w:val="false"/>
          <w:szCs w:val="24"/>
        </w:rPr>
        <w:t>12</w:t>
      </w:r>
      <w:r>
        <w:rPr>
          <w:rFonts w:hAnsi="Times New Roman" w:ascii="Times New Roman"/>
          <w:noProof w:val="false"/>
          <w:szCs w:val="24"/>
        </w:rPr>
        <w:t>,15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5D1D09">
        <w:rPr>
          <w:rFonts w:hAnsi="Times New Roman" w:ascii="Times New Roman"/>
          <w:noProof w:val="false"/>
          <w:szCs w:val="24"/>
        </w:rPr>
        <w:t xml:space="preserve">Ljudevita </w:t>
      </w:r>
      <w:proofErr w:type="spellStart"/>
      <w:r w:rsidR="005D1D09">
        <w:rPr>
          <w:rFonts w:hAnsi="Times New Roman" w:ascii="Times New Roman"/>
          <w:noProof w:val="false"/>
          <w:szCs w:val="24"/>
        </w:rPr>
        <w:t>Šestića</w:t>
      </w:r>
      <w:proofErr w:type="spellEnd"/>
      <w:r w:rsidR="005D1D09">
        <w:rPr>
          <w:rFonts w:hAnsi="Times New Roman" w:ascii="Times New Roman"/>
          <w:noProof w:val="false"/>
          <w:szCs w:val="24"/>
        </w:rPr>
        <w:t xml:space="preserve"> 4, soba broj 3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8E7176">
        <w:rPr>
          <w:rFonts w:hAnsi="Times New Roman" w:ascii="Times New Roman"/>
          <w:noProof w:val="false"/>
          <w:szCs w:val="24"/>
        </w:rPr>
        <w:t xml:space="preserve"> 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CD2239">
        <w:rPr>
          <w:rFonts w:hAnsi="Times New Roman" w:ascii="Times New Roman"/>
          <w:noProof w:val="false"/>
          <w:szCs w:val="24"/>
        </w:rPr>
        <w:t>5569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CD2239">
        <w:rPr>
          <w:rFonts w:hAnsi="Times New Roman" w:ascii="Times New Roman"/>
          <w:szCs w:val="24"/>
        </w:rPr>
        <w:t>26. travnja</w:t>
      </w:r>
      <w:r w:rsidR="00556E4E">
        <w:rPr>
          <w:rFonts w:hAnsi="Times New Roman" w:ascii="Times New Roman"/>
          <w:szCs w:val="24"/>
        </w:rPr>
        <w:t xml:space="preserve"> 2017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E7176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27BF5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CD2239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B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B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B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B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B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B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B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B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5569</izvorni_sadrzaj>
    <derivirana_varijabla naziv="DomainObject.Predmet.Broj_1">5569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St-5569/2016</izvorni_sadrzaj>
    <derivirana_varijabla naziv="DomainObject.Predmet.OznakaBroj_1">St-5569/2016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BRAZIL društvo s ograničenom odgovornošću za proizvodnju i trgovinu u stečaju zastupanog po punomoćniku Gorge Trajkov</izvorni_sadrzaj>
    <derivirana_varijabla naziv="DomainObject.Predmet.ProtustrankaFormated_1">  BRAZIL društvo s ograničenom odgovornošću za proizvodnju i trgovinu u stečaju zastupanog po punomoćniku Gorge Trajkov</derivirana_varijabla>
  </DomainObject.Predmet.ProtustrankaFormated>
  <DomainObject.Predmet.ProtustrankaFormatedOIB>
    <izvorni_sadrzaj>  BRAZIL društvo s ograničenom odgovornošću za proizvodnju i trgovinu u stečaju, OIB 65717199615 zastupanog po punomoćniku Gorge Trajkov</izvorni_sadrzaj>
    <derivirana_varijabla naziv="DomainObject.Predmet.ProtustrankaFormatedOIB_1">  BRAZIL društvo s ograničenom odgovornošću za proizvodnju i trgovinu u stečaju, OIB 65717199615 zastupanog po punomoćniku Gorge Trajkov</derivirana_varijabla>
  </DomainObject.Predmet.ProtustrankaFormatedOIB>
  <DomainObject.Predmet.ProtustrankaFormatedWithAdress>
    <izvorni_sadrzaj> BRAZIL društvo s ograničenom odgovornošću za proizvodnju i trgovinu u stečaju, Zagrebačka 6, 47000 Karlovac zastupanog po punomoćniku Gorge Trajkov</izvorni_sadrzaj>
    <derivirana_varijabla naziv="DomainObject.Predmet.ProtustrankaFormatedWithAdress_1"> BRAZIL društvo s ograničenom odgovornošću za proizvodnju i trgovinu u stečaju, Zagrebačka 6, 47000 Karlovac zastupanog po punomoćniku Gorge Trajkov</derivirana_varijabla>
  </DomainObject.Predmet.ProtustrankaFormatedWithAdress>
  <DomainObject.Predmet.ProtustrankaFormatedWithAdressOIB>
    <izvorni_sadrzaj> BRAZIL društvo s ograničenom odgovornošću za proizvodnju i trgovinu u stečaju, OIB 65717199615, Zagrebačka 6, 47000 Karlovac zastupanog po punomoćniku Gorge Trajkov</izvorni_sadrzaj>
    <derivirana_varijabla naziv="DomainObject.Predmet.ProtustrankaFormatedWithAdressOIB_1"> BRAZIL društvo s ograničenom odgovornošću za proizvodnju i trgovinu u stečaju, OIB 65717199615, Zagrebačka 6, 47000 Karlovac zastupanog po punomoćniku Gorge Trajkov</derivirana_varijabla>
  </DomainObject.Predmet.ProtustrankaFormatedWithAdressOIB>
  <DomainObject.Predmet.ProtustrankaWithAdress>
    <izvorni_sadrzaj>BRAZIL društvo s ograničenom odgovornošću za proizvodnju i trgovinu u stečaju Zagrebačka 6, 47000 Karlovac</izvorni_sadrzaj>
    <derivirana_varijabla naziv="DomainObject.Predmet.ProtustrankaWithAdress_1">BRAZIL društvo s ograničenom odgovornošću za proizvodnju i trgovinu u stečaju Zagrebačka 6, 47000 Karlovac</derivirana_varijabla>
  </DomainObject.Predmet.ProtustrankaWithAdress>
  <DomainObject.Predmet.ProtustrankaWithAdressOIB>
    <izvorni_sadrzaj>BRAZIL društvo s ograničenom odgovornošću za proizvodnju i trgovinu u stečaju, OIB 65717199615, Zagrebačka 6, 47000 Karlovac</izvorni_sadrzaj>
    <derivirana_varijabla naziv="DomainObject.Predmet.ProtustrankaWithAdressOIB_1">BRAZIL društvo s ograničenom odgovornošću za proizvodnju i trgovinu u stečaju, OIB 65717199615, Zagrebačka 6, 47000 Karlovac</derivirana_varijabla>
  </DomainObject.Predmet.ProtustrankaWithAdressOIB>
  <DomainObject.Predmet.ProtustrankaNazivFormated>
    <izvorni_sadrzaj>BRAZIL društvo s ograničenom odgovornošću za proizvodnju i trgovinu u stečaju</izvorni_sadrzaj>
    <derivirana_varijabla naziv="DomainObject.Predmet.ProtustrankaNazivFormated_1">BRAZIL društvo s ograničenom odgovornošću za proizvodnju i trgovinu u stečaju</derivirana_varijabla>
  </DomainObject.Predmet.ProtustrankaNazivFormated>
  <DomainObject.Predmet.ProtustrankaNazivFormatedOIB>
    <izvorni_sadrzaj>BRAZIL društvo s ograničenom odgovornošću za proizvodnju i trgovinu u stečaju, OIB 65717199615</izvorni_sadrzaj>
    <derivirana_varijabla naziv="DomainObject.Predmet.ProtustrankaNazivFormatedOIB_1">BRAZIL društvo s ograničenom odgovornošću za proizvodnju i trgovinu u stečaju, OIB 65717199615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MAĆEŠIĆ I PARTNERI d.o.o.</izvorni_sadrzaj>
    <derivirana_varijabla naziv="DomainObject.Predmet.StrankaFormated_1">  ERSTE&amp;STEIERMÄRKISCHE BANKA d.d. zastupanog po punomoćniku OD MAĆEŠIĆ I PARTNERI d.o.o.</derivirana_varijabla>
  </DomainObject.Predmet.StrankaFormated>
  <DomainObject.Predmet.StrankaFormatedOIB>
    <izvorni_sadrzaj>  ERSTE&amp;STEIERMÄRKISCHE BANKA d.d., OIB 23057039320 zastupanog po punomoćniku OD MAĆEŠIĆ I PARTNERI d.o.o.</izvorni_sadrzaj>
    <derivirana_varijabla naziv="DomainObject.Predmet.StrankaFormatedOIB_1">  ERSTE&amp;STEIERMÄRKISCHE BANKA d.d., OIB 23057039320 zastupanog po punomoćniku OD MAĆEŠIĆ I PARTNERI d.o.o.</derivirana_varijabla>
  </DomainObject.Predmet.StrankaFormatedOIB>
  <DomainObject.Predmet.StrankaFormatedWithAdress>
    <izvorni_sadrzaj> ERSTE&amp;STEIERMÄRKISCHE BANKA d.d., Jadranski Trg 3/a, 51000 Rijeka zastupanog po punomoćniku OD MAĆEŠIĆ I PARTNERI d.o.o.</izvorni_sadrzaj>
    <derivirana_varijabla naziv="DomainObject.Predmet.StrankaFormatedWithAdress_1"> ERSTE&amp;STEIERMÄRKISCHE BANKA d.d., Jadranski Trg 3/a, 51000 Rijeka zastupanog po punomoćniku OD MAĆEŠIĆ I PARTNERI d.o.o.</derivirana_varijabla>
  </DomainObject.Predmet.StrankaFormatedWithAdress>
  <DomainObject.Predmet.StrankaFormatedWithAdressOIB>
    <izvorni_sadrzaj> ERSTE&amp;STEIERMÄRKISCHE BANKA d.d., OIB 23057039320, Jadranski Trg 3/a, 51000 Rijeka zastupanog po punomoćniku OD MAĆEŠIĆ I PARTNERI d.o.o.</izvorni_sadrzaj>
    <derivirana_varijabla naziv="DomainObject.Predmet.StrankaFormatedWithAdressOIB_1"> ERSTE&amp;STEIERMÄRKISCHE BANKA d.d., OIB 23057039320, Jadranski Trg 3/a, 51000 Rijeka zastupanog po punomoćniku OD MAĆEŠIĆ I PARTNERI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ERSTE&amp;STEIERMÄRKISCHE BANKA d.d. zastupanog po punomoćniku OD MAĆEŠIĆ I PARTNERI d.o.o.</item>
    </izvorni_sadrzaj>
    <derivirana_varijabla naziv="DomainObject.Predmet.StrankaListFormated_1">
      <item>ERSTE&amp;STEIERMÄRKISCHE BANKA d.d. zastupanog po punomoćniku OD MAĆEŠIĆ I PARTNERI d.o.o.</item>
    </derivirana_varijabla>
  </DomainObject.Predmet.StrankaListFormated>
  <DomainObject.Predmet.StrankaListFormatedOIB>
    <izvorni_sadrzaj>
      <item>ERSTE&amp;STEIERMÄRKISCHE BANKA d.d., OIB 23057039320 zastupanog po punomoćniku OD MAĆEŠIĆ I PARTNERI d.o.o.</item>
    </izvorni_sadrzaj>
    <derivirana_varijabla naziv="DomainObject.Predmet.StrankaListFormatedOIB_1">
      <item>ERSTE&amp;STEIERMÄRKISCHE BANKA d.d., OIB 23057039320 zastupanog po punomoćniku OD MAĆEŠIĆ I PARTNERI d.o.o.</item>
    </derivirana_varijabla>
  </DomainObject.Predmet.StrankaListFormatedOIB>
  <DomainObject.Predmet.StrankaListFormatedWithAdress>
    <izvorni_sadrzaj>
      <item>ERSTE&amp;STEIERMÄRKISCHE BANKA d.d., Jadranski Trg 3/a, 51000 Rijeka zastupanog po punomoćniku OD MAĆEŠIĆ I PARTNERI d.o.o.</item>
    </izvorni_sadrzaj>
    <derivirana_varijabla naziv="DomainObject.Predmet.StrankaListFormatedWithAdress_1">
      <item>ERSTE&amp;STEIERMÄRKISCHE BANKA d.d., Jadranski Trg 3/a, 51000 Rijeka zastupanog po punomoćniku OD MAĆEŠIĆ I PARTNERI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MAĆEŠIĆ I PARTNERI d.o.o.</item>
    </izvorni_sadrzaj>
    <derivirana_varijabla naziv="DomainObject.Predmet.StrankaListFormatedWithAdressOIB_1">
      <item>ERSTE&amp;STEIERMÄRKISCHE BANKA d.d., OIB 23057039320, Jadranski Trg 3/a, 51000 Rijeka zastupanog po punomoćniku OD MAĆEŠIĆ I PARTNERI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BRAZIL društvo s ograničenom odgovornošću za proizvodnju i trgovinu u stečaju zastupanog po punomoćniku Gorge Trajkov</item>
    </izvorni_sadrzaj>
    <derivirana_varijabla naziv="DomainObject.Predmet.ProtuStrankaListFormated_1">
      <item>BRAZIL društvo s ograničenom odgovornošću za proizvodnju i trgovinu u stečaju zastupanog po punomoćniku Gorge Trajkov</item>
    </derivirana_varijabla>
  </DomainObject.Predmet.ProtuStrankaListFormated>
  <DomainObject.Predmet.ProtuStrankaListFormatedOIB>
    <izvorni_sadrzaj>
      <item>BRAZIL društvo s ograničenom odgovornošću za proizvodnju i trgovinu u stečaju, OIB 65717199615 zastupanog po punomoćniku Gorge Trajkov</item>
    </izvorni_sadrzaj>
    <derivirana_varijabla naziv="DomainObject.Predmet.ProtuStrankaListFormatedOIB_1">
      <item>BRAZIL društvo s ograničenom odgovornošću za proizvodnju i trgovinu u stečaju, OIB 65717199615 zastupanog po punomoćniku Gorge Trajkov</item>
    </derivirana_varijabla>
  </DomainObject.Predmet.ProtuStrankaListFormatedOIB>
  <DomainObject.Predmet.ProtuStrankaListFormatedWithAdress>
    <izvorni_sadrzaj>
      <item>BRAZIL društvo s ograničenom odgovornošću za proizvodnju i trgovinu u stečaju, Zagrebačka 6, 47000 Karlovac zastupanog po punomoćniku Gorge Trajkov</item>
    </izvorni_sadrzaj>
    <derivirana_varijabla naziv="DomainObject.Predmet.ProtuStrankaListFormatedWithAdress_1">
      <item>BRAZIL društvo s ograničenom odgovornošću za proizvodnju i trgovinu u stečaju, Zagrebačka 6, 47000 Karlovac zastupanog po punomoćniku Gorge Trajkov</item>
    </derivirana_varijabla>
  </DomainObject.Predmet.ProtuStrankaListFormatedWithAdress>
  <DomainObject.Predmet.ProtuStrankaListFormatedWithAdressOIB>
    <izvorni_sadrzaj>
      <item>BRAZIL društvo s ograničenom odgovornošću za proizvodnju i trgovinu u stečaju, OIB 65717199615, Zagrebačka 6, 47000 Karlovac zastupanog po punomoćniku Gorge Trajkov</item>
    </izvorni_sadrzaj>
    <derivirana_varijabla naziv="DomainObject.Predmet.ProtuStrankaListFormatedWithAdressOIB_1">
      <item>BRAZIL društvo s ograničenom odgovornošću za proizvodnju i trgovinu u stečaju, OIB 65717199615, Zagrebačka 6, 47000 Karlovac zastupanog po punomoćniku Gorge Trajkov</item>
    </derivirana_varijabla>
  </DomainObject.Predmet.ProtuStrankaListFormatedWithAdressOIB>
  <DomainObject.Predmet.ProtuStrankaListNazivFormated>
    <izvorni_sadrzaj>
      <item>BRAZIL društvo s ograničenom odgovornošću za proizvodnju i trgovinu u stečaju</item>
    </izvorni_sadrzaj>
    <derivirana_varijabla naziv="DomainObject.Predmet.ProtuStrankaListNazivFormated_1">
      <item>BRAZIL društvo s ograničenom odgovornošću za proizvodnju i trgovinu u stečaju</item>
    </derivirana_varijabla>
  </DomainObject.Predmet.ProtuStrankaListNazivFormated>
  <DomainObject.Predmet.ProtuStrankaListNazivFormatedOIB>
    <izvorni_sadrzaj>
      <item>BRAZIL društvo s ograničenom odgovornošću za proizvodnju i trgovinu u stečaju, OIB 65717199615</item>
    </izvorni_sadrzaj>
    <derivirana_varijabla naziv="DomainObject.Predmet.ProtuStrankaListNazivFormatedOIB_1">
      <item>BRAZIL društvo s ograničenom odgovornošću za proizvodnju i trgovinu u stečaju, OIB 65717199615</item>
    </derivirana_varijabla>
  </DomainObject.Predmet.ProtuStrankaListNazivFormatedOIB>
  <DomainObject.Predmet.OstaliListFormated>
    <izvorni_sadrzaj>
      <item>Gorge Trajkov punomoćnik sudionika u postupku BRAZIL društvo s ograničenom odgovornošću za proizvodnju i trgovinu u stečaju</item>
      <item>OD MAĆEŠIĆ I PARTNERI d.o.o. punomoćnik sudionika u postupku ERSTE&amp;STEIERMÄRKISCHE BANKA d.d.</item>
    </izvorni_sadrzaj>
    <derivirana_varijabla naziv="DomainObject.Predmet.OstaliListFormated_1">
      <item>Gorge Trajkov punomoćnik sudionika u postupku BRAZIL društvo s ograničenom odgovornošću za proizvodnju i trgovinu u stečaju</item>
      <item>OD MAĆEŠIĆ I PARTNERI d.o.o. punomoćnik sudionika u postupku ERSTE&amp;STEIERMÄRKISCHE BANKA d.d.</item>
    </derivirana_varijabla>
  </DomainObject.Predmet.OstaliListFormated>
  <DomainObject.Predmet.OstaliListFormatedOIB>
    <izvorni_sadrzaj>
      <item>Gorge Trajkov, OIB 77213480706 punomoćnik sudionika u postupku BRAZIL društvo s ograničenom odgovornošću za proizvodnju i trgovinu u stečaju</item>
      <item>OD MAĆEŠIĆ I PARTNERI d.o.o., OIB 11793113837 punomoćnik sudionika u postupku ERSTE&amp;STEIERMÄRKISCHE BANKA d.d.</item>
    </izvorni_sadrzaj>
    <derivirana_varijabla naziv="DomainObject.Predmet.OstaliListFormatedOIB_1">
      <item>Gorge Trajkov, OIB 77213480706 punomoćnik sudionika u postupku BRAZIL društvo s ograničenom odgovornošću za proizvodnju i trgovinu u stečaju</item>
      <item>OD MAĆEŠIĆ I PARTNERI d.o.o., OIB 11793113837 punomoćnik sudionika u postupku ERSTE&amp;STEIERMÄRKISCHE BANKA d.d.</item>
    </derivirana_varijabla>
  </DomainObject.Predmet.OstaliListFormatedOIB>
  <DomainObject.Predmet.OstaliListFormatedWithAdress>
    <izvorni_sadrzaj>
      <item>Gorge Trajkov, Tadije Smičiklasa 5c, 47000 Karlovac punomoćnik sudionika u postupku BRAZIL društvo s ograničenom odgovornošću za proizvodnju i trgovinu u stečaju</item>
      <item>OD MAĆEŠIĆ I PARTNERI d.o.o., Pod Kaštelom 4, 51000 Rijeka punomoćnik sudionika u postupku ERSTE&amp;STEIERMÄRKISCHE BANKA d.d.</item>
    </izvorni_sadrzaj>
    <derivirana_varijabla naziv="DomainObject.Predmet.OstaliListFormatedWithAdress_1">
      <item>Gorge Trajkov, Tadije Smičiklasa 5c, 47000 Karlovac punomoćnik sudionika u postupku BRAZIL društvo s ograničenom odgovornošću za proizvodnju i trgovinu u stečaju</item>
      <item>OD MAĆEŠIĆ I PARTNERI d.o.o., Pod Kaštelom 4, 51000 Rijeka punomoćnik sudionika u postupku ERSTE&amp;STEIERMÄRKISCHE BANKA d.d.</item>
    </derivirana_varijabla>
  </DomainObject.Predmet.OstaliListFormatedWithAdress>
  <DomainObject.Predmet.OstaliListFormatedWithAdressOIB>
    <izvorni_sadrzaj>
      <item>Gorge Trajkov, OIB 77213480706, Tadije Smičiklasa 5c, 47000 Karlovac punomoćnik sudionika u postupku BRAZIL društvo s ograničenom odgovornošću za proizvodnju i trgovinu u stečaju</item>
      <item>OD MAĆEŠIĆ I PARTNERI d.o.o., OIB 11793113837, Pod Kaštelom 4, 51000 Rijeka punomoćnik sudionika u postupku ERSTE&amp;STEIERMÄRKISCHE BANKA d.d.</item>
    </izvorni_sadrzaj>
    <derivirana_varijabla naziv="DomainObject.Predmet.OstaliListFormatedWithAdressOIB_1">
      <item>Gorge Trajkov, OIB 77213480706, Tadije Smičiklasa 5c, 47000 Karlovac punomoćnik sudionika u postupku BRAZIL društvo s ograničenom odgovornošću za proizvodnju i trgovinu u stečaju</item>
      <item>OD MAĆEŠIĆ I PARTNERI d.o.o., OIB 11793113837, Pod Kaštelom 4, 51000 Rijeka punomoćnik sudionika u postupku ERSTE&amp;STEIERMÄRKISCHE BANKA d.d.</item>
    </derivirana_varijabla>
  </DomainObject.Predmet.OstaliListFormatedWithAdressOIB>
  <DomainObject.Predmet.OstaliListNazivFormated>
    <izvorni_sadrzaj>
      <item>Gorge Trajkov</item>
      <item>OD MAĆEŠIĆ I PARTNERI d.o.o.</item>
    </izvorni_sadrzaj>
    <derivirana_varijabla naziv="DomainObject.Predmet.OstaliListNazivFormated_1">
      <item>Gorge Trajkov</item>
      <item>OD MAĆEŠIĆ I PARTNERI d.o.o.</item>
    </derivirana_varijabla>
  </DomainObject.Predmet.OstaliListNazivFormated>
  <DomainObject.Predmet.OstaliListNazivFormatedOIB>
    <izvorni_sadrzaj>
      <item>Gorge Trajkov, OIB 77213480706</item>
      <item>OD MAĆEŠIĆ I PARTNERI d.o.o., OIB 11793113837</item>
    </izvorni_sadrzaj>
    <derivirana_varijabla naziv="DomainObject.Predmet.OstaliListNazivFormatedOIB_1">
      <item>Gorge Trajkov, OIB 77213480706</item>
      <item>OD MAĆEŠIĆ I PARTNERI d.o.o.,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BRAZIL društvo s ograničenom odgovornošću za proizvodnju i trgovinu u stečaju</izvorni_sadrzaj>
    <derivirana_varijabla naziv="DomainObject.Predmet.ProtustrankaIDrugi_1">BRAZIL društvo s ograničenom odgovornošću za proizvodnju i trgovinu u stečaju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BRAZIL društvo s ograničenom odgovornošću za proizvodnju i trgovinu u stečaju, OIB 65717199615, Zagrebačka 6, 47000 Karlovac</izvorni_sadrzaj>
    <derivirana_varijabla naziv="DomainObject.Predmet.ProtustrankaIDrugiAdressOIB_1">BRAZIL društvo s ograničenom odgovornošću za proizvodnju i trgovinu u stečaju, OIB 65717199615, Zagrebačka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BRAZIL društvo s ograničenom odgovornošću za proizvodnju i trgovinu u stečaju</item>
      <item>Gorge Trajkov</item>
      <item>OD MAĆEŠIĆ I PARTNERI d.o.o.</item>
      <item>ERSTE&amp;STEIERMÄRKISCHE BANKA d.d.</item>
    </izvorni_sadrzaj>
    <derivirana_varijabla naziv="DomainObject.Predmet.SudioniciListNaziv_1">
      <item>BRAZIL društvo s ograničenom odgovornošću za proizvodnju i trgovinu u stečaju</item>
      <item>Gorge Trajkov</item>
      <item>OD MAĆEŠIĆ I PARTNERI d.o.o.</item>
      <item>ERSTE&amp;STEIERMÄRKISCHE BANKA d.d.</item>
    </derivirana_varijabla>
  </DomainObject.Predmet.SudioniciListNaziv>
  <DomainObject.Predmet.SudioniciListAdressOIB>
    <izvorni_sadrzaj>
      <item>BRAZIL društvo s ograničenom odgovornošću za proizvodnju i trgovinu u stečaju, OIB 65717199615, Zagrebačka 6,47000 Karlovac</item>
      <item>Gorge Trajkov, OIB 77213480706, Tadije Smičiklasa 5c,47000 Karlovac</item>
      <item>OD MAĆEŠIĆ I PARTNERI d.o.o., OIB 11793113837, Pod Kaštelom 4,51000 Rijeka</item>
      <item>ERSTE&amp;STEIERMÄRKISCHE BANKA d.d., OIB 23057039320, Jadranski Trg 3/a,51000 Rijeka</item>
    </izvorni_sadrzaj>
    <derivirana_varijabla naziv="DomainObject.Predmet.SudioniciListAdressOIB_1">
      <item>BRAZIL društvo s ograničenom odgovornošću za proizvodnju i trgovinu u stečaju, OIB 65717199615, Zagrebačka 6,47000 Karlovac</item>
      <item>Gorge Trajkov, OIB 77213480706, Tadije Smičiklasa 5c,47000 Karlovac</item>
      <item>OD MAĆEŠIĆ I PARTNERI d.o.o., OIB 11793113837, Pod Kaštelom 4,51000 Rijeka</item>
      <item>ERSTE&amp;STEIERMÄRKISCHE BANKA d.d.,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65717199615</item>
      <item>, OIB 77213480706</item>
      <item>, OIB 11793113837</item>
      <item>, OIB 23057039320</item>
    </izvorni_sadrzaj>
    <derivirana_varijabla naziv="DomainObject.Predmet.SudioniciListNazivOIB_1">
      <item>, OIB 65717199615</item>
      <item>, OIB 77213480706</item>
      <item>, OIB 11793113837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245</properties:Words>
  <properties:Characters>1258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2017-04-26T11:47:00Z</dcterms:created>
  <dc:creator>x</dc:creator>
  <cp:lastModifiedBy>Goranka Boljkovac</cp:lastModifiedBy>
  <cp:lastPrinted>2017-04-26T11:49:00Z</cp:lastPrinted>
  <dcterms:modified xmlns:xsi="http://www.w3.org/2001/XMLSchema-instance" xsi:type="dcterms:W3CDTF">2017-04-26T11:51:00Z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