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0ca11" w14:paraId="5d0ca11" w:rsidRDefault="00E65A70" w:rsidP="00E65A70" w:rsidR="00E65A70">
      <w:pPr>
        <w:jc w:val="both"/>
        <w15:collapsed w:val="false"/>
      </w:pPr>
      <w:bookmarkStart w:name="_GoBack" w:id="0"/>
      <w:bookmarkEnd w:id="0"/>
      <w:r>
        <w:rPr>
          <w:noProof/>
        </w:rPr>
        <w:drawing>
          <wp:inline distR="0" distL="0" distB="0" distT="0">
            <wp:extent cy="714375" cx="542925"/>
            <wp:effectExtent b="9525" r="9525"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E65A70" w:rsidP="00E65A70" w:rsidR="00E65A70">
      <w:pPr>
        <w:jc w:val="both"/>
        <w:rPr>
          <w:b/>
        </w:rPr>
      </w:pPr>
      <w:r>
        <w:rPr>
          <w:b/>
        </w:rPr>
        <w:t xml:space="preserve">REPUBLIKA HRVATSKA                                                                   </w:t>
      </w:r>
    </w:p>
    <w:p w:rsidRDefault="00E65A70" w:rsidP="00E65A70" w:rsidR="00E65A70">
      <w:pPr>
        <w:jc w:val="both"/>
        <w:rPr>
          <w:b/>
        </w:rPr>
      </w:pPr>
      <w:r>
        <w:rPr>
          <w:b/>
        </w:rPr>
        <w:t>TRGOVAČKI SUD U OSIJEKU</w:t>
      </w:r>
    </w:p>
    <w:p w:rsidRDefault="00E65A70" w:rsidP="00E65A70" w:rsidR="00E65A70">
      <w:pPr>
        <w:jc w:val="both"/>
        <w:rPr>
          <w:b/>
        </w:rPr>
      </w:pPr>
      <w:r>
        <w:rPr>
          <w:b/>
        </w:rPr>
        <w:t>STALNA SLUŽBA U SLAVONSKOM BRODU</w:t>
      </w:r>
    </w:p>
    <w:p w:rsidRDefault="00E65A70" w:rsidP="00E65A70" w:rsidR="00E65A70">
      <w:pPr>
        <w:jc w:val="both"/>
        <w:rPr>
          <w:b/>
        </w:rPr>
      </w:pPr>
      <w:r>
        <w:rPr>
          <w:b/>
        </w:rPr>
        <w:t xml:space="preserve">Trg pobjede 13   </w:t>
      </w:r>
      <w:r>
        <w:rPr>
          <w:b/>
        </w:rPr>
        <w:tab/>
      </w:r>
      <w:r>
        <w:rPr>
          <w:b/>
        </w:rPr>
        <w:tab/>
      </w:r>
      <w:r>
        <w:rPr>
          <w:b/>
        </w:rPr>
        <w:tab/>
      </w:r>
      <w:r>
        <w:rPr>
          <w:b/>
        </w:rPr>
        <w:tab/>
      </w:r>
      <w:r>
        <w:rPr>
          <w:b/>
        </w:rPr>
        <w:tab/>
      </w:r>
      <w:r>
        <w:rPr>
          <w:b/>
        </w:rPr>
        <w:tab/>
      </w:r>
      <w:r>
        <w:rPr>
          <w:b/>
        </w:rPr>
        <w:tab/>
        <w:t>Broj:7/ St-352/2012-1</w:t>
      </w:r>
      <w:r w:rsidR="00A523E3">
        <w:rPr>
          <w:b/>
        </w:rPr>
        <w:t>71</w:t>
      </w:r>
    </w:p>
    <w:p w:rsidRDefault="00E65A70" w:rsidP="00E65A70" w:rsidR="00E65A70">
      <w:pPr>
        <w:jc w:val="both"/>
        <w:rPr>
          <w:b/>
        </w:rPr>
      </w:pPr>
      <w:r>
        <w:rPr>
          <w:b/>
        </w:rPr>
        <w:t>Slavonski Brod</w:t>
      </w:r>
    </w:p>
    <w:p w:rsidRDefault="00E65A70" w:rsidP="00E65A70" w:rsidR="00E65A70">
      <w:pPr>
        <w:jc w:val="both"/>
        <w:rPr>
          <w:b/>
        </w:rPr>
      </w:pPr>
    </w:p>
    <w:p w:rsidRDefault="00E65A70" w:rsidP="00E65A70" w:rsidR="00E65A70">
      <w:pPr>
        <w:jc w:val="center"/>
        <w:rPr>
          <w:b/>
        </w:rPr>
      </w:pPr>
      <w:r>
        <w:rPr>
          <w:b/>
        </w:rPr>
        <w:t xml:space="preserve">Z A K L J U Č A K </w:t>
      </w:r>
    </w:p>
    <w:p w:rsidRDefault="00E65A70" w:rsidP="00E65A70" w:rsidR="00E65A70">
      <w:pPr>
        <w:jc w:val="both"/>
      </w:pPr>
      <w:r>
        <w:tab/>
      </w:r>
    </w:p>
    <w:p w:rsidRDefault="00E65A70" w:rsidP="00E65A70" w:rsidR="00E65A70">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w:t>
      </w:r>
      <w:proofErr w:type="spellStart"/>
      <w:r>
        <w:t>Reljkovićeva</w:t>
      </w:r>
      <w:proofErr w:type="spellEnd"/>
      <w:r>
        <w:t xml:space="preserve"> 30A, OIB: 99138697543, dana 0</w:t>
      </w:r>
      <w:r w:rsidR="00A523E3">
        <w:t>4</w:t>
      </w:r>
      <w:r>
        <w:t xml:space="preserve">. </w:t>
      </w:r>
      <w:r w:rsidR="00A523E3">
        <w:t>rujna</w:t>
      </w:r>
      <w:r>
        <w:t xml:space="preserve"> 2017. godine</w:t>
      </w:r>
    </w:p>
    <w:p w:rsidRDefault="00E65A70" w:rsidP="00E65A70" w:rsidR="00E65A70">
      <w:pPr>
        <w:jc w:val="both"/>
      </w:pPr>
    </w:p>
    <w:p w:rsidRDefault="00E65A70" w:rsidP="00E65A70" w:rsidR="00E65A70">
      <w:pPr>
        <w:jc w:val="center"/>
      </w:pPr>
      <w:r>
        <w:t>z a k l j u č i o    j e</w:t>
      </w:r>
    </w:p>
    <w:p w:rsidRDefault="00E65A70" w:rsidP="00E65A70" w:rsidR="00E65A70">
      <w:pPr>
        <w:jc w:val="both"/>
      </w:pPr>
    </w:p>
    <w:p w:rsidRDefault="00E65A70" w:rsidP="00E65A70" w:rsidR="00E65A70">
      <w:pPr>
        <w:ind w:firstLine="1440"/>
        <w:jc w:val="both"/>
      </w:pPr>
      <w:r>
        <w:t>I. Temeljem pravomoćnog rješenja o prodaji  ovoga suda poslovni broj St-352/2012-32 od 2. travnja 2013. godine određuje se dvadeset</w:t>
      </w:r>
      <w:r w:rsidR="003A18CB">
        <w:t>treće</w:t>
      </w:r>
      <w:r>
        <w:t xml:space="preserve"> ročište za prodaju u stečajnom postupku predmeta stečajne mase i to nekretnina: </w:t>
      </w:r>
    </w:p>
    <w:p w:rsidRDefault="00E65A70" w:rsidP="00E65A70" w:rsidR="00E65A70">
      <w:pPr>
        <w:jc w:val="both"/>
      </w:pPr>
    </w:p>
    <w:p w:rsidRDefault="00E65A70" w:rsidP="00E65A70" w:rsidR="00E65A70">
      <w:pPr>
        <w:ind w:firstLine="1440"/>
        <w:jc w:val="both"/>
      </w:pPr>
      <w:r>
        <w:t xml:space="preserve">-1/3 suvlasničkog dijela nekretnina upisanih u </w:t>
      </w:r>
      <w:proofErr w:type="spellStart"/>
      <w:r>
        <w:t>zk.ul</w:t>
      </w:r>
      <w:proofErr w:type="spellEnd"/>
      <w:r>
        <w:t>. 1315 k.o. Nova Gradiška i to:</w:t>
      </w:r>
    </w:p>
    <w:p w:rsidRDefault="00E65A70" w:rsidP="00E65A70" w:rsidR="00E65A70">
      <w:pPr>
        <w:jc w:val="both"/>
      </w:pPr>
      <w:r>
        <w:t xml:space="preserve"> </w:t>
      </w:r>
      <w:r>
        <w:tab/>
      </w:r>
      <w:r>
        <w:tab/>
        <w:t xml:space="preserve">-   kč.br.2921/2 - zgrada - lokal u </w:t>
      </w:r>
      <w:proofErr w:type="spellStart"/>
      <w:r>
        <w:t>Reljkovićevoj</w:t>
      </w:r>
      <w:proofErr w:type="spellEnd"/>
      <w:r>
        <w:t xml:space="preserve"> ulici broj 30 sa </w:t>
      </w:r>
      <w:smartTag w:element="metricconverter" w:uri="urn:schemas-microsoft-com:office:smarttags">
        <w:smartTagPr>
          <w:attr w:val="68 m2" w:name="ProductID"/>
        </w:smartTagPr>
        <w:r>
          <w:t>68 m2</w:t>
        </w:r>
      </w:smartTag>
      <w:r>
        <w:t xml:space="preserve"> </w:t>
      </w:r>
    </w:p>
    <w:p w:rsidRDefault="00E65A70" w:rsidP="00E65A70" w:rsidR="00E65A70">
      <w:pPr>
        <w:jc w:val="both"/>
      </w:pPr>
    </w:p>
    <w:p w:rsidRDefault="00E65A70" w:rsidP="00E65A70" w:rsidR="00E65A70">
      <w:pPr>
        <w:ind w:firstLine="1440"/>
        <w:jc w:val="both"/>
      </w:pPr>
      <w:r>
        <w:t xml:space="preserve">koje su opterećene </w:t>
      </w:r>
      <w:proofErr w:type="spellStart"/>
      <w:r>
        <w:t>razlučnim</w:t>
      </w:r>
      <w:proofErr w:type="spellEnd"/>
      <w:r>
        <w:t xml:space="preserve"> pravom u korist Hypo Alpe-</w:t>
      </w:r>
      <w:proofErr w:type="spellStart"/>
      <w:r>
        <w:t>Adria</w:t>
      </w:r>
      <w:proofErr w:type="spellEnd"/>
      <w:r>
        <w:t>-Bank d.d. Zagreb odnosno B2 Kapital d.o.o. Zagreb i Republike Hrvatske Ministarstva financija Porezne uprave Područnog ureda Slavonski Brod, koje će se održati dana</w:t>
      </w:r>
    </w:p>
    <w:p w:rsidRDefault="00E65A70" w:rsidP="00E65A70" w:rsidR="00E65A70">
      <w:pPr>
        <w:jc w:val="center"/>
      </w:pPr>
    </w:p>
    <w:p w:rsidRDefault="00787356" w:rsidP="00E65A70" w:rsidR="00E65A70">
      <w:pPr>
        <w:jc w:val="center"/>
        <w:rPr>
          <w:b/>
        </w:rPr>
      </w:pPr>
      <w:r>
        <w:rPr>
          <w:b/>
        </w:rPr>
        <w:t>10</w:t>
      </w:r>
      <w:r w:rsidR="00E65A70">
        <w:rPr>
          <w:b/>
        </w:rPr>
        <w:t xml:space="preserve">. </w:t>
      </w:r>
      <w:r w:rsidR="00A523E3">
        <w:rPr>
          <w:b/>
        </w:rPr>
        <w:t>studenog</w:t>
      </w:r>
      <w:r w:rsidR="00E65A70">
        <w:rPr>
          <w:b/>
        </w:rPr>
        <w:t xml:space="preserve"> 2017. godine u  09,00 sati</w:t>
      </w:r>
    </w:p>
    <w:p w:rsidRDefault="00E65A70" w:rsidP="00E65A70" w:rsidR="00E65A70">
      <w:pPr>
        <w:jc w:val="center"/>
        <w:rPr>
          <w:b/>
        </w:rPr>
      </w:pPr>
    </w:p>
    <w:p w:rsidRDefault="00E65A70" w:rsidP="00E65A70" w:rsidR="00E65A70">
      <w:pPr>
        <w:jc w:val="both"/>
      </w:pPr>
      <w:r>
        <w:t xml:space="preserve"> u prostorijama Trgovačkog suda u Osijeku, Stalne službe u Slavonskom Brodu, Trg pobjede 13, sudnica br. 78/III.</w:t>
      </w:r>
    </w:p>
    <w:p w:rsidRDefault="00E65A70" w:rsidP="00E65A70" w:rsidR="00E65A70">
      <w:pPr>
        <w:jc w:val="both"/>
      </w:pPr>
    </w:p>
    <w:p w:rsidRDefault="00E65A70" w:rsidP="00E65A70" w:rsidR="00E65A70">
      <w:pPr>
        <w:ind w:firstLine="1440"/>
        <w:jc w:val="both"/>
      </w:pPr>
      <w:r>
        <w:t xml:space="preserve">II.  Nekretnine iz točke I  ovog zaključka prodaju se po utvrđenoj vrijednosti od </w:t>
      </w:r>
      <w:r w:rsidR="00A37F82">
        <w:t>18.162,00</w:t>
      </w:r>
      <w:r>
        <w:t xml:space="preserve"> Kn.</w:t>
      </w:r>
    </w:p>
    <w:p w:rsidRDefault="00E65A70" w:rsidP="00E65A70" w:rsidR="00E65A70">
      <w:pPr>
        <w:jc w:val="both"/>
      </w:pPr>
    </w:p>
    <w:p w:rsidRDefault="00E65A70" w:rsidP="00E65A70" w:rsidR="00E65A70">
      <w:pPr>
        <w:ind w:firstLine="1440"/>
        <w:jc w:val="both"/>
      </w:pPr>
      <w:r>
        <w:t xml:space="preserve"> Na navedenom ročištu nekretnine se ne mogu prodati ispod navedene utvrđene vrijednosti.</w:t>
      </w:r>
    </w:p>
    <w:p w:rsidRDefault="00E65A70" w:rsidP="00E65A70" w:rsidR="00E65A70">
      <w:pPr>
        <w:jc w:val="both"/>
      </w:pPr>
    </w:p>
    <w:p w:rsidRDefault="00E65A70" w:rsidP="00E65A70" w:rsidR="00E65A70">
      <w:pPr>
        <w:ind w:firstLine="708" w:left="708"/>
        <w:jc w:val="both"/>
      </w:pPr>
      <w:r>
        <w:t>III.  Prodaja će se obaviti usmenom javnom dražbom.</w:t>
      </w:r>
    </w:p>
    <w:p w:rsidRDefault="00E65A70" w:rsidP="00E65A70" w:rsidR="00E65A70">
      <w:pPr>
        <w:jc w:val="both"/>
      </w:pPr>
      <w:r>
        <w:t xml:space="preserve">    </w:t>
      </w:r>
    </w:p>
    <w:p w:rsidRDefault="00E65A70" w:rsidP="00E65A70" w:rsidR="00E65A70">
      <w:pPr>
        <w:ind w:firstLine="708" w:left="708"/>
        <w:jc w:val="both"/>
      </w:pPr>
      <w:r>
        <w:t>IV.  UVJETI PRODAJE:</w:t>
      </w:r>
    </w:p>
    <w:p w:rsidRDefault="00E65A70" w:rsidP="00E65A70" w:rsidR="00E65A70">
      <w:pPr>
        <w:jc w:val="both"/>
      </w:pPr>
      <w:r>
        <w:t xml:space="preserve">                    </w:t>
      </w:r>
    </w:p>
    <w:p w:rsidRDefault="00E65A70" w:rsidP="00E65A70" w:rsidR="00E65A70">
      <w:pPr>
        <w:jc w:val="both"/>
      </w:pPr>
      <w:r>
        <w:t xml:space="preserve">                   </w:t>
      </w:r>
      <w:r>
        <w:tab/>
        <w:t>- Prodaja se obavlja po načelu viđeno – kupljeno, te se naknadne pritužbe isključuju.</w:t>
      </w:r>
    </w:p>
    <w:p w:rsidRDefault="00A523E3" w:rsidP="00E65A70" w:rsidR="00A523E3">
      <w:pPr>
        <w:ind w:firstLine="708" w:left="3540"/>
        <w:jc w:val="right"/>
        <w:rPr>
          <w:b/>
        </w:rPr>
      </w:pPr>
    </w:p>
    <w:p w:rsidRDefault="00E65A70" w:rsidP="00E65A70" w:rsidR="00E65A70">
      <w:pPr>
        <w:ind w:firstLine="708" w:left="3540"/>
        <w:jc w:val="right"/>
        <w:rPr>
          <w:b/>
        </w:rPr>
      </w:pPr>
      <w:r>
        <w:rPr>
          <w:b/>
        </w:rPr>
        <w:lastRenderedPageBreak/>
        <w:t xml:space="preserve">                                  Broj:7/ St-352/2012-1</w:t>
      </w:r>
      <w:r w:rsidR="00A523E3">
        <w:rPr>
          <w:b/>
        </w:rPr>
        <w:t>71</w:t>
      </w:r>
    </w:p>
    <w:p w:rsidRDefault="00E65A70" w:rsidP="00E65A70" w:rsidR="00E65A70">
      <w:pPr>
        <w:ind w:firstLine="708" w:left="3540"/>
        <w:jc w:val="both"/>
        <w:rPr>
          <w:b/>
        </w:rPr>
      </w:pPr>
    </w:p>
    <w:p w:rsidRDefault="00E65A70" w:rsidP="00E65A70" w:rsidR="00E65A70">
      <w:pPr>
        <w:jc w:val="both"/>
      </w:pPr>
      <w:r>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E65A70" w:rsidP="00E65A70" w:rsidR="00E65A70">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E65A70" w:rsidP="00E65A70" w:rsidR="00E65A70">
      <w:pPr>
        <w:jc w:val="both"/>
      </w:pPr>
      <w:r>
        <w:t xml:space="preserve"> </w:t>
      </w:r>
      <w:r>
        <w:tab/>
      </w:r>
      <w:r>
        <w:tab/>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E65A70" w:rsidP="00E65A70" w:rsidR="00E65A70">
      <w:pPr>
        <w:jc w:val="both"/>
      </w:pPr>
      <w:r>
        <w:t xml:space="preserve"> </w:t>
      </w:r>
      <w:r>
        <w:tab/>
      </w:r>
      <w:r>
        <w:tab/>
        <w:t xml:space="preserve">  - Porez na promet nekretnina i druge pristojbe i poreze u svezi nekretnina  plaća kupac.</w:t>
      </w:r>
    </w:p>
    <w:p w:rsidRDefault="00E65A70" w:rsidP="00E65A70" w:rsidR="00E65A70">
      <w:pPr>
        <w:jc w:val="both"/>
      </w:pPr>
    </w:p>
    <w:p w:rsidRDefault="00E65A70" w:rsidP="00E65A70" w:rsidR="00E65A70">
      <w:pPr>
        <w:ind w:firstLine="708"/>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E65A70" w:rsidP="00E65A70" w:rsidR="00E65A70">
      <w:pPr>
        <w:jc w:val="both"/>
      </w:pPr>
    </w:p>
    <w:p w:rsidRDefault="00E65A70" w:rsidP="00E65A70" w:rsidR="00E65A70">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E65A70" w:rsidP="00E65A70" w:rsidR="00E65A70">
      <w:pPr>
        <w:jc w:val="both"/>
      </w:pPr>
    </w:p>
    <w:p w:rsidRDefault="00E65A70" w:rsidP="00E65A70" w:rsidR="00E65A70">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E65A70" w:rsidP="00E65A70" w:rsidR="00E65A70">
      <w:pPr>
        <w:jc w:val="both"/>
      </w:pPr>
    </w:p>
    <w:p w:rsidRDefault="00E65A70" w:rsidP="00E65A70" w:rsidR="00E65A70">
      <w:pPr>
        <w:jc w:val="center"/>
      </w:pPr>
      <w:r>
        <w:t>Obrazloženje</w:t>
      </w:r>
    </w:p>
    <w:p w:rsidRDefault="00E65A70" w:rsidP="00E65A70" w:rsidR="00E65A70">
      <w:pPr>
        <w:jc w:val="both"/>
      </w:pPr>
    </w:p>
    <w:p w:rsidRDefault="00E65A70" w:rsidP="00E65A70" w:rsidR="00E65A70">
      <w:pPr>
        <w:ind w:firstLine="1440"/>
        <w:jc w:val="both"/>
      </w:pPr>
      <w:r>
        <w:t>U ovoj pravnoj stvari doneseno je pravomoćno rješenje o prodaji suvlasničkog dijela nekretnine navedene u točki I izreke  poslovni broj St-352/2012-32 od 2. travnja 2013. godine, koja čini stečajnu masu stečajnog dužnika i na kojoj postoji pravo odvojenog namirenja.</w:t>
      </w:r>
    </w:p>
    <w:p w:rsidRDefault="00E65A70" w:rsidP="00E65A70" w:rsidR="00E65A70">
      <w:pPr>
        <w:jc w:val="both"/>
      </w:pPr>
      <w:r>
        <w:t xml:space="preserve">                    Kako dvadeset</w:t>
      </w:r>
      <w:r w:rsidR="00A523E3">
        <w:t>druga</w:t>
      </w:r>
      <w:r>
        <w:t xml:space="preserve"> dražba za prodaju predmetnih nekretnina nije uspjela valjalo je zakazati dvadeset</w:t>
      </w:r>
      <w:r w:rsidR="00A523E3">
        <w:t>treću</w:t>
      </w:r>
      <w:r>
        <w:t xml:space="preserve"> javnu dražbu, a početna cijena za prodaju suvlasničkog dijela nekretnine koji se izlaže prodaji utvrđena je na način da je utvrđena cijena za prodaju za dvadeset</w:t>
      </w:r>
      <w:r w:rsidR="00A523E3">
        <w:t>drugo</w:t>
      </w:r>
      <w:r>
        <w:t xml:space="preserve"> ročište umanjena za 10%  na prijedlog stečajnog upravitelja, a koje umanjenje sud smatra primjerenim s obzirom na nedostatak interesa za kupnju suvlasničkog dijela nekretnine koja se izlaže prodaji. </w:t>
      </w:r>
    </w:p>
    <w:p w:rsidRDefault="00E65A70" w:rsidP="00C038B7" w:rsidR="00E65A70">
      <w:pPr>
        <w:ind w:firstLine="708"/>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uz primjenu odredbi čl. 92., 93., 94. i 100. Ovršnog zakona odlučeno kao u izreci rješenja.       </w:t>
      </w:r>
    </w:p>
    <w:p w:rsidRDefault="00C038B7" w:rsidP="00C038B7" w:rsidR="00C038B7">
      <w:pPr>
        <w:ind w:firstLine="708"/>
        <w:jc w:val="both"/>
      </w:pPr>
    </w:p>
    <w:p w:rsidRDefault="00E65A70" w:rsidP="00E65A70" w:rsidR="00C038B7">
      <w:pPr>
        <w:jc w:val="center"/>
      </w:pPr>
      <w:r>
        <w:t>U Slavonskom Brodu, 0</w:t>
      </w:r>
      <w:r w:rsidR="00A523E3">
        <w:t>4</w:t>
      </w:r>
      <w:r>
        <w:t xml:space="preserve">. </w:t>
      </w:r>
      <w:r w:rsidR="00A523E3">
        <w:t>rujna</w:t>
      </w:r>
      <w:r>
        <w:t xml:space="preserve"> 2017. godine</w:t>
      </w:r>
    </w:p>
    <w:p w:rsidRDefault="00E65A70" w:rsidP="00E65A70" w:rsidR="00E65A70">
      <w:pPr>
        <w:jc w:val="center"/>
      </w:pPr>
      <w:r>
        <w:t xml:space="preserve">                  </w:t>
      </w:r>
      <w:r>
        <w:tab/>
      </w:r>
      <w:r>
        <w:tab/>
      </w:r>
      <w:r>
        <w:tab/>
      </w:r>
      <w:r>
        <w:tab/>
      </w:r>
      <w:r>
        <w:tab/>
        <w:t xml:space="preserve">                Stečajna sutkinja</w:t>
      </w:r>
    </w:p>
    <w:p w:rsidRDefault="00E65A70" w:rsidP="00C038B7" w:rsidR="00C038B7">
      <w:pPr>
        <w:jc w:val="both"/>
      </w:pPr>
      <w:r>
        <w:t xml:space="preserve">                 </w:t>
      </w:r>
      <w:r>
        <w:tab/>
      </w:r>
      <w:r>
        <w:tab/>
      </w:r>
      <w:r>
        <w:tab/>
      </w:r>
      <w:r>
        <w:tab/>
      </w:r>
      <w:r>
        <w:tab/>
      </w:r>
      <w:r>
        <w:tab/>
      </w:r>
      <w:r>
        <w:tab/>
        <w:t xml:space="preserve">             Mirna Vujčić</w:t>
      </w:r>
      <w:r w:rsidR="00C038B7">
        <w:t xml:space="preserve"> </w:t>
      </w:r>
      <w:r w:rsidR="00C038B7">
        <w:tab/>
      </w:r>
      <w:r w:rsidR="00C038B7">
        <w:tab/>
      </w:r>
      <w:r w:rsidR="00C038B7">
        <w:tab/>
      </w:r>
      <w:r w:rsidR="00C038B7">
        <w:tab/>
      </w:r>
      <w:r w:rsidR="00C038B7">
        <w:tab/>
      </w:r>
      <w:r w:rsidR="00C038B7">
        <w:tab/>
      </w:r>
      <w:r w:rsidR="00C038B7">
        <w:tab/>
      </w:r>
    </w:p>
    <w:p w:rsidRDefault="00E65A70" w:rsidP="00E65A70" w:rsidR="00E65A70">
      <w:pPr>
        <w:jc w:val="both"/>
      </w:pPr>
      <w:r>
        <w:tab/>
      </w:r>
      <w:r>
        <w:tab/>
      </w:r>
      <w:r>
        <w:tab/>
      </w:r>
      <w:r>
        <w:tab/>
      </w:r>
    </w:p>
    <w:p w:rsidRDefault="00E65A70" w:rsidP="00E65A70" w:rsidR="00E65A70">
      <w:pPr>
        <w:ind w:left="4956"/>
        <w:jc w:val="both"/>
      </w:pPr>
    </w:p>
    <w:p w:rsidRDefault="00E65A70" w:rsidP="00E65A70" w:rsidR="00E65A70">
      <w:pPr>
        <w:jc w:val="both"/>
        <w:rPr>
          <w:sz w:val="16"/>
          <w:szCs w:val="16"/>
        </w:rPr>
      </w:pPr>
      <w:r>
        <w:rPr>
          <w:sz w:val="16"/>
          <w:szCs w:val="16"/>
        </w:rPr>
        <w:t xml:space="preserve">NAPUTAK O PRAVNOM LIJEKU:      </w:t>
      </w:r>
    </w:p>
    <w:p w:rsidRDefault="00E65A70" w:rsidP="00E65A70" w:rsidR="00E65A70">
      <w:pPr>
        <w:jc w:val="both"/>
        <w:rPr>
          <w:sz w:val="16"/>
          <w:szCs w:val="16"/>
        </w:rPr>
      </w:pPr>
      <w:r>
        <w:rPr>
          <w:sz w:val="16"/>
          <w:szCs w:val="16"/>
        </w:rPr>
        <w:t>Protiv ovog zaključka nije dopuštena žalba.</w:t>
      </w:r>
    </w:p>
    <w:p w:rsidRDefault="00E65A70" w:rsidP="00E65A70" w:rsidR="00E65A70">
      <w:pPr>
        <w:jc w:val="both"/>
        <w:rPr>
          <w:sz w:val="16"/>
          <w:szCs w:val="16"/>
        </w:rPr>
      </w:pPr>
    </w:p>
    <w:p w:rsidRDefault="00E65A70" w:rsidP="00E65A70" w:rsidR="00E65A70">
      <w:pPr>
        <w:jc w:val="both"/>
      </w:pPr>
    </w:p>
    <w:p w:rsidRDefault="00E65A70" w:rsidP="00E65A70" w:rsidR="00E65A70">
      <w:pPr>
        <w:jc w:val="both"/>
      </w:pPr>
    </w:p>
    <w:p w:rsidRDefault="00E65A70" w:rsidP="00E65A70" w:rsidR="00E65A70">
      <w:pPr>
        <w:jc w:val="both"/>
      </w:pPr>
      <w:r>
        <w:t>Dostaviti:</w:t>
      </w:r>
    </w:p>
    <w:p w:rsidRDefault="00E65A70" w:rsidP="00E65A70" w:rsidR="00E65A70">
      <w:pPr>
        <w:jc w:val="both"/>
      </w:pPr>
      <w:r>
        <w:t>1. Objaviti na mrežnoj stranici e-Oglasna ploča sudova</w:t>
      </w:r>
    </w:p>
    <w:p w:rsidRDefault="00E65A70" w:rsidP="00E65A70" w:rsidR="00E65A70">
      <w:pPr>
        <w:jc w:val="both"/>
      </w:pPr>
      <w:r>
        <w:t xml:space="preserve">2. Stečajni upravitelj </w:t>
      </w:r>
      <w:proofErr w:type="spellStart"/>
      <w:r>
        <w:t>Šimo</w:t>
      </w:r>
      <w:proofErr w:type="spellEnd"/>
      <w:r>
        <w:t xml:space="preserve"> Bošnjak</w:t>
      </w:r>
    </w:p>
    <w:p w:rsidRDefault="00E65A70" w:rsidP="00E65A70" w:rsidR="00E65A70">
      <w:pPr>
        <w:jc w:val="both"/>
      </w:pPr>
    </w:p>
    <w:p w:rsidRDefault="00E65A70" w:rsidP="00E65A70" w:rsidR="00E65A70">
      <w:pPr>
        <w:jc w:val="both"/>
      </w:pPr>
    </w:p>
    <w:p w:rsidRDefault="00E65A70" w:rsidP="00E65A70" w:rsidR="00E65A70">
      <w:pPr>
        <w:jc w:val="both"/>
      </w:pPr>
    </w:p>
    <w:p w:rsidRDefault="00E65A70" w:rsidP="00E65A70" w:rsidR="00E65A70">
      <w:pPr>
        <w:jc w:val="both"/>
      </w:pPr>
    </w:p>
    <w:p w:rsidRDefault="00E65A70" w:rsidP="00E65A70" w:rsidR="00E65A70"/>
    <w:p w:rsidRDefault="00E65A70" w:rsidP="00E65A70" w:rsidR="00E65A70"/>
    <w:p w:rsidRDefault="00E65A70" w:rsidP="00E65A70" w:rsidR="00E65A70"/>
    <w:p w:rsidRDefault="00DB052E" w:rsidP="00E65A70" w:rsidR="00DB052E" w:rsidRPr="00E65A70"/>
    <w:sectPr w:rsidR="00DB052E" w:rsidRPr="00E65A7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5A70"/>
    <w:rsid w:val="003A18CB"/>
    <w:rsid w:val="00787356"/>
    <w:rsid w:val="00A37F82"/>
    <w:rsid w:val="00A523E3"/>
    <w:rsid w:val="00B23AA9"/>
    <w:rsid w:val="00C038B7"/>
    <w:rsid w:val="00CE5BF3"/>
    <w:rsid w:val="00DB052E"/>
    <w:rsid w:val="00E54F5F"/>
    <w:rsid w:val="00E65A7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5A7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5A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23AA9"/>
    <w:rPr>
      <w:color w:val="808080"/>
      <w:bdr w:space="0" w:sz="0" w:color="auto" w:val="none"/>
      <w:shd w:fill="auto" w:color="auto" w:val="clear"/>
    </w:rPr>
  </w:style>
  <w:style w:customStyle="true" w:styleId="eSPISCCParagraphDefaultFont" w:type="character">
    <w:name w:val="eSPIS_CC_Paragraph Default Font"/>
    <w:basedOn w:val="Zadanifontodlomka"/>
    <w:rsid w:val="00B23A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3AA9"/>
    <w:rPr>
      <w:bdr w:space="0" w:sz="0" w:color="auto" w:val="none"/>
      <w:shd w:fill="FFFFCC" w:color="auto" w:val="clear"/>
      <w:lang w:val="hr-HR"/>
    </w:rPr>
  </w:style>
  <w:style w:customStyle="true" w:styleId="PozadinaSvijetloCrvena" w:type="character">
    <w:name w:val="Pozadina_SvijetloCrvena"/>
    <w:basedOn w:val="eSPISCCParagraphDefaultFont"/>
    <w:rsid w:val="00B23A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3A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5A7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E65A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23AA9"/>
    <w:rPr>
      <w:color w:val="808080"/>
      <w:bdr w:color="auto" w:space="0" w:sz="0" w:val="none"/>
      <w:shd w:color="auto" w:fill="auto" w:val="clear"/>
    </w:rPr>
  </w:style>
  <w:style w:customStyle="1" w:styleId="eSPISCCParagraphDefaultFont" w:type="character">
    <w:name w:val="eSPIS_CC_Paragraph Default Font"/>
    <w:basedOn w:val="Zadanifontodlomka"/>
    <w:rsid w:val="00B23A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3AA9"/>
    <w:rPr>
      <w:bdr w:color="auto" w:space="0" w:sz="0" w:val="none"/>
      <w:shd w:color="auto" w:fill="FFFFCC" w:val="clear"/>
      <w:lang w:val="hr-HR"/>
    </w:rPr>
  </w:style>
  <w:style w:customStyle="1" w:styleId="PozadinaSvijetloCrvena" w:type="character">
    <w:name w:val="Pozadina_SvijetloCrvena"/>
    <w:basedOn w:val="eSPISCCParagraphDefaultFont"/>
    <w:rsid w:val="00B23A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3A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07190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izvorni_sadrzaj>
    <derivirana_varijabla naziv="DomainObject.Predmet.PrimjedbaSuca_1">I i II  dio kod Dubi</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682</properties:Words>
  <properties:Characters>3787</properties:Characters>
  <properties:Lines>111</properties:Lines>
  <properties:Paragraphs>39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2017-09-04T07:05:00Z</dcterms:created>
  <dc:creator>wsadmin</dc:creator>
  <cp:lastModifiedBy>wsadmin</cp:lastModifiedBy>
  <cp:lastPrinted>2017-09-04T07:32:00Z</cp:lastPrinted>
  <dcterms:modified xmlns:xsi="http://www.w3.org/2001/XMLSchema-instance" xsi:type="dcterms:W3CDTF">2017-09-04T07:36:00Z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