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3d07f" w14:paraId="bd3d07f" w:rsidRDefault="00F81CBD" w:rsidP="00DE48CB" w:rsidR="00C01EC9">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rsidR="00C01EC9">
        <w:t xml:space="preserve"> </w:t>
      </w:r>
    </w:p>
    <w:p w:rsidRDefault="00C01EC9" w:rsidP="00DE48CB" w:rsidR="00C01EC9">
      <w:pPr>
        <w:jc w:val="both"/>
      </w:pPr>
      <w:r>
        <w:t>REPUBLIKA HRVATSKA</w:t>
      </w:r>
    </w:p>
    <w:p w:rsidRDefault="00C01EC9" w:rsidP="00DE48CB" w:rsidR="00C01EC9">
      <w:pPr>
        <w:jc w:val="both"/>
      </w:pPr>
      <w:r>
        <w:t xml:space="preserve">TRGOVAČKI SUD U ZAGREBU                                                                </w:t>
      </w:r>
      <w:r w:rsidR="001B14E9">
        <w:t>18</w:t>
      </w:r>
      <w:r>
        <w:t>. St-</w:t>
      </w:r>
      <w:r w:rsidR="00F81CBD">
        <w:t>1858/2017</w:t>
      </w:r>
    </w:p>
    <w:p w:rsidRDefault="00C01EC9" w:rsidP="00DE48CB" w:rsidR="00C01EC9">
      <w:pPr>
        <w:jc w:val="both"/>
      </w:pPr>
      <w:proofErr w:type="spellStart"/>
      <w:r>
        <w:t>Amruševa</w:t>
      </w:r>
      <w:proofErr w:type="spellEnd"/>
      <w:r>
        <w:t xml:space="preserve"> 2/II</w:t>
      </w:r>
    </w:p>
    <w:p w:rsidRDefault="00C01EC9" w:rsidP="00DE48CB" w:rsidR="00C01EC9">
      <w:pPr>
        <w:jc w:val="both"/>
      </w:pPr>
    </w:p>
    <w:p w:rsidRDefault="00C01EC9" w:rsidP="00DE48CB" w:rsidR="00C01EC9">
      <w:pPr>
        <w:ind w:firstLine="708" w:left="2124"/>
        <w:jc w:val="both"/>
      </w:pPr>
      <w:r>
        <w:t>R E P U B L I K A   H R V A T S K A</w:t>
      </w:r>
    </w:p>
    <w:p w:rsidRDefault="00C01EC9" w:rsidP="00DE48CB" w:rsidR="00C01EC9">
      <w:pPr>
        <w:jc w:val="both"/>
      </w:pPr>
    </w:p>
    <w:p w:rsidRDefault="00C01EC9" w:rsidP="00DE48CB" w:rsidR="00C01EC9">
      <w:pPr>
        <w:jc w:val="both"/>
      </w:pPr>
      <w:r>
        <w:t xml:space="preserve">                                                             R J E Š E NJ E</w:t>
      </w:r>
    </w:p>
    <w:p w:rsidRDefault="00C01EC9" w:rsidP="00DE48CB" w:rsidR="00C01EC9">
      <w:pPr>
        <w:jc w:val="both"/>
      </w:pPr>
    </w:p>
    <w:p w:rsidRDefault="00C01EC9" w:rsidP="00DE48CB" w:rsidR="00C01EC9">
      <w:pPr>
        <w:ind w:firstLine="708"/>
        <w:jc w:val="both"/>
      </w:pPr>
      <w:r>
        <w:t>Trgovački sud u Zagrebu, sudac Danijela Uzelac u stečajnom postupku u povodu prijedloga predlagatelja FINANCIJSKE AGENCIJE, OIB 85821130368,  Zagreb, Ulica grada Vukovara 70, za otvaranje stečajnog postupka nad dužnikom</w:t>
      </w:r>
      <w:r w:rsidR="00F81CBD" w:rsidRPr="00F81CBD">
        <w:t xml:space="preserve"> PALAMIDA PROMET j.d.o.o., OIB 98946785361, Zagreb, </w:t>
      </w:r>
      <w:proofErr w:type="spellStart"/>
      <w:r w:rsidR="00F81CBD" w:rsidRPr="00F81CBD">
        <w:t>Jurija</w:t>
      </w:r>
      <w:proofErr w:type="spellEnd"/>
      <w:r w:rsidR="00F81CBD" w:rsidRPr="00F81CBD">
        <w:t xml:space="preserve"> </w:t>
      </w:r>
      <w:proofErr w:type="spellStart"/>
      <w:r w:rsidR="00F81CBD" w:rsidRPr="00F81CBD">
        <w:t>Denzlera</w:t>
      </w:r>
      <w:proofErr w:type="spellEnd"/>
      <w:r w:rsidR="00F81CBD" w:rsidRPr="00F81CBD">
        <w:t xml:space="preserve"> 37,</w:t>
      </w:r>
      <w:r w:rsidR="00F81CBD">
        <w:t xml:space="preserve"> 10</w:t>
      </w:r>
      <w:r>
        <w:t>. travnja 2019.</w:t>
      </w:r>
    </w:p>
    <w:p w:rsidRDefault="00C01EC9" w:rsidP="00DE48CB" w:rsidR="00C01EC9">
      <w:pPr>
        <w:jc w:val="both"/>
      </w:pPr>
    </w:p>
    <w:p w:rsidRDefault="00C01EC9" w:rsidP="00DE48CB" w:rsidR="00C01EC9">
      <w:pPr>
        <w:jc w:val="both"/>
      </w:pPr>
    </w:p>
    <w:p w:rsidRDefault="00C01EC9" w:rsidP="00DE48CB" w:rsidR="00C01EC9">
      <w:pPr>
        <w:jc w:val="both"/>
      </w:pPr>
      <w:r>
        <w:t xml:space="preserve">                                                              r i j e š i o     j e</w:t>
      </w:r>
    </w:p>
    <w:p w:rsidRDefault="00C01EC9" w:rsidP="00DE48CB" w:rsidR="00C01EC9">
      <w:pPr>
        <w:jc w:val="both"/>
      </w:pPr>
    </w:p>
    <w:p w:rsidRDefault="00C01EC9" w:rsidP="00DE48CB" w:rsidR="00C01EC9">
      <w:pPr>
        <w:jc w:val="both"/>
      </w:pPr>
    </w:p>
    <w:p w:rsidRDefault="00C01EC9" w:rsidP="00DE48CB" w:rsidR="00C01EC9">
      <w:pPr>
        <w:ind w:firstLine="708"/>
        <w:jc w:val="both"/>
      </w:pPr>
      <w:proofErr w:type="spellStart"/>
      <w:r>
        <w:t>I.Pozivaju</w:t>
      </w:r>
      <w:proofErr w:type="spellEnd"/>
      <w:r>
        <w:t xml:space="preserve"> se osobe koje imaju pravni interes za provedbom stečajnoga postupaka nad  dužnikom</w:t>
      </w:r>
      <w:r w:rsidR="00F81CBD" w:rsidRPr="00F81CBD">
        <w:t xml:space="preserve"> PALAMIDA PROMET j.d.o.o., OIB 98946785361, Zagreb, </w:t>
      </w:r>
      <w:proofErr w:type="spellStart"/>
      <w:r w:rsidR="00F81CBD" w:rsidRPr="00F81CBD">
        <w:t>Jurija</w:t>
      </w:r>
      <w:proofErr w:type="spellEnd"/>
      <w:r w:rsidR="00F81CBD" w:rsidRPr="00F81CBD">
        <w:t xml:space="preserve"> </w:t>
      </w:r>
      <w:proofErr w:type="spellStart"/>
      <w:r w:rsidR="00F81CBD" w:rsidRPr="00F81CBD">
        <w:t>Denzlera</w:t>
      </w:r>
      <w:proofErr w:type="spellEnd"/>
      <w:r w:rsidR="00F81CBD" w:rsidRPr="00F81CBD">
        <w:t xml:space="preserve"> 37,</w:t>
      </w:r>
      <w:r>
        <w:t xml:space="preserve"> u roku 15 dana predujmiti iznos od </w:t>
      </w:r>
      <w:r w:rsidR="004A491E">
        <w:t>1.337,60</w:t>
      </w:r>
      <w:r>
        <w:t xml:space="preserve"> kn za pokriće troškova prethodnog i stečajnog postupka na račun Trgovačkog suda u Zagrebu otvoren pri Hrvatskoj poštanskoj banci d.d. Zagreb broj IBAN HR9223900011300000460, model 05, poziv na broj </w:t>
      </w:r>
      <w:r w:rsidR="00F81CBD">
        <w:t>1858-2017</w:t>
      </w:r>
      <w:r w:rsidR="00871FA7">
        <w:t>.</w:t>
      </w:r>
    </w:p>
    <w:p w:rsidRDefault="00C01EC9" w:rsidP="00DE48CB" w:rsidR="00C01EC9">
      <w:pPr>
        <w:jc w:val="both"/>
      </w:pPr>
    </w:p>
    <w:p w:rsidRDefault="00C01EC9" w:rsidP="00DE48CB" w:rsidR="00C01EC9">
      <w:pPr>
        <w:ind w:firstLine="708"/>
        <w:jc w:val="both"/>
      </w:pPr>
      <w:r>
        <w:t>II. Ako osobe koje imaju pravni interes za provedbom stečajnoga postupaka nad dužnikom ne postupe u skladu s točkom I. ovog rješenja</w:t>
      </w:r>
      <w:r w:rsidR="00AF6CA7">
        <w:t>,</w:t>
      </w:r>
      <w:r>
        <w:t xml:space="preserve"> sud će donijeti rješenje o otvaranju i zaključenju stečajnog postupka.</w:t>
      </w:r>
    </w:p>
    <w:p w:rsidRDefault="00C01EC9" w:rsidP="00DE48CB" w:rsidR="00C01EC9">
      <w:pPr>
        <w:jc w:val="both"/>
      </w:pPr>
    </w:p>
    <w:p w:rsidRDefault="00C01EC9" w:rsidP="00DE48CB" w:rsidR="00C01EC9">
      <w:pPr>
        <w:jc w:val="both"/>
      </w:pPr>
      <w:r>
        <w:t xml:space="preserve">                                                            Obrazloženje</w:t>
      </w:r>
    </w:p>
    <w:p w:rsidRDefault="00C01EC9" w:rsidP="00DE48CB" w:rsidR="00C01EC9">
      <w:pPr>
        <w:jc w:val="both"/>
      </w:pPr>
    </w:p>
    <w:p w:rsidRDefault="00C01EC9" w:rsidP="00DE48CB" w:rsidR="00C01EC9">
      <w:pPr>
        <w:jc w:val="both"/>
      </w:pPr>
    </w:p>
    <w:p w:rsidRDefault="00C01EC9" w:rsidP="00DE48CB" w:rsidR="00C01EC9">
      <w:pPr>
        <w:ind w:firstLine="708"/>
        <w:jc w:val="both"/>
      </w:pPr>
      <w:r>
        <w:t xml:space="preserve">Na temelju prijedloga Financijske agencije za otvaranje stečajnog postupka nad dužnikom, sud je rješenjem od </w:t>
      </w:r>
      <w:r w:rsidR="00DE48CB">
        <w:t>16. siječnja 2019.</w:t>
      </w:r>
      <w:r>
        <w:t xml:space="preserve"> pokrenuo prethodni postupak radi utvrđivanja pretpostavki za otvaranje stečajnoga postupka, a zaključkom od </w:t>
      </w:r>
      <w:r w:rsidR="00DE48CB">
        <w:t>istog dana</w:t>
      </w:r>
      <w:r>
        <w:t xml:space="preserve"> pozvao je zastupnika po zakonu dužnika dostaviti pisano izvješće o financijsko-gospodarskom stanju dužnika te ga je pozvao na ročište radi očitovanja o prijedlogu za otvaranje stečajnog postupka. </w:t>
      </w:r>
    </w:p>
    <w:p w:rsidRDefault="00C01EC9" w:rsidP="00DE48CB" w:rsidR="00C01EC9">
      <w:pPr>
        <w:jc w:val="both"/>
      </w:pPr>
    </w:p>
    <w:p w:rsidRDefault="00C01EC9" w:rsidP="002A7472" w:rsidR="002A7472">
      <w:pPr>
        <w:ind w:firstLine="708"/>
        <w:jc w:val="both"/>
      </w:pPr>
      <w:r>
        <w:t>Tijekom prethodn</w:t>
      </w:r>
      <w:r w:rsidR="00871FA7">
        <w:t>og postupka na temelju uvida u P</w:t>
      </w:r>
      <w:r>
        <w:t>otvrdu</w:t>
      </w:r>
      <w:r w:rsidR="00871FA7">
        <w:t xml:space="preserve"> Fina</w:t>
      </w:r>
      <w:r w:rsidR="00764355">
        <w:t>n</w:t>
      </w:r>
      <w:r w:rsidR="00871FA7">
        <w:t>cijske agencije</w:t>
      </w:r>
      <w:r>
        <w:t xml:space="preserve"> od </w:t>
      </w:r>
      <w:r w:rsidR="006A06A3">
        <w:t xml:space="preserve">4. ožujka 2019. (list 46. spisa) </w:t>
      </w:r>
      <w:r w:rsidR="00871FA7">
        <w:t>utvrdio da je</w:t>
      </w:r>
      <w:r>
        <w:t xml:space="preserve"> dužnik na taj dan u Očevidniku redos</w:t>
      </w:r>
      <w:r w:rsidR="00871FA7">
        <w:t>lijeda osnova za plaćanje</w:t>
      </w:r>
      <w:r>
        <w:t xml:space="preserve"> imao neizvršene osnove za plaćanje </w:t>
      </w:r>
      <w:r w:rsidR="006A06A3">
        <w:t xml:space="preserve">u neprekinutom razdoblju od 738 </w:t>
      </w:r>
      <w:r>
        <w:t>dana</w:t>
      </w:r>
      <w:r w:rsidR="006A06A3">
        <w:t xml:space="preserve"> i da je iznos blokade iznosio 88.912,60 kn</w:t>
      </w:r>
      <w:r>
        <w:t xml:space="preserve">. </w:t>
      </w:r>
      <w:r w:rsidR="003C45E6">
        <w:t>Na</w:t>
      </w:r>
      <w:r>
        <w:t xml:space="preserve"> temelju uvida u </w:t>
      </w:r>
      <w:r w:rsidR="002A7472">
        <w:t>Uvjerenje Stanice za tehnički pregled vozila od 18. siječnja 2019. utvrđeno je da dužnik na dan 18. siječnja 2019. nije evidentiran kao vlasnik vozila, dok je na temelju</w:t>
      </w:r>
      <w:r w:rsidR="006A06A3" w:rsidRPr="006A06A3">
        <w:t xml:space="preserve"> </w:t>
      </w:r>
      <w:r w:rsidR="006A06A3">
        <w:t>uvida</w:t>
      </w:r>
      <w:r w:rsidR="006A06A3" w:rsidRPr="006A06A3">
        <w:t xml:space="preserve"> u </w:t>
      </w:r>
      <w:r w:rsidR="006A06A3">
        <w:t xml:space="preserve">Zajednički </w:t>
      </w:r>
      <w:r w:rsidR="006A06A3" w:rsidRPr="006A06A3">
        <w:t>elektronički sustav zemljišnih knjiga</w:t>
      </w:r>
      <w:r w:rsidR="006A06A3">
        <w:t xml:space="preserve"> i katastra u</w:t>
      </w:r>
      <w:r w:rsidR="00C10D3F">
        <w:t>tvrđeno</w:t>
      </w:r>
      <w:r w:rsidR="006A06A3">
        <w:t xml:space="preserve"> da</w:t>
      </w:r>
      <w:r w:rsidR="006A06A3" w:rsidRPr="006A06A3">
        <w:t xml:space="preserve"> dužnik nije evidentiran kao vlasnik nekretnina.</w:t>
      </w:r>
      <w:r w:rsidR="002A7472">
        <w:t xml:space="preserve"> </w:t>
      </w:r>
    </w:p>
    <w:p w:rsidRDefault="002A7472" w:rsidP="002A7472" w:rsidR="002A7472">
      <w:pPr>
        <w:ind w:firstLine="708"/>
        <w:jc w:val="both"/>
      </w:pPr>
    </w:p>
    <w:p w:rsidRDefault="003C45E6" w:rsidP="002A7472" w:rsidR="00C01EC9">
      <w:pPr>
        <w:ind w:firstLine="708"/>
        <w:jc w:val="both"/>
      </w:pPr>
      <w:r>
        <w:lastRenderedPageBreak/>
        <w:t xml:space="preserve">Međutim, s obzirom na to da iz </w:t>
      </w:r>
      <w:proofErr w:type="spellStart"/>
      <w:r w:rsidR="00C10D3F">
        <w:t>prokaznog</w:t>
      </w:r>
      <w:proofErr w:type="spellEnd"/>
      <w:r w:rsidR="00C10D3F">
        <w:t xml:space="preserve"> </w:t>
      </w:r>
      <w:r w:rsidR="002A7472">
        <w:t>popis</w:t>
      </w:r>
      <w:r w:rsidR="00C10D3F">
        <w:t>a</w:t>
      </w:r>
      <w:r w:rsidR="002A7472">
        <w:t xml:space="preserve"> imovine dužnika od 18. veljače 2019. proizlazi da dužnik u vlasništvu ima</w:t>
      </w:r>
      <w:r>
        <w:t xml:space="preserve"> samo</w:t>
      </w:r>
      <w:r w:rsidR="002A7472">
        <w:t xml:space="preserve"> ribolovni pribor i ronilačku opremu</w:t>
      </w:r>
      <w:r w:rsidR="002527E8">
        <w:t xml:space="preserve"> te nenaplaćena potraživanja</w:t>
      </w:r>
      <w:r w:rsidR="00DE0696">
        <w:t xml:space="preserve"> prema dužnicima</w:t>
      </w:r>
      <w:r>
        <w:t>, ovaj sud je rješenjem od 20. veljače 2019. postavio dužniku privremenog stečajnog upravitelja</w:t>
      </w:r>
      <w:r w:rsidR="002A7472">
        <w:t>.</w:t>
      </w:r>
    </w:p>
    <w:p w:rsidRDefault="00F81CBD" w:rsidP="00DE48CB" w:rsidR="00F81CBD">
      <w:pPr>
        <w:jc w:val="both"/>
      </w:pPr>
    </w:p>
    <w:p w:rsidRDefault="00C01EC9" w:rsidP="00CE3CFE" w:rsidR="00C01EC9">
      <w:pPr>
        <w:ind w:firstLine="708"/>
        <w:jc w:val="both"/>
      </w:pPr>
      <w:r>
        <w:t>Privremeni stečajni upravitelj je u pisan</w:t>
      </w:r>
      <w:r w:rsidR="0013526E">
        <w:t>om izvješću od 13</w:t>
      </w:r>
      <w:r>
        <w:t>. ožujka 2019., a što je potvrdio i na ročištu</w:t>
      </w:r>
      <w:r w:rsidR="00871FA7">
        <w:t xml:space="preserve"> radi rasprave o pretpostavkama za otvaranje stečajnog postupka</w:t>
      </w:r>
      <w:r>
        <w:t xml:space="preserve"> </w:t>
      </w:r>
      <w:r w:rsidR="0013526E">
        <w:t>10. travnja</w:t>
      </w:r>
      <w:r>
        <w:t xml:space="preserve"> 2019. izjavio da je u odnosu na dužnika ostvaren stečajni razl</w:t>
      </w:r>
      <w:r w:rsidR="0013526E">
        <w:t>og nesposobnosti za plaćanje</w:t>
      </w:r>
      <w:r>
        <w:t xml:space="preserve">, kao i da dužnik nema imovinu dostatnu za pokriće troškova prethodnog i stečajnog postupka </w:t>
      </w:r>
      <w:r w:rsidR="0013526E">
        <w:t xml:space="preserve">jer </w:t>
      </w:r>
      <w:r w:rsidR="00CE3CFE">
        <w:t xml:space="preserve">je nakon što je pregledao </w:t>
      </w:r>
      <w:r w:rsidR="0013526E">
        <w:t>trgovačk</w:t>
      </w:r>
      <w:r w:rsidR="00CE3CFE">
        <w:t>u</w:t>
      </w:r>
      <w:r w:rsidR="0013526E">
        <w:t xml:space="preserve"> rob</w:t>
      </w:r>
      <w:r w:rsidR="00CE3CFE">
        <w:t>u</w:t>
      </w:r>
      <w:r w:rsidR="0013526E">
        <w:t xml:space="preserve"> koja se sastoji od ribičke opreme i ronilačkih odijela</w:t>
      </w:r>
      <w:r w:rsidR="00FB3095">
        <w:t xml:space="preserve"> od </w:t>
      </w:r>
      <w:proofErr w:type="spellStart"/>
      <w:r w:rsidR="00FB3095">
        <w:t>neoprena</w:t>
      </w:r>
      <w:proofErr w:type="spellEnd"/>
      <w:r w:rsidR="00CE3CFE">
        <w:t xml:space="preserve">, a koja </w:t>
      </w:r>
      <w:r w:rsidR="00FB3095">
        <w:t xml:space="preserve">roba </w:t>
      </w:r>
      <w:r w:rsidR="00CE3CFE">
        <w:t>nije bila uskladištena u adekvatnim uvjetima</w:t>
      </w:r>
      <w:r w:rsidR="00FB3095">
        <w:t>,</w:t>
      </w:r>
      <w:r w:rsidR="00CE3CFE">
        <w:t xml:space="preserve"> utvrdio da ona nema vrijednosti odnosno da se radi o</w:t>
      </w:r>
      <w:r w:rsidR="00FB3095">
        <w:t xml:space="preserve"> robi</w:t>
      </w:r>
      <w:r w:rsidR="00CE3CFE">
        <w:t xml:space="preserve"> neznatn</w:t>
      </w:r>
      <w:r w:rsidR="00FB3095">
        <w:t xml:space="preserve">e </w:t>
      </w:r>
      <w:r w:rsidR="00CE3CFE">
        <w:t>vrijednosti od oko 400,00 kn što nije dovoljno za namirenje troškova postupka</w:t>
      </w:r>
      <w:r w:rsidR="00D1322E">
        <w:t>, a upit</w:t>
      </w:r>
      <w:r w:rsidR="00354718">
        <w:t>n</w:t>
      </w:r>
      <w:r w:rsidR="00D1322E">
        <w:t>o je bi li se ta roba uopće mogla prodati</w:t>
      </w:r>
      <w:r w:rsidR="00354718">
        <w:t xml:space="preserve"> i za taj iznos s obzirom na njezino stanje</w:t>
      </w:r>
      <w:r w:rsidR="00CE3CFE">
        <w:t xml:space="preserve">. </w:t>
      </w:r>
      <w:r>
        <w:t>Slijedom navedenog, predložio je da se zainteresirane osobe pozovu na uplatu predujma za pokriće predvidivih troškova prethodnog i stečajnog postupka u iznosu od 20.000,00 kn.</w:t>
      </w:r>
    </w:p>
    <w:p w:rsidRDefault="00C01EC9" w:rsidP="00DE48CB" w:rsidR="00C01EC9">
      <w:pPr>
        <w:jc w:val="both"/>
      </w:pPr>
    </w:p>
    <w:p w:rsidRDefault="00C01EC9" w:rsidP="00DE48CB" w:rsidR="00C01EC9">
      <w:pPr>
        <w:jc w:val="both"/>
      </w:pPr>
      <w:r>
        <w:t xml:space="preserve"> </w:t>
      </w:r>
      <w:r>
        <w:tab/>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ako osobe iz stavka 1. ovoga članka ne predujme traženi iznos, donijeti rješenje o otvaranju i zaključenju stečajnoga postupka.</w:t>
      </w:r>
    </w:p>
    <w:p w:rsidRDefault="00C01EC9" w:rsidP="00DE48CB" w:rsidR="00C01EC9">
      <w:pPr>
        <w:jc w:val="both"/>
      </w:pPr>
    </w:p>
    <w:p w:rsidRDefault="00C01EC9" w:rsidP="00DE48CB" w:rsidR="00C01EC9">
      <w:pPr>
        <w:jc w:val="both"/>
      </w:pPr>
      <w:r>
        <w:tab/>
        <w:t>U smislu citirane odredbe čl. 132. st. 1. SZ-a pozvane su osobe koje imaju pravni interes za provedbom stečajnoga postupka predujmiti troškove prethodnoga i otvorenoga stečajnog postupka za pokriće predvidivih troškova prethodnog i stečajnog postupka, ali ne na iznos koji je predložio privremeni stečajni upravitelj jer se radi o suviše visokom iznosu.</w:t>
      </w:r>
    </w:p>
    <w:p w:rsidRDefault="00C01EC9" w:rsidP="00DE48CB" w:rsidR="00C01EC9">
      <w:pPr>
        <w:jc w:val="both"/>
      </w:pPr>
    </w:p>
    <w:p w:rsidRDefault="00C01EC9" w:rsidP="00DE48CB" w:rsidR="00C01EC9">
      <w:pPr>
        <w:ind w:firstLine="708"/>
        <w:jc w:val="both"/>
      </w:pPr>
      <w:r>
        <w:t xml:space="preserve">Prvenstveno se ističe da sud u predvidive troškove nije uračunao troškove nagrade stečajnom upravitelju jer u slučaju da se otvori stečajni postupak nad dužnikom, tijekom kojeg se potvrdi da dužnik nema unovčive stečajne mase, stečajni upravitelj koji bi obavljao određene, imao bi pravo na nagradu koja se može odrediti primjenom pravila određivanja nagrade kao u prethodnom postupku za privremenog stečajnog upravitelja u bruto iznosu od 3.000,00 kn, ali iz Fonda za namirenje troškova stečajnog postupka (tako i Visoki trgovački sud Republike Hrvatske u odlukama poslovni broj </w:t>
      </w:r>
      <w:proofErr w:type="spellStart"/>
      <w:r>
        <w:t>Pž</w:t>
      </w:r>
      <w:proofErr w:type="spellEnd"/>
      <w:r>
        <w:t xml:space="preserve">-6962/17 od 22. studenoga 2017., </w:t>
      </w:r>
      <w:proofErr w:type="spellStart"/>
      <w:r>
        <w:t>Pž</w:t>
      </w:r>
      <w:proofErr w:type="spellEnd"/>
      <w:r>
        <w:t xml:space="preserve">-151/18 od 15. siječnja 2018., </w:t>
      </w:r>
      <w:proofErr w:type="spellStart"/>
      <w:r>
        <w:t>Pž</w:t>
      </w:r>
      <w:proofErr w:type="spellEnd"/>
      <w:r>
        <w:t xml:space="preserve">-152/18 od 24. siječnja 2018. i </w:t>
      </w:r>
      <w:proofErr w:type="spellStart"/>
      <w:r>
        <w:t>Pž</w:t>
      </w:r>
      <w:proofErr w:type="spellEnd"/>
      <w:r>
        <w:t>-1291/2019 od 5. ožujka 2019.), a u slučaju da ima unovčive stečajne mase tada bi se namirivao iz unovčene stečajne mase.</w:t>
      </w:r>
    </w:p>
    <w:p w:rsidRDefault="00C01EC9" w:rsidP="00DE48CB" w:rsidR="00C01EC9">
      <w:pPr>
        <w:jc w:val="both"/>
      </w:pPr>
    </w:p>
    <w:p w:rsidRDefault="006E538A" w:rsidP="006E538A" w:rsidR="006E538A">
      <w:pPr>
        <w:ind w:firstLine="708"/>
        <w:jc w:val="both"/>
      </w:pPr>
      <w:r>
        <w:t>Po ocjeni ovoga suda troškovi knjigovodstva</w:t>
      </w:r>
      <w:r w:rsidR="00D1322E">
        <w:t xml:space="preserve"> iznosili bi mjesečno 750,00 kn ( a ne 1.500,00 kn mjesečno) kako je to naveo privremeni stečajni upravitelj</w:t>
      </w:r>
      <w:r>
        <w:t xml:space="preserve"> odnosno 4.500,00 kn utemeljeno na trajanju postupka od 6 mjeseci, troškovi izrade pečata </w:t>
      </w:r>
      <w:r w:rsidR="004A491E">
        <w:t>iznosili bi</w:t>
      </w:r>
      <w:r>
        <w:t xml:space="preserve"> 160,00 kn, materijalni troškovi koji se sastoje od troškova fotokopiranja, nabave uredskog materijala, primjerice papira, kuverti te drugog uredskog materijala i pribora u iznosu od 70,00 kn mjesečno odnosno za šest mjeseci 420,00 kn, troškovi poštanskih i telefonskih usluga 70,00 kn mjesečno, odnosno 420,00 kn za šest mjeseci, troškovi sudskih, upravnih pristojbi i objava oglasa u novinama 60,00 kn mjesečno, odnosno za šest mjeseci 360,00 kn. Pored navedenog,  troškovi vođenja računa poslovnih subjekata kod banaka iznose mjesečno od 20,00 do 50,00 </w:t>
      </w:r>
      <w:r>
        <w:lastRenderedPageBreak/>
        <w:t xml:space="preserve">kn ovisno o banci. Primjerice, u Zagrebačkoj banci d.d. i </w:t>
      </w:r>
      <w:proofErr w:type="spellStart"/>
      <w:r>
        <w:t>Sberbank</w:t>
      </w:r>
      <w:proofErr w:type="spellEnd"/>
      <w:r>
        <w:t xml:space="preserve"> d.d. mjesečna naknada za održavanje računa poslovnih subjekata iznosi 20,00 kn (a što proizlazi iz Odluka o naknadama za poslovne subjekte javno objavljenima na web stranicama banaka), dakle minimalno 120,00 kn za šest mjeseci, a troškovi dostave izvatka na adresu u Zagrebačkoj banci d.d. iznose 3,50 kn po izvatku, odnosno 21,00 kn za šest mjeseci, troškovi zatvaranja računa razlikuju se od banke do banke, tako primjerice, u </w:t>
      </w:r>
      <w:proofErr w:type="spellStart"/>
      <w:r>
        <w:t>Sberbank</w:t>
      </w:r>
      <w:proofErr w:type="spellEnd"/>
      <w:r>
        <w:t xml:space="preserve"> d.d. iznose 150,00 kn, a troškovi izdavanja potvrde o izvršenju naloga u navedenoj banci iznose 10,00 kn po potvrdi, dakle 20,00 kn mjesečno za dvije potvrde, a za šest mjeseci 120,00 kn, troškovi promjene podataka u Državnom zavodu za statistiku 60,00 kn te trošak ovjere potpisa stečajnog upravitelja u iznosu od 46,60 kn.</w:t>
      </w:r>
    </w:p>
    <w:p w:rsidRDefault="006E538A" w:rsidP="006E538A" w:rsidR="006E538A">
      <w:pPr>
        <w:jc w:val="both"/>
      </w:pPr>
    </w:p>
    <w:p w:rsidRDefault="006E538A" w:rsidP="006E538A" w:rsidR="006E538A">
      <w:pPr>
        <w:jc w:val="both"/>
      </w:pPr>
      <w:r>
        <w:tab/>
        <w:t xml:space="preserve">Slijedom navedenog, ukupni troškovi prethodnoga i otvorenoga stečajnog postupka utemeljeni na </w:t>
      </w:r>
      <w:r w:rsidR="004A491E">
        <w:t xml:space="preserve">trajanju postupka od 6 mjeseci </w:t>
      </w:r>
      <w:r>
        <w:t xml:space="preserve">iznosi bi 6.377,60 kn. Budući da iz obavijesti Financijske agencije </w:t>
      </w:r>
      <w:r w:rsidR="00036FF8">
        <w:t>(list 21. spisa)</w:t>
      </w:r>
      <w:r>
        <w:t xml:space="preserve"> proizlazi da su zaplijenjena sredstava od 5.000,00 kn na ime predujma za namirenje troškova stečajnog postupka u smislu odredbe čl. 112. st. 5. SZ-a, naprijed navedeni iznos troškova je umanjen za zaplijenjeni iznos.</w:t>
      </w:r>
    </w:p>
    <w:p w:rsidRDefault="006E538A" w:rsidP="00DE48CB" w:rsidR="006E538A">
      <w:pPr>
        <w:jc w:val="both"/>
      </w:pPr>
    </w:p>
    <w:p w:rsidRDefault="00C01EC9" w:rsidP="00DE48CB" w:rsidR="00C01EC9">
      <w:pPr>
        <w:jc w:val="both"/>
      </w:pPr>
      <w:r>
        <w:tab/>
        <w:t>Imajući u vidu navode privremenog stečajnog upravitelja proizlazi da dužnikova imovina nije dostatna za namirenje troškova prethodnog i stečajnog postupka, u smislu odredbe čl. 132. st. 1. SZ-a pozvane su osobe koje imaju pravni interes za provedbu stečajnog postupka na predujmljivanje iznosa troškova prethodnog i otvorenoga stečajnog postupka (točk</w:t>
      </w:r>
      <w:r w:rsidR="00AF6CA7">
        <w:t>a I. izreke). Navedene osobe</w:t>
      </w:r>
      <w:r>
        <w:t xml:space="preserve"> upozorene</w:t>
      </w:r>
      <w:r w:rsidR="00AF6CA7">
        <w:t xml:space="preserve"> su</w:t>
      </w:r>
      <w:r>
        <w:t xml:space="preserve"> na pravne posljedice ne postupanja u skladu s  točkom I. izreke sukladno odredbi članka 132. st. 2. SZ-a (točka II. izreke). </w:t>
      </w:r>
    </w:p>
    <w:p w:rsidRDefault="00C01EC9" w:rsidP="00DE48CB" w:rsidR="00C01EC9">
      <w:pPr>
        <w:jc w:val="both"/>
      </w:pPr>
    </w:p>
    <w:p w:rsidRDefault="00C01EC9" w:rsidP="00DE48CB" w:rsidR="00C01EC9">
      <w:pPr>
        <w:jc w:val="both"/>
      </w:pPr>
      <w:r>
        <w:t xml:space="preserve">  </w:t>
      </w:r>
      <w:r w:rsidR="00DE48CB">
        <w:tab/>
      </w:r>
      <w:r w:rsidR="00DE48CB">
        <w:tab/>
      </w:r>
      <w:r w:rsidR="00DE48CB">
        <w:tab/>
      </w:r>
      <w:r w:rsidR="00DE48CB">
        <w:tab/>
        <w:t xml:space="preserve">    </w:t>
      </w:r>
      <w:r>
        <w:t xml:space="preserve">  </w:t>
      </w:r>
      <w:r w:rsidR="00AF6CA7">
        <w:t xml:space="preserve">    </w:t>
      </w:r>
      <w:r>
        <w:t>U Zagrebu 1</w:t>
      </w:r>
      <w:r w:rsidR="00DE48CB">
        <w:t>0</w:t>
      </w:r>
      <w:r>
        <w:t>. travnja 2019.</w:t>
      </w:r>
    </w:p>
    <w:p w:rsidRDefault="00C01EC9" w:rsidP="00DE48CB" w:rsidR="00C01EC9">
      <w:pPr>
        <w:ind w:firstLine="708" w:left="6372"/>
        <w:jc w:val="both"/>
      </w:pPr>
      <w:r>
        <w:t>Sudac</w:t>
      </w:r>
    </w:p>
    <w:p w:rsidRDefault="00C01EC9" w:rsidP="00DE48CB" w:rsidR="00C01EC9">
      <w:pPr>
        <w:jc w:val="both"/>
      </w:pPr>
      <w:r>
        <w:t xml:space="preserve"> </w:t>
      </w:r>
      <w:r w:rsidR="00DE48CB">
        <w:tab/>
      </w:r>
      <w:r w:rsidR="00DE48CB">
        <w:tab/>
      </w:r>
      <w:r w:rsidR="00DE48CB">
        <w:tab/>
      </w:r>
      <w:r w:rsidR="00DE48CB">
        <w:tab/>
      </w:r>
      <w:r w:rsidR="00DE48CB">
        <w:tab/>
      </w:r>
      <w:r w:rsidR="00DE48CB">
        <w:tab/>
      </w:r>
      <w:r w:rsidR="00DE48CB">
        <w:tab/>
      </w:r>
      <w:r w:rsidR="00DE48CB">
        <w:tab/>
      </w:r>
      <w:r w:rsidR="00DE48CB">
        <w:tab/>
      </w:r>
      <w:r>
        <w:t xml:space="preserve">  Danijela Uzelac</w:t>
      </w:r>
      <w:r w:rsidR="00764355">
        <w:t>, v.r.</w:t>
      </w:r>
    </w:p>
    <w:p w:rsidRDefault="00C01EC9" w:rsidP="00DE48CB" w:rsidR="00C01EC9">
      <w:pPr>
        <w:jc w:val="both"/>
      </w:pPr>
    </w:p>
    <w:p w:rsidRDefault="00C01EC9" w:rsidP="00DE48CB" w:rsidR="00C01EC9">
      <w:pPr>
        <w:jc w:val="both"/>
      </w:pPr>
    </w:p>
    <w:p w:rsidRDefault="00C01EC9" w:rsidP="00DE48CB" w:rsidR="00C01EC9">
      <w:pPr>
        <w:jc w:val="both"/>
      </w:pPr>
      <w:r>
        <w:t>Uputa o pravnom lijeku: Protiv ovog rješenja nezadovoljna stranka može izjaviti žalbu u roku od 8 dana od dana dostave rješenja s time da se dostava smatra obavljenom istekom osmoga dana od dana objave ovog rješenja na mrežnoj stranici e-oglasna ploča (čl. 12. st. 1. SZ). Žalba se podnosi Trgovačkom sudu u Zagrebu u 2 primjerka, a o žalbi odlučuje Visoki trgovački sud Republike Hrvatske.</w:t>
      </w:r>
    </w:p>
    <w:p w:rsidRDefault="00C01EC9" w:rsidP="00DE48CB" w:rsidR="00C01EC9">
      <w:pPr>
        <w:jc w:val="both"/>
      </w:pPr>
    </w:p>
    <w:p w:rsidRDefault="00764355" w:rsidP="00764355" w:rsidR="00764355">
      <w:pPr>
        <w:jc w:val="right"/>
      </w:pPr>
      <w:r>
        <w:t xml:space="preserve">Za točnost </w:t>
      </w:r>
      <w:proofErr w:type="spellStart"/>
      <w:r>
        <w:t>otpravka</w:t>
      </w:r>
      <w:proofErr w:type="spellEnd"/>
      <w:r>
        <w:t>:</w:t>
      </w:r>
    </w:p>
    <w:p w:rsidRDefault="00764355" w:rsidP="00764355" w:rsidR="00764355">
      <w:pPr>
        <w:jc w:val="right"/>
      </w:pPr>
      <w:r>
        <w:t>Katarina Franjić</w:t>
      </w:r>
    </w:p>
    <w:p w:rsidRDefault="00764355" w:rsidP="00DE48CB" w:rsidR="00764355">
      <w:pPr>
        <w:jc w:val="both"/>
      </w:pPr>
    </w:p>
    <w:p w:rsidRDefault="0039053F" w:rsidP="00DE48CB" w:rsidR="0039053F">
      <w:pPr>
        <w:jc w:val="both"/>
      </w:pPr>
    </w:p>
    <w:sectPr w:rsidR="0039053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3A5B"/>
    <w:rsid w:val="00036FF8"/>
    <w:rsid w:val="0013526E"/>
    <w:rsid w:val="001B14E9"/>
    <w:rsid w:val="002527E8"/>
    <w:rsid w:val="002A7472"/>
    <w:rsid w:val="00354718"/>
    <w:rsid w:val="0039053F"/>
    <w:rsid w:val="003C45E6"/>
    <w:rsid w:val="004A491E"/>
    <w:rsid w:val="006A06A3"/>
    <w:rsid w:val="006E538A"/>
    <w:rsid w:val="00764355"/>
    <w:rsid w:val="00871FA7"/>
    <w:rsid w:val="00AF6CA7"/>
    <w:rsid w:val="00C01EC9"/>
    <w:rsid w:val="00C10D3F"/>
    <w:rsid w:val="00CE3CFE"/>
    <w:rsid w:val="00D1322E"/>
    <w:rsid w:val="00DE0696"/>
    <w:rsid w:val="00DE48CB"/>
    <w:rsid w:val="00E65B9A"/>
    <w:rsid w:val="00EB3A5B"/>
    <w:rsid w:val="00F81CBD"/>
    <w:rsid w:val="00FB30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6435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4355"/>
    <w:rPr>
      <w:rFonts w:cs="Tahoma" w:hAnsi="Tahoma" w:ascii="Tahoma"/>
      <w:sz w:val="16"/>
      <w:szCs w:val="16"/>
    </w:rPr>
  </w:style>
  <w:style w:styleId="Tekstrezerviranogmjesta" w:type="character">
    <w:name w:val="Placeholder Text"/>
    <w:basedOn w:val="Zadanifontodlomka"/>
    <w:uiPriority w:val="99"/>
    <w:semiHidden/>
    <w:rsid w:val="00E65B9A"/>
    <w:rPr>
      <w:color w:val="808080"/>
      <w:bdr w:space="0" w:sz="0" w:color="auto" w:val="none"/>
      <w:shd w:fill="auto" w:color="auto" w:val="clear"/>
    </w:rPr>
  </w:style>
  <w:style w:customStyle="true" w:styleId="eSPISCCParagraphDefaultFont" w:type="character">
    <w:name w:val="eSPIS_CC_Paragraph Default Font"/>
    <w:basedOn w:val="Zadanifontodlomka"/>
    <w:rsid w:val="00E65B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5B9A"/>
    <w:rPr>
      <w:bdr w:space="0" w:sz="0" w:color="auto" w:val="none"/>
      <w:shd w:fill="FFFFCC" w:color="auto" w:val="clear"/>
      <w:lang w:val="hr-HR"/>
    </w:rPr>
  </w:style>
  <w:style w:customStyle="true" w:styleId="PozadinaSvijetloCrvena" w:type="character">
    <w:name w:val="Pozadina_SvijetloCrvena"/>
    <w:basedOn w:val="eSPISCCParagraphDefaultFont"/>
    <w:rsid w:val="00E65B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5B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64355"/>
    <w:rPr>
      <w:rFonts w:ascii="Tahoma" w:cs="Tahoma" w:hAnsi="Tahoma"/>
      <w:sz w:val="16"/>
      <w:szCs w:val="16"/>
    </w:rPr>
  </w:style>
  <w:style w:customStyle="1" w:styleId="TekstbaloniaChar" w:type="character">
    <w:name w:val="Tekst balončića Char"/>
    <w:basedOn w:val="Zadanifontodlomka"/>
    <w:link w:val="Tekstbalonia"/>
    <w:uiPriority w:val="99"/>
    <w:semiHidden/>
    <w:rsid w:val="00764355"/>
    <w:rPr>
      <w:rFonts w:ascii="Tahoma" w:cs="Tahoma" w:hAnsi="Tahoma"/>
      <w:sz w:val="16"/>
      <w:szCs w:val="16"/>
    </w:rPr>
  </w:style>
  <w:style w:styleId="Tekstrezerviranogmjesta" w:type="character">
    <w:name w:val="Placeholder Text"/>
    <w:basedOn w:val="Zadanifontodlomka"/>
    <w:uiPriority w:val="99"/>
    <w:semiHidden/>
    <w:rsid w:val="00E65B9A"/>
    <w:rPr>
      <w:color w:val="808080"/>
      <w:bdr w:color="auto" w:space="0" w:sz="0" w:val="none"/>
      <w:shd w:color="auto" w:fill="auto" w:val="clear"/>
    </w:rPr>
  </w:style>
  <w:style w:customStyle="1" w:styleId="eSPISCCParagraphDefaultFont" w:type="character">
    <w:name w:val="eSPIS_CC_Paragraph Default Font"/>
    <w:basedOn w:val="Zadanifontodlomka"/>
    <w:rsid w:val="00E65B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5B9A"/>
    <w:rPr>
      <w:bdr w:color="auto" w:space="0" w:sz="0" w:val="none"/>
      <w:shd w:color="auto" w:fill="FFFFCC" w:val="clear"/>
      <w:lang w:val="hr-HR"/>
    </w:rPr>
  </w:style>
  <w:style w:customStyle="1" w:styleId="PozadinaSvijetloCrvena" w:type="character">
    <w:name w:val="Pozadina_SvijetloCrvena"/>
    <w:basedOn w:val="eSPISCCParagraphDefaultFont"/>
    <w:rsid w:val="00E65B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5B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1858</izvorni_sadrzaj>
    <derivirana_varijabla naziv="DomainObject.Predmet.Broj_1">1858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2017.</izvorni_sadrzaj>
    <derivirana_varijabla naziv="DomainObject.Predmet.DatumOsnivanja_1">30.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St-1858/2017</izvorni_sadrzaj>
    <derivirana_varijabla naziv="DomainObject.Predmet.OznakaBroj_1">St-1858/2017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PALAMIDA PROMET j.d.o.o. zastupanog po punomoćniku Valentino Arbutina</izvorni_sadrzaj>
    <derivirana_varijabla naziv="DomainObject.Predmet.ProtustrankaFormated_1">  PALAMIDA PROMET j.d.o.o. zastupanog po punomoćniku Valentino Arbutina</derivirana_varijabla>
  </DomainObject.Predmet.ProtustrankaFormated>
  <DomainObject.Predmet.ProtustrankaFormatedOIB>
    <izvorni_sadrzaj>  PALAMIDA PROMET j.d.o.o., OIB 98946785361 zastupanog po punomoćniku Valentino Arbutina</izvorni_sadrzaj>
    <derivirana_varijabla naziv="DomainObject.Predmet.ProtustrankaFormatedOIB_1">  PALAMIDA PROMET j.d.o.o., OIB 98946785361 zastupanog po punomoćniku Valentino Arbutina</derivirana_varijabla>
  </DomainObject.Predmet.ProtustrankaFormatedOIB>
  <DomainObject.Predmet.ProtustrankaFormatedWithAdress>
    <izvorni_sadrzaj> PALAMIDA PROMET j.d.o.o., Jurija Denzlera 37, 10000 Zagreb zastupanog po punomoćniku Valentino Arbutina</izvorni_sadrzaj>
    <derivirana_varijabla naziv="DomainObject.Predmet.ProtustrankaFormatedWithAdress_1"> PALAMIDA PROMET j.d.o.o., Jurija Denzlera 37, 10000 Zagreb zastupanog po punomoćniku Valentino Arbutina</derivirana_varijabla>
  </DomainObject.Predmet.ProtustrankaFormatedWithAdress>
  <DomainObject.Predmet.ProtustrankaFormatedWithAdressOIB>
    <izvorni_sadrzaj> PALAMIDA PROMET j.d.o.o., OIB 98946785361, Jurija Denzlera 37, 10000 Zagreb zastupanog po punomoćniku Valentino Arbutina</izvorni_sadrzaj>
    <derivirana_varijabla naziv="DomainObject.Predmet.ProtustrankaFormatedWithAdressOIB_1"> PALAMIDA PROMET j.d.o.o., OIB 98946785361, Jurija Denzlera 37, 10000 Zagreb zastupanog po punomoćniku Valentino Arbutina</derivirana_varijabla>
  </DomainObject.Predmet.ProtustrankaFormatedWithAdressOIB>
  <DomainObject.Predmet.ProtustrankaWithAdress>
    <izvorni_sadrzaj>PALAMIDA PROMET j.d.o.o. Jurija Denzlera 37, 10000 Zagreb</izvorni_sadrzaj>
    <derivirana_varijabla naziv="DomainObject.Predmet.ProtustrankaWithAdress_1">PALAMIDA PROMET j.d.o.o. Jurija Denzlera 37, 10000 Zagreb</derivirana_varijabla>
  </DomainObject.Predmet.ProtustrankaWithAdress>
  <DomainObject.Predmet.ProtustrankaWithAdressOIB>
    <izvorni_sadrzaj>PALAMIDA PROMET j.d.o.o., OIB 98946785361, Jurija Denzlera 37, 10000 Zagreb</izvorni_sadrzaj>
    <derivirana_varijabla naziv="DomainObject.Predmet.ProtustrankaWithAdressOIB_1">PALAMIDA PROMET j.d.o.o., OIB 98946785361, Jurija Denzlera 37, 10000 Zagreb</derivirana_varijabla>
  </DomainObject.Predmet.ProtustrankaWithAdressOIB>
  <DomainObject.Predmet.ProtustrankaNazivFormated>
    <izvorni_sadrzaj>PALAMIDA PROMET j.d.o.o.</izvorni_sadrzaj>
    <derivirana_varijabla naziv="DomainObject.Predmet.ProtustrankaNazivFormated_1">PALAMIDA PROMET j.d.o.o.</derivirana_varijabla>
  </DomainObject.Predmet.ProtustrankaNazivFormated>
  <DomainObject.Predmet.ProtustrankaNazivFormatedOIB>
    <izvorni_sadrzaj>PALAMIDA PROMET j.d.o.o., OIB 98946785361</izvorni_sadrzaj>
    <derivirana_varijabla naziv="DomainObject.Predmet.ProtustrankaNazivFormatedOIB_1">PALAMIDA PROMET j.d.o.o., OIB 98946785361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PALAMIDA PROMET j.d.o.o. zastupanog po punomoćniku Valentino Arbutina</item>
    </izvorni_sadrzaj>
    <derivirana_varijabla naziv="DomainObject.Predmet.ProtuStrankaListFormated_1">
      <item>PALAMIDA PROMET j.d.o.o. zastupanog po punomoćniku Valentino Arbutina</item>
    </derivirana_varijabla>
  </DomainObject.Predmet.ProtuStrankaListFormated>
  <DomainObject.Predmet.ProtuStrankaListFormatedOIB>
    <izvorni_sadrzaj>
      <item>PALAMIDA PROMET j.d.o.o., OIB 98946785361 zastupanog po punomoćniku Valentino Arbutina</item>
    </izvorni_sadrzaj>
    <derivirana_varijabla naziv="DomainObject.Predmet.ProtuStrankaListFormatedOIB_1">
      <item>PALAMIDA PROMET j.d.o.o., OIB 98946785361 zastupanog po punomoćniku Valentino Arbutina</item>
    </derivirana_varijabla>
  </DomainObject.Predmet.ProtuStrankaListFormatedOIB>
  <DomainObject.Predmet.ProtuStrankaListFormatedWithAdress>
    <izvorni_sadrzaj>
      <item>PALAMIDA PROMET j.d.o.o., Jurija Denzlera 37, 10000 Zagreb zastupanog po punomoćniku Valentino Arbutina</item>
    </izvorni_sadrzaj>
    <derivirana_varijabla naziv="DomainObject.Predmet.ProtuStrankaListFormatedWithAdress_1">
      <item>PALAMIDA PROMET j.d.o.o., Jurija Denzlera 37, 10000 Zagreb zastupanog po punomoćniku Valentino Arbutina</item>
    </derivirana_varijabla>
  </DomainObject.Predmet.ProtuStrankaListFormatedWithAdress>
  <DomainObject.Predmet.ProtuStrankaListFormatedWithAdressOIB>
    <izvorni_sadrzaj>
      <item>PALAMIDA PROMET j.d.o.o., OIB 98946785361, Jurija Denzlera 37, 10000 Zagreb zastupanog po punomoćniku Valentino Arbutina</item>
    </izvorni_sadrzaj>
    <derivirana_varijabla naziv="DomainObject.Predmet.ProtuStrankaListFormatedWithAdressOIB_1">
      <item>PALAMIDA PROMET j.d.o.o., OIB 98946785361, Jurija Denzlera 37, 10000 Zagreb zastupanog po punomoćniku Valentino Arbutina</item>
    </derivirana_varijabla>
  </DomainObject.Predmet.ProtuStrankaListFormatedWithAdressOIB>
  <DomainObject.Predmet.ProtuStrankaListNazivFormated>
    <izvorni_sadrzaj>
      <item>PALAMIDA PROMET j.d.o.o.</item>
    </izvorni_sadrzaj>
    <derivirana_varijabla naziv="DomainObject.Predmet.ProtuStrankaListNazivFormated_1">
      <item>PALAMIDA PROMET j.d.o.o.</item>
    </derivirana_varijabla>
  </DomainObject.Predmet.ProtuStrankaListNazivFormated>
  <DomainObject.Predmet.ProtuStrankaListNazivFormatedOIB>
    <izvorni_sadrzaj>
      <item>PALAMIDA PROMET j.d.o.o., OIB 98946785361</item>
    </izvorni_sadrzaj>
    <derivirana_varijabla naziv="DomainObject.Predmet.ProtuStrankaListNazivFormatedOIB_1">
      <item>PALAMIDA PROMET j.d.o.o., OIB 98946785361</item>
    </derivirana_varijabla>
  </DomainObject.Predmet.ProtuStrankaListNazivFormatedOIB>
  <DomainObject.Predmet.OstaliListFormated>
    <izvorni_sadrzaj>
      <item>Valentino Arbutina punomoćnik sudionika u postupku PALAMIDA PROMET j.d.o.o.</item>
      <item>Erste</item>
    </izvorni_sadrzaj>
    <derivirana_varijabla naziv="DomainObject.Predmet.OstaliListFormated_1">
      <item>Valentino Arbutina punomoćnik sudionika u postupku PALAMIDA PROMET j.d.o.o.</item>
      <item>Erste</item>
    </derivirana_varijabla>
  </DomainObject.Predmet.OstaliListFormated>
  <DomainObject.Predmet.OstaliListFormatedOIB>
    <izvorni_sadrzaj>
      <item>Valentino Arbutina punomoćnik sudionika u postupku PALAMIDA PROMET j.d.o.o.</item>
      <item>Erste</item>
    </izvorni_sadrzaj>
    <derivirana_varijabla naziv="DomainObject.Predmet.OstaliListFormatedOIB_1">
      <item>Valentino Arbutina punomoćnik sudionika u postupku PALAMIDA PROMET j.d.o.o.</item>
      <item>Erste</item>
    </derivirana_varijabla>
  </DomainObject.Predmet.OstaliListFormatedOIB>
  <DomainObject.Predmet.OstaliListFormatedWithAdress>
    <izvorni_sadrzaj>
      <item>Valentino Arbutina, I. Luka 11, 10000 Zagreb punomoćnik sudionika u postupku PALAMIDA PROMET j.d.o.o.</item>
      <item>Erste, Jadranski Trg 3/a, 51000 Rijeka</item>
    </izvorni_sadrzaj>
    <derivirana_varijabla naziv="DomainObject.Predmet.OstaliListFormatedWithAdress_1">
      <item>Valentino Arbutina, I. Luka 11, 10000 Zagreb punomoćnik sudionika u postupku PALAMIDA PROMET j.d.o.o.</item>
      <item>Erste, Jadranski Trg 3/a, 51000 Rijeka</item>
    </derivirana_varijabla>
  </DomainObject.Predmet.OstaliListFormatedWithAdress>
  <DomainObject.Predmet.OstaliListFormatedWithAdressOIB>
    <izvorni_sadrzaj>
      <item>Valentino Arbutina, I. Luka 11, 10000 Zagreb punomoćnik sudionika u postupku PALAMIDA PROMET j.d.o.o.</item>
      <item>Erste, Jadranski Trg 3/a, 51000 Rijeka</item>
    </izvorni_sadrzaj>
    <derivirana_varijabla naziv="DomainObject.Predmet.OstaliListFormatedWithAdressOIB_1">
      <item>Valentino Arbutina, I. Luka 11, 10000 Zagreb punomoćnik sudionika u postupku PALAMIDA PROMET j.d.o.o.</item>
      <item>Erste, Jadranski Trg 3/a, 51000 Rijeka</item>
    </derivirana_varijabla>
  </DomainObject.Predmet.OstaliListFormatedWithAdressOIB>
  <DomainObject.Predmet.OstaliListNazivFormated>
    <izvorni_sadrzaj>
      <item>Valentino Arbutina</item>
      <item>Erste</item>
    </izvorni_sadrzaj>
    <derivirana_varijabla naziv="DomainObject.Predmet.OstaliListNazivFormated_1">
      <item>Valentino Arbutina</item>
      <item>Erste</item>
    </derivirana_varijabla>
  </DomainObject.Predmet.OstaliListNazivFormated>
  <DomainObject.Predmet.OstaliListNazivFormatedOIB>
    <izvorni_sadrzaj>
      <item>Valentino Arbutina</item>
      <item>Erste</item>
    </izvorni_sadrzaj>
    <derivirana_varijabla naziv="DomainObject.Predmet.OstaliListNazivFormatedOIB_1">
      <item>Valentino Arbutina</item>
      <item>Erste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2019.</izvorni_sadrzaj>
    <derivirana_varijabla naziv="DomainObject.Datum_1">10.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PALAMIDA PROMET j.d.o.o.</izvorni_sadrzaj>
    <derivirana_varijabla naziv="DomainObject.Predmet.ProtustrankaIDrugi_1">PALAMIDA PROMET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PALAMIDA PROMET j.d.o.o., OIB 98946785361, Jurija Denzlera 37, 10000 Zagreb</izvorni_sadrzaj>
    <derivirana_varijabla naziv="DomainObject.Predmet.ProtustrankaIDrugiAdressOIB_1">PALAMIDA PROMET j.d.o.o., OIB 98946785361, Jurija Denzlera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PALAMIDA PROMET j.d.o.o.</item>
      <item>FINA Regionalni centar Zagreb</item>
      <item>Valentino Arbutina</item>
      <item>Erste</item>
    </izvorni_sadrzaj>
    <derivirana_varijabla naziv="DomainObject.Predmet.SudioniciListNaziv_1">
      <item>PALAMIDA PROMET j.d.o.o.</item>
      <item>FINA Regionalni centar Zagreb</item>
      <item>Valentino Arbutina</item>
      <item>Erste</item>
    </derivirana_varijabla>
  </DomainObject.Predmet.SudioniciListNaziv>
  <DomainObject.Predmet.SudioniciListAdressOIB>
    <izvorni_sadrzaj>
      <item>PALAMIDA PROMET j.d.o.o., OIB 98946785361, Jurija Denzlera 37,10000 Zagreb</item>
      <item>FINA Regionalni centar Zagreb, OIB 85821130368, Trg svibanjskih žrtava 1995. 1,10000 Zagreb</item>
      <item>Valentino Arbutina, I. Luka 11,10000 Zagreb</item>
      <item>Erste, Jadranski Trg 3/a,51000 Rijeka</item>
    </izvorni_sadrzaj>
    <derivirana_varijabla naziv="DomainObject.Predmet.SudioniciListAdressOIB_1">
      <item>PALAMIDA PROMET j.d.o.o., OIB 98946785361, Jurija Denzlera 37,10000 Zagreb</item>
      <item>FINA Regionalni centar Zagreb, OIB 85821130368, Trg svibanjskih žrtava 1995. 1,10000 Zagreb</item>
      <item>Valentino Arbutina, I. Luka 11,10000 Zagreb</item>
      <item>Erste,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98946785361</item>
      <item>, OIB 85821130368</item>
      <item>, OIB null</item>
      <item>, OIB null</item>
    </izvorni_sadrzaj>
    <derivirana_varijabla naziv="DomainObject.Predmet.SudioniciListNazivOIB_1">
      <item>, OIB 98946785361</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travnja 2019.</izvorni_sadrzaj>
    <derivirana_varijabla naziv="DomainObject.Predmet.DatumZadnjeOdrzaneSudskeRadnje_1">10. travnja 2019.</derivirana_varijabla>
  </DomainObject.Predmet.DatumZadnjeOdrzaneSudskeRadnje>
  <DomainObject.PredzadnjaOdlukaIzPredmeta.DatumDonosenjaOdluke>
    <izvorni_sadrzaj>20. veljače 2019.</izvorni_sadrzaj>
    <derivirana_varijabla naziv="DomainObject.PredzadnjaOdlukaIzPredmeta.DatumDonosenjaOdluke_1">20. veljače 2019.</derivirana_varijabla>
  </DomainObject.PredzadnjaOdlukaIzPredmeta.DatumDonosenjaOdluke>
  <DomainObject.PredzadnjaOdlukaIzPredmeta.Oznaka>
    <izvorni_sadrzaj>St-1858/2017-18</izvorni_sadrzaj>
    <derivirana_varijabla naziv="DomainObject.PredzadnjaOdlukaIzPredmeta.Oznaka_1">St-1858/2017-18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1268</properties:Words>
  <properties:Characters>6943</properties:Characters>
  <properties:Lines>134</properties:Lines>
  <properties:Paragraphs>26</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2019-04-10T10:49:00Z</dcterms:created>
  <dc:creator>Danijela Uzelac</dc:creator>
  <dc:description/>
  <cp:keywords/>
  <cp:lastModifiedBy>Katarina Franjić</cp:lastModifiedBy>
  <cp:lastPrinted>2019-04-10T11:49:00Z</cp:lastPrinted>
  <dcterms:modified xmlns:xsi="http://www.w3.org/2001/XMLSchema-instance" xsi:type="dcterms:W3CDTF">2019-04-10T11:50:00Z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(st-1858-17 rješenje predujam 132..docx)</vt:lpwstr>
  </prop:property>
  <prop:property name="CC_coloring" pid="4" fmtid="{D5CDD505-2E9C-101B-9397-08002B2CF9AE}">
    <vt:bool>false</vt:bool>
  </prop:property>
  <prop:property name="BrojStranica" pid="5" fmtid="{D5CDD505-2E9C-101B-9397-08002B2CF9AE}">
    <vt:i4>3</vt:i4>
  </prop:property>
</prop:Properties>
</file>