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a29a" w14:paraId="b1fa29a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639A6">
        <w:rPr>
          <w:sz w:val="24"/>
          <w:szCs w:val="24"/>
          <w:lang w:val="hr-HR"/>
        </w:rPr>
        <w:t>44</w:t>
      </w:r>
      <w:r w:rsidR="00301563">
        <w:rPr>
          <w:sz w:val="24"/>
          <w:szCs w:val="24"/>
          <w:lang w:val="hr-HR"/>
        </w:rPr>
        <w:t>4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301563">
        <w:rPr>
          <w:szCs w:val="24"/>
        </w:rPr>
        <w:t>LATRA d.o.o., Škabrnja, Trg Dr. Franje Tuđmana 6</w:t>
      </w:r>
      <w:r w:rsidR="0031283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301563">
        <w:rPr>
          <w:szCs w:val="24"/>
        </w:rPr>
        <w:t>61804500814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8639A6">
        <w:rPr>
          <w:szCs w:val="24"/>
        </w:rPr>
        <w:t>24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301563">
        <w:rPr>
          <w:sz w:val="24"/>
          <w:szCs w:val="24"/>
          <w:lang w:val="hr-HR"/>
        </w:rPr>
        <w:t xml:space="preserve">ZORANU </w:t>
      </w:r>
      <w:r w:rsidR="00EE6752">
        <w:rPr>
          <w:sz w:val="24"/>
          <w:szCs w:val="24"/>
          <w:lang w:val="hr-HR"/>
        </w:rPr>
        <w:t>GURLICI</w:t>
      </w:r>
      <w:r w:rsidR="00301563">
        <w:rPr>
          <w:sz w:val="24"/>
          <w:szCs w:val="24"/>
          <w:lang w:val="hr-HR"/>
        </w:rPr>
        <w:t xml:space="preserve"> iz Škabrnj</w:t>
      </w:r>
      <w:r w:rsidR="00EE6752">
        <w:rPr>
          <w:sz w:val="24"/>
          <w:szCs w:val="24"/>
          <w:lang w:val="hr-HR"/>
        </w:rPr>
        <w:t>a</w:t>
      </w:r>
      <w:r w:rsidR="00301563">
        <w:rPr>
          <w:sz w:val="24"/>
          <w:szCs w:val="24"/>
          <w:lang w:val="hr-HR"/>
        </w:rPr>
        <w:t>, Škabrnje 50</w:t>
      </w:r>
      <w:r w:rsidR="00D91C70" w:rsidRPr="00606552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301563">
        <w:rPr>
          <w:sz w:val="24"/>
          <w:szCs w:val="24"/>
          <w:lang w:val="hr-HR"/>
        </w:rPr>
        <w:t>44001527574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096C50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31283A">
        <w:rPr>
          <w:sz w:val="24"/>
          <w:szCs w:val="24"/>
          <w:lang w:val="hr-HR"/>
        </w:rPr>
        <w:t>44</w:t>
      </w:r>
      <w:r w:rsidR="00301563">
        <w:rPr>
          <w:sz w:val="24"/>
          <w:szCs w:val="24"/>
          <w:lang w:val="hr-HR"/>
        </w:rPr>
        <w:t>4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606552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301563" w:rsidRPr="00301563">
        <w:rPr>
          <w:sz w:val="24"/>
          <w:szCs w:val="24"/>
        </w:rPr>
        <w:t>LATRA d.o.o., Škabrnja.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8639A6">
        <w:rPr>
          <w:sz w:val="24"/>
          <w:szCs w:val="24"/>
        </w:rPr>
        <w:t>24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9B5171">
        <w:rPr>
          <w:szCs w:val="24"/>
        </w:rPr>
        <w:t xml:space="preserve">ZORAN </w:t>
      </w:r>
      <w:r w:rsidR="00EE6752">
        <w:rPr>
          <w:szCs w:val="24"/>
        </w:rPr>
        <w:t>GURLICA</w:t>
      </w:r>
      <w:r w:rsidR="009B5171">
        <w:rPr>
          <w:szCs w:val="24"/>
        </w:rPr>
        <w:t xml:space="preserve"> iz Škabrnje, Škabrnje 50</w:t>
      </w:r>
    </w:p>
    <w:p w:rsidRDefault="00F60E80" w:rsidP="00AE21DC" w:rsidR="00F60E80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2C62DF" w:rsidP="00AE21DC" w:rsidR="002C62DF" w:rsidRPr="007A679F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D0A" w:rsidR="00721D0A">
      <w:r>
        <w:separator/>
      </w:r>
    </w:p>
  </w:endnote>
  <w:endnote w:id="0" w:type="continuationSeparator">
    <w:p w:rsidRDefault="00721D0A" w:rsidR="0072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D0A" w:rsidR="00721D0A">
      <w:r>
        <w:separator/>
      </w:r>
    </w:p>
  </w:footnote>
  <w:footnote w:id="0" w:type="continuationSeparator">
    <w:p w:rsidRDefault="00721D0A" w:rsidR="00721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1D0A" w:rsidR="00721D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D0A" w:rsidP="00EF4316" w:rsidR="00721D0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8286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21D0A" w:rsidP="00DD7B90" w:rsidR="00721D0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St-44</w:t>
    </w:r>
    <w:r w:rsidR="00301563">
      <w:rPr>
        <w:sz w:val="24"/>
        <w:szCs w:val="24"/>
        <w:lang w:val="hr-HR"/>
      </w:rPr>
      <w:t>4</w:t>
    </w:r>
    <w:r>
      <w:rPr>
        <w:sz w:val="24"/>
        <w:szCs w:val="24"/>
        <w:lang w:val="hr-HR"/>
      </w:rP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C50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1F45F1"/>
    <w:rsid w:val="0020059B"/>
    <w:rsid w:val="002043CB"/>
    <w:rsid w:val="00222030"/>
    <w:rsid w:val="00230D12"/>
    <w:rsid w:val="00256749"/>
    <w:rsid w:val="0027022E"/>
    <w:rsid w:val="002806C2"/>
    <w:rsid w:val="002877F3"/>
    <w:rsid w:val="002C62DF"/>
    <w:rsid w:val="002D33E5"/>
    <w:rsid w:val="00301563"/>
    <w:rsid w:val="0031283A"/>
    <w:rsid w:val="00330E6B"/>
    <w:rsid w:val="003328D9"/>
    <w:rsid w:val="00336A5C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3390F"/>
    <w:rsid w:val="0056285E"/>
    <w:rsid w:val="00585F66"/>
    <w:rsid w:val="00590098"/>
    <w:rsid w:val="0059486F"/>
    <w:rsid w:val="005A78A8"/>
    <w:rsid w:val="005F4567"/>
    <w:rsid w:val="00606552"/>
    <w:rsid w:val="006325FF"/>
    <w:rsid w:val="006423FC"/>
    <w:rsid w:val="00645D3A"/>
    <w:rsid w:val="0065029E"/>
    <w:rsid w:val="00697CE6"/>
    <w:rsid w:val="006A0D9A"/>
    <w:rsid w:val="006B3C9A"/>
    <w:rsid w:val="006D20A6"/>
    <w:rsid w:val="006D3746"/>
    <w:rsid w:val="006D6304"/>
    <w:rsid w:val="006D7447"/>
    <w:rsid w:val="00721D0A"/>
    <w:rsid w:val="00742494"/>
    <w:rsid w:val="007718B2"/>
    <w:rsid w:val="00793003"/>
    <w:rsid w:val="007A679F"/>
    <w:rsid w:val="007B3220"/>
    <w:rsid w:val="007C48AB"/>
    <w:rsid w:val="007E206B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B5171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91C70"/>
    <w:rsid w:val="00DA50A1"/>
    <w:rsid w:val="00DD2FCC"/>
    <w:rsid w:val="00DD7B90"/>
    <w:rsid w:val="00DE3274"/>
    <w:rsid w:val="00E2152F"/>
    <w:rsid w:val="00E224F2"/>
    <w:rsid w:val="00E3700C"/>
    <w:rsid w:val="00E40632"/>
    <w:rsid w:val="00E63362"/>
    <w:rsid w:val="00E82860"/>
    <w:rsid w:val="00E86D0C"/>
    <w:rsid w:val="00E87642"/>
    <w:rsid w:val="00E95DD0"/>
    <w:rsid w:val="00EA762B"/>
    <w:rsid w:val="00EC3889"/>
    <w:rsid w:val="00EC423A"/>
    <w:rsid w:val="00EC441C"/>
    <w:rsid w:val="00EC7ECD"/>
    <w:rsid w:val="00EE1B9B"/>
    <w:rsid w:val="00EE6752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8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8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8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8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8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8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8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8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LATRA d.o.o. za komunalne djelatnosti</izvorni_sadrzaj>
    <derivirana_varijabla naziv="DomainObject.Predmet.ProtustrankaFormated_1">  LATRA d.o.o. za komunalne djelatnosti</derivirana_varijabla>
  </DomainObject.Predmet.ProtustrankaFormated>
  <DomainObject.Predmet.ProtustrankaFormatedOIB>
    <izvorni_sadrzaj>  LATRA d.o.o. za komunalne djelatnosti, OIB 61804500814</izvorni_sadrzaj>
    <derivirana_varijabla naziv="DomainObject.Predmet.ProtustrankaFormatedOIB_1">  LATRA d.o.o. za komunalne djelatnosti, OIB 61804500814</derivirana_varijabla>
  </DomainObject.Predmet.ProtustrankaFormatedOIB>
  <DomainObject.Predmet.ProtustrankaFormatedWithAdress>
    <izvorni_sadrzaj> LATRA d.o.o. za komunalne djelatnosti, Trg Dr. Franje Tuđmana 6, 23223 Škabrnje</izvorni_sadrzaj>
    <derivirana_varijabla naziv="DomainObject.Predmet.ProtustrankaFormatedWithAdress_1"> LATRA d.o.o. za komunalne djelatnosti, Trg Dr. Franje Tuđmana 6, 23223 Škabrnje</derivirana_varijabla>
  </DomainObject.Predmet.ProtustrankaFormatedWithAdress>
  <DomainObject.Predmet.ProtustrankaFormatedWithAdressOIB>
    <izvorni_sadrzaj> LATRA d.o.o. za komunalne djelatnosti, OIB 61804500814, Trg Dr. Franje Tuđmana 6, 23223 Škabrnje</izvorni_sadrzaj>
    <derivirana_varijabla naziv="DomainObject.Predmet.ProtustrankaFormatedWithAdressOIB_1"> LATRA d.o.o. za komunalne djelatnosti, OIB 61804500814, Trg Dr. Franje Tuđmana 6, 23223 Škabrnje</derivirana_varijabla>
  </DomainObject.Predmet.ProtustrankaFormatedWithAdressOIB>
  <DomainObject.Predmet.ProtustrankaWithAdress>
    <izvorni_sadrzaj>LATRA d.o.o. za komunalne djelatnosti Trg Dr. Franje Tuđmana 6, 23223 Škabrnje</izvorni_sadrzaj>
    <derivirana_varijabla naziv="DomainObject.Predmet.ProtustrankaWithAdress_1">LATRA d.o.o. za komunalne djelatnosti Trg Dr. Franje Tuđmana 6, 23223 Škabrnje</derivirana_varijabla>
  </DomainObject.Predmet.ProtustrankaWithAdress>
  <DomainObject.Predmet.ProtustrankaWithAdressOIB>
    <izvorni_sadrzaj>LATRA d.o.o. za komunalne djelatnosti, OIB 61804500814, Trg Dr. Franje Tuđmana 6, 23223 Škabrnje</izvorni_sadrzaj>
    <derivirana_varijabla naziv="DomainObject.Predmet.ProtustrankaWithAdressOIB_1">LATRA d.o.o. za komunalne djelatnosti, OIB 61804500814, Trg Dr. Franje Tuđmana 6, 23223 Škabrnje</derivirana_varijabla>
  </DomainObject.Predmet.ProtustrankaWithAdressOIB>
  <DomainObject.Predmet.ProtustrankaNazivFormated>
    <izvorni_sadrzaj>LATRA d.o.o. za komunalne djelatnosti</izvorni_sadrzaj>
    <derivirana_varijabla naziv="DomainObject.Predmet.ProtustrankaNazivFormated_1">LATRA d.o.o. za komunalne djelatnosti</derivirana_varijabla>
  </DomainObject.Predmet.ProtustrankaNazivFormated>
  <DomainObject.Predmet.ProtustrankaNazivFormatedOIB>
    <izvorni_sadrzaj>LATRA d.o.o. za komunalne djelatnosti, OIB 61804500814</izvorni_sadrzaj>
    <derivirana_varijabla naziv="DomainObject.Predmet.ProtustrankaNazivFormatedOIB_1">LATRA d.o.o. za komunalne djelatnosti, OIB 61804500814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111463.63</izvorni_sadrzaj>
    <derivirana_varijabla naziv="DomainObject.Predmet.TrenutnaVrijednost_1">111463.63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LATRA d.o.o. za komunalne djelatnosti</item>
    </izvorni_sadrzaj>
    <derivirana_varijabla naziv="DomainObject.Predmet.ProtuStrankaListFormated_1">
      <item>LATRA d.o.o. za komunalne djelatnosti</item>
    </derivirana_varijabla>
  </DomainObject.Predmet.ProtuStrankaListFormated>
  <DomainObject.Predmet.ProtuStrankaListFormatedOIB>
    <izvorni_sadrzaj>
      <item>LATRA d.o.o. za komunalne djelatnosti, OIB 61804500814</item>
    </izvorni_sadrzaj>
    <derivirana_varijabla naziv="DomainObject.Predmet.ProtuStrankaListFormatedOIB_1">
      <item>LATRA d.o.o. za komunalne djelatnosti, OIB 61804500814</item>
    </derivirana_varijabla>
  </DomainObject.Predmet.ProtuStrankaListFormatedOIB>
  <DomainObject.Predmet.ProtuStrankaListFormatedWithAdress>
    <izvorni_sadrzaj>
      <item>LATRA d.o.o. za komunalne djelatnosti, Trg Dr. Franje Tuđmana 6, 23223 Škabrnje</item>
    </izvorni_sadrzaj>
    <derivirana_varijabla naziv="DomainObject.Predmet.ProtuStrankaListFormatedWithAdress_1">
      <item>LATRA d.o.o. za komunalne djelatnosti, Trg Dr. Franje Tuđmana 6, 23223 Škabrnje</item>
    </derivirana_varijabla>
  </DomainObject.Predmet.ProtuStrankaListFormatedWithAdress>
  <DomainObject.Predmet.ProtuStrankaListFormatedWithAdressOIB>
    <izvorni_sadrzaj>
      <item>LATRA d.o.o. za komunalne djelatnosti, OIB 61804500814, Trg Dr. Franje Tuđmana 6, 23223 Škabrnje</item>
    </izvorni_sadrzaj>
    <derivirana_varijabla naziv="DomainObject.Predmet.ProtuStrankaListFormatedWithAdressOIB_1">
      <item>LATRA d.o.o. za komunalne djelatnosti, OIB 61804500814, Trg Dr. Franje Tuđmana 6, 23223 Škabrnje</item>
    </derivirana_varijabla>
  </DomainObject.Predmet.ProtuStrankaListFormatedWithAdressOIB>
  <DomainObject.Predmet.ProtuStrankaListNazivFormated>
    <izvorni_sadrzaj>
      <item>LATRA d.o.o. za komunalne djelatnosti</item>
    </izvorni_sadrzaj>
    <derivirana_varijabla naziv="DomainObject.Predmet.ProtuStrankaListNazivFormated_1">
      <item>LATRA d.o.o. za komunalne djelatnosti</item>
    </derivirana_varijabla>
  </DomainObject.Predmet.ProtuStrankaListNazivFormated>
  <DomainObject.Predmet.ProtuStrankaListNazivFormatedOIB>
    <izvorni_sadrzaj>
      <item>LATRA d.o.o. za komunalne djelatnosti, OIB 61804500814</item>
    </izvorni_sadrzaj>
    <derivirana_varijabla naziv="DomainObject.Predmet.ProtuStrankaListNazivFormatedOIB_1">
      <item>LATRA d.o.o. za komunalne djelatnosti, OIB 61804500814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LATRA d.o.o. za komunalne djelatnosti</izvorni_sadrzaj>
    <derivirana_varijabla naziv="DomainObject.Predmet.ProtustrankaIDrugi_1">LATRA d.o.o. za komunalne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LATRA d.o.o. za komunalne djelatnosti, OIB 61804500814, Trg Dr. Franje Tuđmana 6, 23223 Škabrnje</izvorni_sadrzaj>
    <derivirana_varijabla naziv="DomainObject.Predmet.ProtustrankaIDrugiAdressOIB_1">LATRA d.o.o. za komunalne djelatnosti, OIB 61804500814, Trg Dr. Franje Tuđmana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LATRA d.o.o. za komunalne djelatnosti</item>
    </izvorni_sadrzaj>
    <derivirana_varijabla naziv="DomainObject.Predmet.SudioniciListNaziv_1">
      <item>FINA</item>
      <item>LATRA d.o.o. za komunalne djelatnosti</item>
    </derivirana_varijabla>
  </DomainObject.Predmet.SudioniciListNaziv>
  <DomainObject.Predmet.SudioniciListAdressOIB>
    <izvorni_sadrzaj>
      <item>FINA, OIB 85821130368</item>
      <item>LATRA d.o.o. za komunalne djelatnosti, OIB 61804500814, Trg Dr. Franje Tuđmana 6,23223 Škabrnje</item>
    </izvorni_sadrzaj>
    <derivirana_varijabla naziv="DomainObject.Predmet.SudioniciListAdressOIB_1">
      <item>FINA, OIB 85821130368</item>
      <item>LATRA d.o.o. za komunalne djelatnosti, OIB 61804500814, Trg Dr. Franje Tuđmana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61804500814</item>
    </izvorni_sadrzaj>
    <derivirana_varijabla naziv="DomainObject.Predmet.SudioniciListNazivOIB_1">
      <item>, OIB 85821130368</item>
      <item>, OIB 61804500814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4054E-18A3-4BA6-B57D-C8839E33E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1682</properties:Characters>
  <properties:Lines>58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2016-03-24T08:18:00Z</dcterms:created>
  <dc:creator>Josipa Dorkin</dc:creator>
  <cp:lastModifiedBy>wsadmin</cp:lastModifiedBy>
  <cp:lastPrinted>2016-03-23T11:43:00Z</cp:lastPrinted>
  <dcterms:modified xmlns:xsi="http://www.w3.org/2001/XMLSchema-instance" xsi:type="dcterms:W3CDTF">2016-03-24T10:29:00Z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