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aacd" w14:paraId="819aacd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</w:t>
      </w:r>
      <w:proofErr w:type="spellStart"/>
      <w:r w:rsidRPr="007C75E5">
        <w:rPr>
          <w:sz w:val="24"/>
          <w:szCs w:val="24"/>
        </w:rPr>
        <w:t>Amruševa</w:t>
      </w:r>
      <w:proofErr w:type="spellEnd"/>
      <w:r w:rsidRPr="007C75E5">
        <w:rPr>
          <w:sz w:val="24"/>
          <w:szCs w:val="24"/>
        </w:rPr>
        <w:t xml:space="preserve">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066DED">
        <w:rPr>
          <w:sz w:val="24"/>
          <w:szCs w:val="24"/>
        </w:rPr>
        <w:t>4319</w:t>
      </w:r>
      <w:r>
        <w:rPr>
          <w:sz w:val="24"/>
          <w:szCs w:val="24"/>
        </w:rPr>
        <w:t>/16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066DED" w:rsidRPr="00066DED">
        <w:rPr>
          <w:sz w:val="24"/>
          <w:szCs w:val="24"/>
        </w:rPr>
        <w:t>TEDRA d.o.o. u stečaju, Zagre</w:t>
      </w:r>
      <w:r w:rsidR="00066DED">
        <w:rPr>
          <w:sz w:val="24"/>
          <w:szCs w:val="24"/>
        </w:rPr>
        <w:t>b, Biševska 13, OIB 25332961433,  dana 27</w:t>
      </w:r>
      <w:r>
        <w:rPr>
          <w:sz w:val="24"/>
          <w:szCs w:val="24"/>
        </w:rPr>
        <w:t>. veljače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66DED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27</w:t>
      </w:r>
      <w:r w:rsidR="007C75E5">
        <w:rPr>
          <w:sz w:val="24"/>
          <w:szCs w:val="24"/>
        </w:rPr>
        <w:t>. veljače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D44401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D44401" w:rsidP="00692346" w:rsidR="00D44401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D44401" w:rsidP="00C662EE" w:rsidR="00D44401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696B29"/>
    <w:rsid w:val="007C75E5"/>
    <w:rsid w:val="00D44401"/>
    <w:rsid w:val="00EA30A3"/>
    <w:rsid w:val="00F0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4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44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4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4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4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4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44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4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4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4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4319</izvorni_sadrzaj>
    <derivirana_varijabla naziv="DomainObject.Predmet.Broj_1">4319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St-4319/2016</izvorni_sadrzaj>
    <derivirana_varijabla naziv="DomainObject.Predmet.OznakaBroj_1">St-4319/2016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TEDRA d.o.o. zastupanog po punomoćniku Dragomir Tešić</izvorni_sadrzaj>
    <derivirana_varijabla naziv="DomainObject.Predmet.ProtustrankaFormated_1">  TEDRA d.o.o. zastupanog po punomoćniku Dragomir Tešić</derivirana_varijabla>
  </DomainObject.Predmet.ProtustrankaFormated>
  <DomainObject.Predmet.ProtustrankaFormatedOIB>
    <izvorni_sadrzaj>  TEDRA d.o.o., OIB 25332961433 zastupanog po punomoćniku Dragomir Tešić</izvorni_sadrzaj>
    <derivirana_varijabla naziv="DomainObject.Predmet.ProtustrankaFormatedOIB_1">  TEDRA d.o.o., OIB 25332961433 zastupanog po punomoćniku Dragomir Tešić</derivirana_varijabla>
  </DomainObject.Predmet.ProtustrankaFormatedOIB>
  <DomainObject.Predmet.ProtustrankaFormatedWithAdress>
    <izvorni_sadrzaj> TEDRA d.o.o., Biševska 13, 10000 Zagreb zastupanog po punomoćniku Dragomir Tešić</izvorni_sadrzaj>
    <derivirana_varijabla naziv="DomainObject.Predmet.ProtustrankaFormatedWithAdress_1"> TEDRA d.o.o., Biševska 13, 10000 Zagreb zastupanog po punomoćniku Dragomir Tešić</derivirana_varijabla>
  </DomainObject.Predmet.ProtustrankaFormatedWithAdress>
  <DomainObject.Predmet.ProtustrankaFormatedWithAdressOIB>
    <izvorni_sadrzaj> TEDRA d.o.o., OIB 25332961433, Biševska 13, 10000 Zagreb zastupanog po punomoćniku Dragomir Tešić</izvorni_sadrzaj>
    <derivirana_varijabla naziv="DomainObject.Predmet.ProtustrankaFormatedWithAdressOIB_1"> TEDRA d.o.o., OIB 25332961433, Biševska 13, 10000 Zagreb zastupanog po punomoćniku Dragomir Tešić</derivirana_varijabla>
  </DomainObject.Predmet.ProtustrankaFormatedWithAdressOIB>
  <DomainObject.Predmet.ProtustrankaWithAdress>
    <izvorni_sadrzaj>TEDRA d.o.o. Biševska 13, 10000 Zagreb</izvorni_sadrzaj>
    <derivirana_varijabla naziv="DomainObject.Predmet.ProtustrankaWithAdress_1">TEDRA d.o.o. Biševska 13, 10000 Zagreb</derivirana_varijabla>
  </DomainObject.Predmet.ProtustrankaWithAdress>
  <DomainObject.Predmet.ProtustrankaWithAdressOIB>
    <izvorni_sadrzaj>TEDRA d.o.o., OIB 25332961433, Biševska 13, 10000 Zagreb</izvorni_sadrzaj>
    <derivirana_varijabla naziv="DomainObject.Predmet.ProtustrankaWithAdressOIB_1">TEDRA d.o.o., OIB 25332961433, Biševska 13, 10000 Zagreb</derivirana_varijabla>
  </DomainObject.Predmet.ProtustrankaWithAdressOIB>
  <DomainObject.Predmet.ProtustrankaNazivFormated>
    <izvorni_sadrzaj>TEDRA d.o.o.</izvorni_sadrzaj>
    <derivirana_varijabla naziv="DomainObject.Predmet.ProtustrankaNazivFormated_1">TEDRA d.o.o.</derivirana_varijabla>
  </DomainObject.Predmet.ProtustrankaNazivFormated>
  <DomainObject.Predmet.ProtustrankaNazivFormatedOIB>
    <izvorni_sadrzaj>TEDRA d.o.o., OIB 25332961433</izvorni_sadrzaj>
    <derivirana_varijabla naziv="DomainObject.Predmet.ProtustrankaNazivFormatedOIB_1">TEDRA d.o.o., OIB 25332961433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Dragomir Tešić; vjerovnici</izvorni_sadrzaj>
    <derivirana_varijabla naziv="DomainObject.Predmet.StrankaFormated_1">  FINA Regionalni centar Zagreb; Dragomir Tešić; vjerovnici</derivirana_varijabla>
  </DomainObject.Predmet.StrankaFormated>
  <DomainObject.Predmet.StrankaFormatedOIB>
    <izvorni_sadrzaj>  FINA Regionalni centar Zagreb, OIB 85821130368; Dragomir Tešić, OIB 79775698611; vjerovnici</izvorni_sadrzaj>
    <derivirana_varijabla naziv="DomainObject.Predmet.StrankaFormatedOIB_1">  FINA Regionalni centar Zagreb, OIB 85821130368; Dragomir Tešić, OIB 79775698611; vjerovnici</derivirana_varijabla>
  </DomainObject.Predmet.StrankaFormatedOIB>
  <DomainObject.Predmet.StrankaFormatedWithAdress>
    <izvorni_sadrzaj> FINA Regionalni centar Zagreb, Trg svibanjskih žrtava 1995. br. 1, 10000 Zagreb; Dragomir Tešić, Biševska 13, 10010 Veliko Polje; vjerovnici</izvorni_sadrzaj>
    <derivirana_varijabla naziv="DomainObject.Predmet.StrankaFormatedWithAdress_1"> FINA Regionalni centar Zagreb, Trg svibanjskih žrtava 1995. br. 1, 10000 Zagreb; Dragomir Tešić, Biševska 13, 10010 Veliko Polje; vjerovnici</derivirana_varijabla>
  </DomainObject.Predmet.StrankaFormatedWithAdress>
  <DomainObject.Predmet.StrankaFormatedWithAdressOIB>
    <izvorni_sadrzaj> FINA Regionalni centar Zagreb, OIB 85821130368, Trg svibanjskih žrtava 1995. br. 1, 10000 Zagreb; Dragomir Tešić, OIB 79775698611, Biševska 13, 10010 Veliko Polje; vjerovnici</izvorni_sadrzaj>
    <derivirana_varijabla naziv="DomainObject.Predmet.StrankaFormatedWithAdressOIB_1"> FINA Regionalni centar Zagreb, OIB 85821130368, Trg svibanjskih žrtava 1995. br. 1, 10000 Zagreb; Dragomir Tešić, OIB 79775698611, Biševska 13, 10010 Veliko Polje; vjerovnici</derivirana_varijabla>
  </DomainObject.Predmet.StrankaFormatedWithAdressOIB>
  <DomainObject.Predmet.StrankaWithAdress>
    <izvorni_sadrzaj>FINA Regionalni centar Zagreb Trg svibanjskih žrtava 1995. br. 1,10000 Zagreb,Dragomir Tešić Biševska 13,10010 Veliko Polje,vjerovnici </izvorni_sadrzaj>
    <derivirana_varijabla naziv="DomainObject.Predmet.StrankaWithAdress_1">FINA Regionalni centar Zagreb Trg svibanjskih žrtava 1995. br. 1,10000 Zagreb,Dragomir Tešić Biševska 13,10010 Veliko Polje,vjerovnici </derivirana_varijabla>
  </DomainObject.Predmet.StrankaWithAdress>
  <DomainObject.Predmet.StrankaWithAdressOIB>
    <izvorni_sadrzaj>FINA Regionalni centar Zagreb, OIB 85821130368, Trg svibanjskih žrtava 1995. br. 1,10000 Zagreb,Dragomir Tešić, OIB 79775698611, Biševska 13,10010 Veliko Polje,vjerovnici</izvorni_sadrzaj>
    <derivirana_varijabla naziv="DomainObject.Predmet.StrankaWithAdressOIB_1">FINA Regionalni centar Zagreb, OIB 85821130368, Trg svibanjskih žrtava 1995. br. 1,10000 Zagreb,Dragomir Tešić, OIB 79775698611, Biševska 13,10010 Veliko Polje,vjerovnici</derivirana_varijabla>
  </DomainObject.Predmet.StrankaWithAdressOIB>
  <DomainObject.Predmet.StrankaNazivFormated>
    <izvorni_sadrzaj>FINA Regionalni centar Zagreb,Dragomir Tešić,vjerovnici</izvorni_sadrzaj>
    <derivirana_varijabla naziv="DomainObject.Predmet.StrankaNazivFormated_1">FINA Regionalni centar Zagreb,Dragomir Tešić,vjerovnici</derivirana_varijabla>
  </DomainObject.Predmet.StrankaNazivFormated>
  <DomainObject.Predmet.StrankaNazivFormatedOIB>
    <izvorni_sadrzaj>FINA Regionalni centar Zagreb, OIB 85821130368,Dragomir Tešić, OIB 79775698611,vjerovnici</izvorni_sadrzaj>
    <derivirana_varijabla naziv="DomainObject.Predmet.StrankaNazivFormatedOIB_1">FINA Regionalni centar Zagreb, OIB 85821130368,Dragomir Tešić, OIB 79775698611,vjerovnici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Dragomir Tešić</item>
      <item>vjerovnici</item>
    </izvorni_sadrzaj>
    <derivirana_varijabla naziv="DomainObject.Predmet.StrankaListFormated_1">
      <item>FINA Regionalni centar Zagreb</item>
      <item>Dragomir Tešić</item>
      <item>vjerovnici</item>
    </derivirana_varijabla>
  </DomainObject.Predmet.StrankaListFormated>
  <DomainObject.Predmet.StrankaListFormatedOIB>
    <izvorni_sadrzaj>
      <item>FINA Regionalni centar Zagreb, OIB 85821130368</item>
      <item>Dragomir Tešić, OIB 79775698611</item>
      <item>vjerovnici</item>
    </izvorni_sadrzaj>
    <derivirana_varijabla naziv="DomainObject.Predmet.StrankaListFormatedOIB_1">
      <item>FINA Regionalni centar Zagreb, OIB 85821130368</item>
      <item>Dragomir Tešić, OIB 79775698611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Dragomir Tešić, Biševska 13, 10010 Veliko Polje</item>
      <item>vjerovnici</item>
    </izvorni_sadrzaj>
    <derivirana_varijabla naziv="DomainObject.Predmet.StrankaListFormatedWithAdress_1">
      <item>FINA Regionalni centar Zagreb, Trg svibanjskih žrtava 1995. br. 1, 10000 Zagreb</item>
      <item>Dragomir Tešić, Biševska 13, 10010 Veliko Polje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Dragomir Tešić, OIB 79775698611, Biševska 13, 10010 Veliko Polje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Dragomir Tešić, OIB 79775698611, Biševska 13, 10010 Veliko Polje</item>
      <item>vjerovnici</item>
    </derivirana_varijabla>
  </DomainObject.Predmet.StrankaListFormatedWithAdressOIB>
  <DomainObject.Predmet.StrankaListNazivFormated>
    <izvorni_sadrzaj>
      <item>FINA Regionalni centar Zagreb</item>
      <item>Dragomir Tešić</item>
      <item>vjerovnici</item>
    </izvorni_sadrzaj>
    <derivirana_varijabla naziv="DomainObject.Predmet.StrankaListNazivFormated_1">
      <item>FINA Regionalni centar Zagreb</item>
      <item>Dragomir Tešić</item>
      <item>vjerovnici</item>
    </derivirana_varijabla>
  </DomainObject.Predmet.StrankaListNazivFormated>
  <DomainObject.Predmet.StrankaListNazivFormatedOIB>
    <izvorni_sadrzaj>
      <item>FINA Regionalni centar Zagreb, OIB 85821130368</item>
      <item>Dragomir Tešić, OIB 79775698611</item>
      <item>vjerovnici</item>
    </izvorni_sadrzaj>
    <derivirana_varijabla naziv="DomainObject.Predmet.StrankaListNazivFormatedOIB_1">
      <item>FINA Regionalni centar Zagreb, OIB 85821130368</item>
      <item>Dragomir Tešić, OIB 79775698611</item>
      <item>vjerovnici</item>
    </derivirana_varijabla>
  </DomainObject.Predmet.StrankaListNazivFormatedOIB>
  <DomainObject.Predmet.ProtuStrankaListFormated>
    <izvorni_sadrzaj>
      <item>TEDRA d.o.o. zastupanog po punomoćniku Dragomir Tešić</item>
    </izvorni_sadrzaj>
    <derivirana_varijabla naziv="DomainObject.Predmet.ProtuStrankaListFormated_1">
      <item>TEDRA d.o.o. zastupanog po punomoćniku Dragomir Tešić</item>
    </derivirana_varijabla>
  </DomainObject.Predmet.ProtuStrankaListFormated>
  <DomainObject.Predmet.ProtuStrankaListFormatedOIB>
    <izvorni_sadrzaj>
      <item>TEDRA d.o.o., OIB 25332961433 zastupanog po punomoćniku Dragomir Tešić</item>
    </izvorni_sadrzaj>
    <derivirana_varijabla naziv="DomainObject.Predmet.ProtuStrankaListFormatedOIB_1">
      <item>TEDRA d.o.o., OIB 25332961433 zastupanog po punomoćniku Dragomir Tešić</item>
    </derivirana_varijabla>
  </DomainObject.Predmet.ProtuStrankaListFormatedOIB>
  <DomainObject.Predmet.ProtuStrankaListFormatedWithAdress>
    <izvorni_sadrzaj>
      <item>TEDRA d.o.o., Biševska 13, 10000 Zagreb zastupanog po punomoćniku Dragomir Tešić</item>
    </izvorni_sadrzaj>
    <derivirana_varijabla naziv="DomainObject.Predmet.ProtuStrankaListFormatedWithAdress_1">
      <item>TEDRA d.o.o., Biševska 13, 10000 Zagreb zastupanog po punomoćniku Dragomir Tešić</item>
    </derivirana_varijabla>
  </DomainObject.Predmet.ProtuStrankaListFormatedWithAdress>
  <DomainObject.Predmet.ProtuStrankaListFormatedWithAdressOIB>
    <izvorni_sadrzaj>
      <item>TEDRA d.o.o., OIB 25332961433, Biševska 13, 10000 Zagreb zastupanog po punomoćniku Dragomir Tešić</item>
    </izvorni_sadrzaj>
    <derivirana_varijabla naziv="DomainObject.Predmet.ProtuStrankaListFormatedWithAdressOIB_1">
      <item>TEDRA d.o.o., OIB 25332961433, Biševska 13, 10000 Zagreb zastupanog po punomoćniku Dragomir Tešić</item>
    </derivirana_varijabla>
  </DomainObject.Predmet.ProtuStrankaListFormatedWithAdressOIB>
  <DomainObject.Predmet.ProtuStrankaListNazivFormated>
    <izvorni_sadrzaj>
      <item>TEDRA d.o.o.</item>
    </izvorni_sadrzaj>
    <derivirana_varijabla naziv="DomainObject.Predmet.ProtuStrankaListNazivFormated_1">
      <item>TEDRA d.o.o.</item>
    </derivirana_varijabla>
  </DomainObject.Predmet.ProtuStrankaListNazivFormated>
  <DomainObject.Predmet.ProtuStrankaListNazivFormatedOIB>
    <izvorni_sadrzaj>
      <item>TEDRA d.o.o., OIB 25332961433</item>
    </izvorni_sadrzaj>
    <derivirana_varijabla naziv="DomainObject.Predmet.ProtuStrankaListNazivFormatedOIB_1">
      <item>TEDRA d.o.o., OIB 25332961433</item>
    </derivirana_varijabla>
  </DomainObject.Predmet.ProtuStrankaListNazivFormatedOIB>
  <DomainObject.Predmet.OstaliListFormated>
    <izvorni_sadrzaj>
      <item>Dragomir Tešić punomoćnik sudionika u postupku TEDRA d.o.o.</item>
      <item>Općinski sud u Novom Zagreb, zk odjel Novi Zagreb</item>
      <item>RH MUP</item>
    </izvorni_sadrzaj>
    <derivirana_varijabla naziv="DomainObject.Predmet.OstaliListFormated_1">
      <item>Dragomir Tešić punomoćnik sudionika u postupku TEDRA d.o.o.</item>
      <item>Općinski sud u Novom Zagreb, zk odjel Novi Zagreb</item>
      <item>RH MUP</item>
    </derivirana_varijabla>
  </DomainObject.Predmet.OstaliListFormated>
  <DomainObject.Predmet.OstaliListFormatedOIB>
    <izvorni_sadrzaj>
      <item>Dragomir Tešić, OIB 79775698611 punomoćnik sudionika u postupku TEDRA d.o.o.</item>
      <item>Općinski sud u Novom Zagreb, zk odjel Novi Zagreb</item>
      <item>RH MUP</item>
    </izvorni_sadrzaj>
    <derivirana_varijabla naziv="DomainObject.Predmet.OstaliListFormatedOIB_1">
      <item>Dragomir Tešić, OIB 79775698611 punomoćnik sudionika u postupku TEDRA d.o.o.</item>
      <item>Općinski sud u Novom Zagreb, zk odjel Novi Zagreb</item>
      <item>RH MUP</item>
    </derivirana_varijabla>
  </DomainObject.Predmet.OstaliListFormatedOIB>
  <DomainObject.Predmet.OstaliListFormatedWithAdress>
    <izvorni_sadrzaj>
      <item>Dragomir Tešić, Biševska 13, 10010 Veliko Polje punomoćnik sudionika u postupku TEDRA d.o.o.</item>
      <item>Općinski sud u Novom Zagreb, zk odjel Novi Zagreb, Turinina 3, 10020 Zagreb</item>
      <item>RH MUP, Petrinjska 30, 10000 Zagreb</item>
    </izvorni_sadrzaj>
    <derivirana_varijabla naziv="DomainObject.Predmet.OstaliListFormatedWithAdress_1">
      <item>Dragomir Tešić, Biševska 13, 10010 Veliko Polje punomoćnik sudionika u postupku TEDRA d.o.o.</item>
      <item>Općinski sud u Novom Zagreb, zk odjel Novi Zagreb, Turinina 3, 10020 Zagreb</item>
      <item>RH MUP, Petrinjska 30, 10000 Zagreb</item>
    </derivirana_varijabla>
  </DomainObject.Predmet.OstaliListFormatedWithAdress>
  <DomainObject.Predmet.OstaliListFormatedWithAdressOIB>
    <izvorni_sadrzaj>
      <item>Dragomir Tešić, OIB 79775698611, Biševska 13, 10010 Veliko Polje punomoćnik sudionika u postupku TEDRA d.o.o.</item>
      <item>Općinski sud u Novom Zagreb, zk odjel Novi Zagreb, Turinina 3, 10020 Zagreb</item>
      <item>RH MUP, Petrinjska 30, 10000 Zagreb</item>
    </izvorni_sadrzaj>
    <derivirana_varijabla naziv="DomainObject.Predmet.OstaliListFormatedWithAdressOIB_1">
      <item>Dragomir Tešić, OIB 79775698611, Biševska 13, 10010 Veliko Polje punomoćnik sudionika u postupku TEDRA d.o.o.</item>
      <item>Općinski sud u Novom Zagreb, zk odjel Novi Zagreb, Turinina 3, 10020 Zagreb</item>
      <item>RH MUP, Petrinjska 30, 10000 Zagreb</item>
    </derivirana_varijabla>
  </DomainObject.Predmet.OstaliListFormatedWithAdressOIB>
  <DomainObject.Predmet.OstaliListNazivFormated>
    <izvorni_sadrzaj>
      <item>Dragomir Tešić</item>
      <item>Općinski sud u Novom Zagreb, zk odjel Novi Zagreb</item>
      <item>RH MUP</item>
    </izvorni_sadrzaj>
    <derivirana_varijabla naziv="DomainObject.Predmet.OstaliListNazivFormated_1">
      <item>Dragomir Tešić</item>
      <item>Općinski sud u Novom Zagreb, zk odjel Novi Zagreb</item>
      <item>RH MUP</item>
    </derivirana_varijabla>
  </DomainObject.Predmet.OstaliListNazivFormated>
  <DomainObject.Predmet.OstaliListNazivFormatedOIB>
    <izvorni_sadrzaj>
      <item>Dragomir Tešić, OIB 79775698611</item>
      <item>Općinski sud u Novom Zagreb, zk odjel Novi Zagreb</item>
      <item>RH MUP</item>
    </izvorni_sadrzaj>
    <derivirana_varijabla naziv="DomainObject.Predmet.OstaliListNazivFormatedOIB_1">
      <item>Dragomir Tešić, OIB 79775698611</item>
      <item>Općinski sud u Novom Zagreb, zk odjel Novi Zagreb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TEDRA d.o.o.</izvorni_sadrzaj>
    <derivirana_varijabla naziv="DomainObject.Predmet.ProtustrankaIDrugi_1">TEDRA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TEDRA d.o.o., OIB 25332961433, Biševska 13, 10000 Zagreb</izvorni_sadrzaj>
    <derivirana_varijabla naziv="DomainObject.Predmet.ProtustrankaIDrugiAdressOIB_1">TEDRA d.o.o., OIB 25332961433, Biševska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TEDRA d.o.o.</item>
      <item>Dragomir Tešić</item>
      <item>Dragomir Tešić</item>
      <item>vjerovnici</item>
      <item>Općinski sud u Novom Zagreb, zk odjel Novi Zagreb</item>
      <item>RH MUP</item>
    </izvorni_sadrzaj>
    <derivirana_varijabla naziv="DomainObject.Predmet.SudioniciListNaziv_1">
      <item>FINA Regionalni centar Zagreb</item>
      <item>TEDRA d.o.o.</item>
      <item>Dragomir Tešić</item>
      <item>Dragomir Tešić</item>
      <item>vjerovnici</item>
      <item>Općinski sud u Novom Zagreb, zk odjel Novi Zagreb</item>
      <item>RH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TEDRA d.o.o., OIB 25332961433, Biševska 13,10000 Zagreb</item>
      <item>Dragomir Tešić, OIB 79775698611, Biševska 13,10010 Veliko Polje</item>
      <item>Dragomir Tešić, OIB 79775698611, Biševska 13,10010 Veliko Polje</item>
      <item>vjerovnici</item>
      <item>Općinski sud u Novom Zagreb, zk odjel Novi Zagreb, Turinina 3,10020 Zagreb</item>
      <item>RH MUP, Petrinjska 30,10000 Zagreb</item>
    </izvorni_sadrzaj>
    <derivirana_varijabla naziv="DomainObject.Predmet.SudioniciListAdressOIB_1">
      <item>FINA Regionalni centar Zagreb, OIB 85821130368, Trg svibanjskih žrtava 1995. br. 1,10000 Zagreb</item>
      <item>TEDRA d.o.o., OIB 25332961433, Biševska 13,10000 Zagreb</item>
      <item>Dragomir Tešić, OIB 79775698611, Biševska 13,10010 Veliko Polje</item>
      <item>Dragomir Tešić, OIB 79775698611, Biševska 13,10010 Veliko Polje</item>
      <item>vjerovnici</item>
      <item>Općinski sud u Novom Zagreb, zk odjel Novi Zagreb, Turinina 3,10020 Zagreb</item>
      <item>RH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25332961433</item>
      <item>, OIB 79775698611</item>
      <item>, OIB 79775698611</item>
      <item>, OIB null</item>
      <item>, OIB null</item>
      <item>, OIB null</item>
    </izvorni_sadrzaj>
    <derivirana_varijabla naziv="DomainObject.Predmet.SudioniciListNazivOIB_1">
      <item>, OIB 85821130368</item>
      <item>, OIB 25332961433</item>
      <item>, OIB 79775698611</item>
      <item>, OIB 79775698611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St-4319/2016-30</izvorni_sadrzaj>
    <derivirana_varijabla naziv="DomainObject.PredzadnjaOdlukaIzPredmeta.Oznaka_1">St-4319/2016-30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597</properties:Characters>
  <properties:Lines>35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2019-02-27T13:05:00Z</dcterms:created>
  <dc:creator>Monika Grbac</dc:creator>
  <cp:lastModifiedBy>Monika Grbac</cp:lastModifiedBy>
  <cp:lastPrinted>2019-02-27T13:05:00Z</cp:lastPrinted>
  <dcterms:modified xmlns:xsi="http://www.w3.org/2001/XMLSchema-instance" xsi:type="dcterms:W3CDTF">2019-02-27T13:06:00Z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(st-4319-16.docx)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