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a453" w14:paraId="c17a453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0A4C71">
        <w:t xml:space="preserve">POTKONJE </w:t>
      </w:r>
      <w:r w:rsidR="001D71C9">
        <w:t xml:space="preserve">jednostavno društvo s ograničenom odgovornošću </w:t>
      </w:r>
      <w:r w:rsidR="000A4C71">
        <w:t>za proizvodnju i usluge, Knin, Ul. Sv. Ante 34, OIB:14028668713</w:t>
      </w:r>
      <w:r>
        <w:t>,</w:t>
      </w:r>
      <w:r w:rsidRPr="00686108">
        <w:t xml:space="preserve"> dana </w:t>
      </w:r>
      <w:r w:rsidR="001D71C9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0A4C71">
        <w:t xml:space="preserve">POTKONJE </w:t>
      </w:r>
      <w:r w:rsidR="001D71C9">
        <w:t xml:space="preserve">jednostavno društvo s ograničenom odgovornošću </w:t>
      </w:r>
      <w:r w:rsidR="000A4C71">
        <w:t>za proizvodnju i usluge, Knin, Ul. Sv. Ante 34, OIB:14028668713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1D71C9">
        <w:rPr>
          <w:b/>
          <w:bCs/>
        </w:rPr>
        <w:t>25.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1D71C9">
        <w:rPr>
          <w:b/>
          <w:bCs/>
        </w:rPr>
        <w:t>10,40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1D71C9">
        <w:rPr>
          <w:b/>
          <w:bCs/>
        </w:rPr>
        <w:t>25. travnja</w:t>
      </w:r>
      <w:r w:rsidR="0002147A" w:rsidRPr="0002147A">
        <w:rPr>
          <w:b/>
          <w:bCs/>
        </w:rPr>
        <w:t xml:space="preserve"> 2016. u </w:t>
      </w:r>
      <w:r w:rsidR="001D71C9">
        <w:rPr>
          <w:b/>
          <w:bCs/>
        </w:rPr>
        <w:t>11,50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0A4C71">
        <w:t xml:space="preserve">POTKONJE </w:t>
      </w:r>
      <w:r w:rsidR="001D71C9">
        <w:t xml:space="preserve">jednostavno društvo s ograničenom odgovornošću </w:t>
      </w:r>
      <w:r w:rsidR="000A4C71">
        <w:t xml:space="preserve">za proizvodnju i usluge, Knin, Ul. Sv. Ante 34, </w:t>
      </w:r>
      <w:r w:rsidR="00ED6162" w:rsidRPr="006761E9">
        <w:t>navodeći da</w:t>
      </w:r>
      <w:r w:rsidR="0002147A">
        <w:t xml:space="preserve"> dužnik na dan </w:t>
      </w:r>
      <w:r w:rsidR="000A4C71">
        <w:t>1. 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0A4C71">
        <w:t>258</w:t>
      </w:r>
      <w:r w:rsidR="00DB6B63">
        <w:t xml:space="preserve"> </w:t>
      </w:r>
      <w:r w:rsidR="00245588" w:rsidRPr="006761E9">
        <w:t xml:space="preserve">dana u iznosu od </w:t>
      </w:r>
      <w:r w:rsidR="000A4C71">
        <w:t>27.853,76</w:t>
      </w:r>
      <w:r w:rsidR="00245588" w:rsidRPr="006761E9">
        <w:t xml:space="preserve"> kune</w:t>
      </w:r>
      <w:r w:rsidR="004B71CF" w:rsidRPr="006761E9">
        <w:t xml:space="preserve">, te da ima </w:t>
      </w:r>
      <w:r w:rsidR="000A4C71">
        <w:t>1 zaposlenog</w:t>
      </w:r>
      <w:r w:rsidR="00245588" w:rsidRPr="006761E9">
        <w:t xml:space="preserve">. </w:t>
      </w:r>
    </w:p>
    <w:p w:rsidRDefault="00ED6162" w:rsidP="001D71C9" w:rsidR="005A3991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721F79" w:rsidP="0002147A" w:rsidR="00C443B6" w:rsidRPr="006761E9">
      <w:pPr>
        <w:jc w:val="center"/>
      </w:pPr>
      <w:r w:rsidRPr="006761E9">
        <w:t xml:space="preserve">U Zadru, </w:t>
      </w:r>
      <w:r w:rsidR="001D71C9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D4229" w:rsidP="000D4229" w:rsidR="00794DBD" w:rsidRPr="006761E9">
      <w:r>
        <w:t>Za točnost otpravka – ovlaštena službenica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0D4229" w:rsidP="000D4229" w:rsidR="00794DBD" w:rsidRPr="006761E9">
      <w:r>
        <w:t>Iva Čelica</w:t>
      </w: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0A4C71">
        <w:t xml:space="preserve">POTKONJE </w:t>
      </w:r>
      <w:r w:rsidR="001D71C9">
        <w:t xml:space="preserve">jednostavno društvo s ograničenom odgovornošću </w:t>
      </w:r>
      <w:r w:rsidR="000A4C71">
        <w:t xml:space="preserve">za proizvodnju i usluge, Knin, Ul. Sv. Ante 34,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0A4C71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SANJA POŽAR, Zagreb, Hrvoja Macanovića 47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AC008E">
        <w:t>Šibenik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22B1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AC008E">
      <w:t>35</w:t>
    </w:r>
    <w:r w:rsidR="000A4C71">
      <w:t>4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0A4C71">
      <w:t>354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D71C9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2B16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2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B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B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B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B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2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B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B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B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B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</izvorni_sadrzaj>
    <derivirana_varijabla naziv="DomainObject.Predmet.SudioniciListNaziv_1">
      <item>FINA - Podružnica  Šibenik</item>
      <item>POTKONJE jednostavno društvo s ograničenom odgovornošću za proizvodnju i usluge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</izvorni_sadrzaj>
    <derivirana_varijabla naziv="DomainObject.Predmet.SudioniciListNazivOIB_1">
      <item>, OIB 85821130368</item>
      <item>, OIB 14028668713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795D16-48EE-4F27-9EF9-3E9D05DBE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2014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2016-03-16T12:06:00Z</dcterms:created>
  <dc:creator>Administrator</dc:creator>
  <cp:lastModifiedBy>Merlina Klišmanić</cp:lastModifiedBy>
  <cp:lastPrinted>2016-03-23T07:25:00Z</cp:lastPrinted>
  <dcterms:modified xmlns:xsi="http://www.w3.org/2001/XMLSchema-instance" xsi:type="dcterms:W3CDTF">2016-04-05T09:31:00Z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