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ab44f" w14:paraId="d2ab44f" w:rsidRDefault="00D56D03" w:rsidP="00D56D03" w:rsidR="00D56D03">
      <w:pPr>
        <w15:collapsed w:val="false"/>
      </w:pPr>
      <w:bookmarkStart w:name="_GoBack" w:id="0"/>
      <w:bookmarkEnd w:id="0"/>
      <w:r>
        <w:rPr>
          <w:noProof/>
        </w:rPr>
        <w:drawing>
          <wp:inline distR="0" distL="0" distB="0" distT="0">
            <wp:extent cy="960120" cx="716280"/>
            <wp:effectExtent b="0" r="7620" t="0" l="0"/>
            <wp:docPr descr="C:\Users\tslavicek\Desktop\Grb.png" name="Slika 1" id="1"/>
            <wp:cNvGraphicFramePr>
              <a:graphicFrameLocks noChangeAspect="true"/>
            </wp:cNvGraphicFramePr>
            <a:graphic>
              <a:graphicData uri="http://schemas.openxmlformats.org/drawingml/2006/picture">
                <pic:pic>
                  <pic:nvPicPr>
                    <pic:cNvPr descr="C:\Users\tslavicek\Desktop\Grb.png"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D56D03" w:rsidP="00D56D03" w:rsidR="00D56D03" w:rsidRPr="00465A38">
      <w:r w:rsidRPr="00465A38">
        <w:t>REPUBLIKA HRVATSKA</w:t>
      </w:r>
    </w:p>
    <w:p w:rsidRDefault="00D56D03" w:rsidP="00D56D03" w:rsidR="00D56D03">
      <w:r w:rsidRPr="00465A38">
        <w:t xml:space="preserve">TRGOVAČKI SUD U ZAGREBU                                                </w:t>
      </w:r>
    </w:p>
    <w:p w:rsidRDefault="00D56D03" w:rsidP="00D56D03" w:rsidR="00D56D03" w:rsidRPr="00465A38">
      <w:r>
        <w:t xml:space="preserve">Zagreb, </w:t>
      </w:r>
      <w:proofErr w:type="spellStart"/>
      <w:r>
        <w:t>Amruševa</w:t>
      </w:r>
      <w:proofErr w:type="spellEnd"/>
      <w:r>
        <w:t xml:space="preserve"> 2/II </w:t>
      </w:r>
      <w:r>
        <w:tab/>
      </w:r>
      <w:r>
        <w:tab/>
      </w:r>
      <w:r>
        <w:tab/>
      </w:r>
      <w:r>
        <w:tab/>
      </w:r>
      <w:r>
        <w:tab/>
      </w:r>
      <w:r>
        <w:tab/>
        <w:t xml:space="preserve">            </w:t>
      </w:r>
      <w:r w:rsidR="00805BD7">
        <w:t>1</w:t>
      </w:r>
      <w:r>
        <w:t xml:space="preserve">  </w:t>
      </w:r>
      <w:r w:rsidRPr="00465A38">
        <w:t>St-</w:t>
      </w:r>
      <w:r>
        <w:t>1094</w:t>
      </w:r>
      <w:r w:rsidRPr="00465A38">
        <w:t>/20</w:t>
      </w:r>
      <w:r>
        <w:t>12</w:t>
      </w:r>
    </w:p>
    <w:p w:rsidRDefault="00D56D03" w:rsidP="00D56D03" w:rsidR="00D56D03">
      <w:pPr>
        <w:jc w:val="center"/>
      </w:pPr>
      <w:r w:rsidRPr="00465A38">
        <w:t>R</w:t>
      </w:r>
      <w:r>
        <w:t xml:space="preserve">   </w:t>
      </w:r>
      <w:r w:rsidRPr="00465A38">
        <w:t>J</w:t>
      </w:r>
      <w:r>
        <w:t xml:space="preserve">   </w:t>
      </w:r>
      <w:r w:rsidRPr="00465A38">
        <w:t>E</w:t>
      </w:r>
      <w:r>
        <w:t xml:space="preserve">   </w:t>
      </w:r>
      <w:r w:rsidRPr="00465A38">
        <w:t>Š</w:t>
      </w:r>
      <w:r>
        <w:t xml:space="preserve">   </w:t>
      </w:r>
      <w:r w:rsidRPr="00465A38">
        <w:t>E</w:t>
      </w:r>
      <w:r>
        <w:t xml:space="preserve">   </w:t>
      </w:r>
      <w:r w:rsidRPr="00465A38">
        <w:t>N</w:t>
      </w:r>
      <w:r>
        <w:t xml:space="preserve"> </w:t>
      </w:r>
      <w:r w:rsidRPr="00465A38">
        <w:t>J</w:t>
      </w:r>
      <w:r>
        <w:t xml:space="preserve">   </w:t>
      </w:r>
      <w:r w:rsidRPr="00465A38">
        <w:t>E</w:t>
      </w:r>
    </w:p>
    <w:p w:rsidRDefault="00D56D03" w:rsidP="00D56D03" w:rsidR="00D56D03" w:rsidRPr="00465A38">
      <w:pPr>
        <w:jc w:val="center"/>
      </w:pPr>
    </w:p>
    <w:p w:rsidRDefault="00D56D03" w:rsidP="00D56D03" w:rsidR="00D56D03">
      <w:pPr>
        <w:jc w:val="both"/>
      </w:pPr>
      <w:r>
        <w:t>Trgovački sud u Zagrebu po sucu Nini Radiću kao stečajno</w:t>
      </w:r>
      <w:r w:rsidR="005B27C7">
        <w:t>m sucu u stečajnom postupku nad dužnikom</w:t>
      </w:r>
      <w:r>
        <w:t xml:space="preserve"> JARUŠČICA PROJEKT d.o.o. za poslovanje nekretninama, Zagreb, </w:t>
      </w:r>
      <w:proofErr w:type="spellStart"/>
      <w:r>
        <w:t>Jaruščica</w:t>
      </w:r>
      <w:proofErr w:type="spellEnd"/>
      <w:r>
        <w:t xml:space="preserve"> 7,</w:t>
      </w:r>
      <w:r w:rsidR="005B27C7">
        <w:t xml:space="preserve"> </w:t>
      </w:r>
      <w:r>
        <w:t>MBS:</w:t>
      </w:r>
      <w:r w:rsidR="005B27C7">
        <w:t xml:space="preserve"> </w:t>
      </w:r>
      <w:r>
        <w:t>080729411, OIB:</w:t>
      </w:r>
      <w:r w:rsidR="005B27C7">
        <w:t xml:space="preserve"> </w:t>
      </w:r>
      <w:r>
        <w:t xml:space="preserve">02217546383, </w:t>
      </w:r>
      <w:r w:rsidR="00C54167">
        <w:t>1</w:t>
      </w:r>
      <w:r w:rsidR="00480FA9">
        <w:t>3</w:t>
      </w:r>
      <w:r w:rsidR="00EB4E33">
        <w:t>. s</w:t>
      </w:r>
      <w:r w:rsidR="00C54167">
        <w:t>vibn</w:t>
      </w:r>
      <w:r w:rsidR="00EB4E33">
        <w:t>ja 2019</w:t>
      </w:r>
      <w:r>
        <w:t>. godine,</w:t>
      </w:r>
    </w:p>
    <w:p w:rsidRDefault="002176F1" w:rsidP="00D56D03" w:rsidR="002176F1">
      <w:pPr>
        <w:jc w:val="both"/>
      </w:pPr>
    </w:p>
    <w:p w:rsidRDefault="00D56D03" w:rsidP="00D56D03" w:rsidR="00D56D03" w:rsidRPr="00F524CF">
      <w:pPr>
        <w:jc w:val="center"/>
      </w:pPr>
      <w:r w:rsidRPr="00F524CF">
        <w:t>r  i  j  e  š  i  o    j  e</w:t>
      </w:r>
    </w:p>
    <w:p w:rsidRDefault="00E44FAD" w:rsidP="00D56D03" w:rsidR="00E44FAD">
      <w:pPr>
        <w:jc w:val="both"/>
      </w:pPr>
    </w:p>
    <w:p w:rsidRDefault="007E0F05" w:rsidP="00C54167" w:rsidR="00C54167">
      <w:pPr>
        <w:jc w:val="both"/>
      </w:pPr>
      <w:r>
        <w:t>I</w:t>
      </w:r>
      <w:r>
        <w:tab/>
      </w:r>
      <w:r w:rsidR="00C54167">
        <w:t xml:space="preserve">Preostali iznos </w:t>
      </w:r>
      <w:proofErr w:type="spellStart"/>
      <w:r w:rsidR="00C54167">
        <w:t>kupovnine</w:t>
      </w:r>
      <w:proofErr w:type="spellEnd"/>
      <w:r w:rsidR="00990D95">
        <w:t>,</w:t>
      </w:r>
      <w:r w:rsidR="00C54167">
        <w:t xml:space="preserve"> ostvaren prodajom nekretnina na javnoj dražbi odr</w:t>
      </w:r>
      <w:r w:rsidR="00DA198E">
        <w:t>žanoj pred ovim sudom 27.9.2017., 12.6.2018. i 13.6.</w:t>
      </w:r>
      <w:r w:rsidR="00C54167">
        <w:t>2018.</w:t>
      </w:r>
      <w:r w:rsidR="00DA198E">
        <w:t>,</w:t>
      </w:r>
      <w:r w:rsidR="00C54167">
        <w:t xml:space="preserve"> u iznosu od 8.023.685,00 kn (</w:t>
      </w:r>
      <w:proofErr w:type="spellStart"/>
      <w:r w:rsidR="00C54167">
        <w:t>osammilijonadvadesettritisućešestoosamdesetipetkuna</w:t>
      </w:r>
      <w:proofErr w:type="spellEnd"/>
      <w:r w:rsidR="00C54167">
        <w:t>)</w:t>
      </w:r>
      <w:r w:rsidR="00990D95">
        <w:t>,</w:t>
      </w:r>
      <w:r w:rsidR="00C54167">
        <w:t xml:space="preserve"> nalaže se računovodstvu suda isplatiti na račun </w:t>
      </w:r>
      <w:proofErr w:type="spellStart"/>
      <w:r w:rsidR="00C54167">
        <w:t>razlučnog</w:t>
      </w:r>
      <w:proofErr w:type="spellEnd"/>
      <w:r w:rsidR="00C54167">
        <w:t xml:space="preserve"> vjerovnika APS DELTA S.A.</w:t>
      </w:r>
      <w:r w:rsidR="003A74C2">
        <w:t xml:space="preserve">, </w:t>
      </w:r>
      <w:r w:rsidR="00C54167">
        <w:t>broj računa</w:t>
      </w:r>
      <w:r w:rsidR="003A74C2">
        <w:t>:</w:t>
      </w:r>
      <w:r w:rsidR="00C54167">
        <w:t xml:space="preserve"> HR3124070001100537051 kod OTP banka Hrvatska d.d. pozivom na broj odobrenja: 5100187106</w:t>
      </w:r>
      <w:r w:rsidR="00C54167">
        <w:rPr>
          <w:color w:val="444444"/>
        </w:rPr>
        <w:t>.</w:t>
      </w:r>
    </w:p>
    <w:p w:rsidRDefault="00D56D03" w:rsidP="00D56D03" w:rsidR="00D56D03" w:rsidRPr="002300FF">
      <w:pPr>
        <w:jc w:val="center"/>
        <w:rPr>
          <w:bCs/>
        </w:rPr>
      </w:pPr>
      <w:r w:rsidRPr="002300FF">
        <w:rPr>
          <w:bCs/>
        </w:rPr>
        <w:t xml:space="preserve">O b r a z l </w:t>
      </w:r>
      <w:r w:rsidR="00F524CF">
        <w:rPr>
          <w:bCs/>
        </w:rPr>
        <w:t>o</w:t>
      </w:r>
      <w:r w:rsidRPr="002300FF">
        <w:rPr>
          <w:bCs/>
        </w:rPr>
        <w:t xml:space="preserve"> ž e n j e</w:t>
      </w:r>
    </w:p>
    <w:p w:rsidRDefault="00D56D03" w:rsidP="00D56D03" w:rsidR="00D56D03">
      <w:pPr>
        <w:jc w:val="both"/>
      </w:pPr>
    </w:p>
    <w:p w:rsidRDefault="00990D95" w:rsidP="002300FF" w:rsidR="00990D95">
      <w:pPr>
        <w:ind w:firstLine="708"/>
        <w:jc w:val="both"/>
      </w:pPr>
      <w:r>
        <w:t>S</w:t>
      </w:r>
      <w:r w:rsidR="00D56D03" w:rsidRPr="00242BD6">
        <w:t xml:space="preserve">ud je </w:t>
      </w:r>
      <w:r w:rsidR="00D365E7">
        <w:t xml:space="preserve">dana 8. siječnja 2019. </w:t>
      </w:r>
      <w:r w:rsidR="00D56D03" w:rsidRPr="00242BD6">
        <w:t xml:space="preserve">proveo ročište radi obračuna troškova i diobe </w:t>
      </w:r>
      <w:proofErr w:type="spellStart"/>
      <w:r w:rsidR="00D56D03" w:rsidRPr="00242BD6">
        <w:t>k</w:t>
      </w:r>
      <w:r>
        <w:t>upovnine</w:t>
      </w:r>
      <w:proofErr w:type="spellEnd"/>
      <w:r>
        <w:t xml:space="preserve"> za nekretnine prodane na javnoj dražbi održanoj p</w:t>
      </w:r>
      <w:r w:rsidR="00F524CF">
        <w:t>red ovim sudom 12. i 13.6.</w:t>
      </w:r>
      <w:r>
        <w:t>2018.</w:t>
      </w:r>
      <w:r w:rsidR="00F524CF">
        <w:t xml:space="preserve"> te 27.9.2017.</w:t>
      </w:r>
      <w:r w:rsidRPr="00990D95">
        <w:t xml:space="preserve"> </w:t>
      </w:r>
      <w:r>
        <w:t>Ukupan iznos ostvaren prodajom predmetnih nekretnina iznosi 9.950.000,00 kuna.</w:t>
      </w:r>
    </w:p>
    <w:p w:rsidRDefault="00990D95" w:rsidP="002300FF" w:rsidR="00990D95">
      <w:pPr>
        <w:ind w:firstLine="708"/>
        <w:jc w:val="both"/>
      </w:pPr>
      <w:r>
        <w:t>Stečajna</w:t>
      </w:r>
      <w:r w:rsidRPr="00242BD6">
        <w:t xml:space="preserve"> upravitelj</w:t>
      </w:r>
      <w:r>
        <w:t xml:space="preserve">ica je sukladno članku 170. stavak 1. i 2. SZ-a predložila obračunati troškove utvrđivanja tražbine i troškove unovčenja u ukupnom iznosu 1.926.315,00 kuna. </w:t>
      </w:r>
    </w:p>
    <w:p w:rsidRDefault="00D56D03" w:rsidP="003A74C2" w:rsidR="003A74C2">
      <w:pPr>
        <w:ind w:firstLine="708"/>
        <w:jc w:val="both"/>
      </w:pPr>
      <w:proofErr w:type="spellStart"/>
      <w:r w:rsidRPr="00242BD6">
        <w:t>Razlučni</w:t>
      </w:r>
      <w:proofErr w:type="spellEnd"/>
      <w:r w:rsidRPr="00242BD6">
        <w:t xml:space="preserve"> vjerovnik je iskazao visinu potraživanja osiguranog na listu C u zemljišnim knjigama u visini </w:t>
      </w:r>
      <w:r w:rsidR="00D365E7">
        <w:t xml:space="preserve">309.981.444,98 </w:t>
      </w:r>
      <w:r w:rsidR="002176F1">
        <w:t xml:space="preserve">kuna na dan </w:t>
      </w:r>
      <w:r w:rsidR="00D365E7">
        <w:t>07.01.2019</w:t>
      </w:r>
      <w:r w:rsidR="002176F1">
        <w:t>.</w:t>
      </w:r>
      <w:r w:rsidRPr="00242BD6">
        <w:t xml:space="preserve"> godine. </w:t>
      </w:r>
      <w:proofErr w:type="spellStart"/>
      <w:r w:rsidR="003A74C2">
        <w:t>Razlučni</w:t>
      </w:r>
      <w:proofErr w:type="spellEnd"/>
      <w:r w:rsidR="003A74C2">
        <w:t xml:space="preserve"> vjerovnik  osporio je zatražene troškove u iznosu od 441.993,30 kn. </w:t>
      </w:r>
    </w:p>
    <w:p w:rsidRDefault="003A74C2" w:rsidP="003A74C2" w:rsidR="003A74C2">
      <w:pPr>
        <w:ind w:firstLine="708"/>
        <w:jc w:val="both"/>
      </w:pPr>
      <w:r>
        <w:t xml:space="preserve">Rješenjem suda od 23. siječnja 2019., sukladno odredbi čl. 170. Stečajnog zakona (NN br. 44/96-133/12; dalje SZ), utvrđen je </w:t>
      </w:r>
      <w:r w:rsidRPr="00242BD6">
        <w:t xml:space="preserve">osnovanim </w:t>
      </w:r>
      <w:r w:rsidR="00D56D03" w:rsidRPr="00242BD6">
        <w:t xml:space="preserve">zahtjev za troškovima </w:t>
      </w:r>
      <w:r w:rsidR="00DB2FDA">
        <w:t>u neosporenom dijelu</w:t>
      </w:r>
      <w:r>
        <w:t xml:space="preserve"> u iznosu od 1.484.321,70 kn.</w:t>
      </w:r>
      <w:r w:rsidR="00D56D03">
        <w:t xml:space="preserve"> </w:t>
      </w:r>
      <w:r>
        <w:t>U odnosu na osporene troškove u visini 441.993,30 kn, koji se odnose na ostale opće obveze stečajne mase, provest će se daljnji postupak i donijeti posebna odluka.</w:t>
      </w:r>
    </w:p>
    <w:p w:rsidRDefault="003A74C2" w:rsidP="00CC7200" w:rsidR="00D56D03">
      <w:pPr>
        <w:ind w:firstLine="708"/>
        <w:jc w:val="both"/>
      </w:pPr>
      <w:r>
        <w:t xml:space="preserve">Sukladno odredbi čl. 164.a st. 3. SZ-a, iz preostalog iznosa </w:t>
      </w:r>
      <w:proofErr w:type="spellStart"/>
      <w:r>
        <w:t>kupovnine</w:t>
      </w:r>
      <w:proofErr w:type="spellEnd"/>
      <w:r w:rsidR="00F524CF">
        <w:t>, i to u iznosu od 8.023.685,00 kn,</w:t>
      </w:r>
      <w:r>
        <w:t xml:space="preserve"> namiruje se </w:t>
      </w:r>
      <w:proofErr w:type="spellStart"/>
      <w:r>
        <w:t>razlučni</w:t>
      </w:r>
      <w:proofErr w:type="spellEnd"/>
      <w:r>
        <w:t xml:space="preserve"> vjerovnik, te je stoga riješeno kao u izreci.  </w:t>
      </w:r>
    </w:p>
    <w:p w:rsidRDefault="004B40F4" w:rsidP="00D56D03" w:rsidR="004B40F4">
      <w:pPr>
        <w:jc w:val="both"/>
      </w:pPr>
    </w:p>
    <w:p w:rsidRDefault="00D56D03" w:rsidP="00D56D03" w:rsidR="00D56D03">
      <w:pPr>
        <w:jc w:val="center"/>
      </w:pPr>
      <w:r>
        <w:t xml:space="preserve">U Zagrebu, </w:t>
      </w:r>
      <w:r w:rsidR="003467CE">
        <w:t>13. svibnja 2019</w:t>
      </w:r>
      <w:r>
        <w:t>. godine</w:t>
      </w:r>
    </w:p>
    <w:p w:rsidRDefault="00D56D03" w:rsidP="00D56D03" w:rsidR="00D56D03">
      <w:r>
        <w:t xml:space="preserve">                                                                                                        </w:t>
      </w:r>
    </w:p>
    <w:p w:rsidRDefault="00D56D03" w:rsidP="00D56D03" w:rsidR="00D56D03">
      <w:pPr>
        <w:ind w:firstLine="708" w:left="4956"/>
      </w:pPr>
      <w:r>
        <w:t xml:space="preserve">           STEČAJNI SUDAC:</w:t>
      </w:r>
    </w:p>
    <w:p w:rsidRDefault="00D56D03" w:rsidP="00D56D03" w:rsidR="00D56D03">
      <w:r>
        <w:t xml:space="preserve">                                                                                     </w:t>
      </w:r>
      <w:r w:rsidR="002B3649">
        <w:t xml:space="preserve">                    NINO RADIĆ </w:t>
      </w:r>
      <w:r w:rsidR="00503259">
        <w:t xml:space="preserve"> </w:t>
      </w:r>
      <w:r w:rsidR="00BA1DDE">
        <w:t xml:space="preserve">v.r. </w:t>
      </w:r>
    </w:p>
    <w:p w:rsidRDefault="002B3649" w:rsidP="00D56D03" w:rsidR="002B3649">
      <w:pPr>
        <w:rPr>
          <w:sz w:val="22"/>
          <w:szCs w:val="22"/>
        </w:rPr>
      </w:pPr>
    </w:p>
    <w:p w:rsidRDefault="00D56D03" w:rsidP="00D56D03" w:rsidR="00D56D03">
      <w:pPr>
        <w:rPr>
          <w:sz w:val="22"/>
          <w:szCs w:val="22"/>
        </w:rPr>
      </w:pPr>
      <w:r>
        <w:rPr>
          <w:sz w:val="22"/>
          <w:szCs w:val="22"/>
        </w:rPr>
        <w:t xml:space="preserve">POUKA O PRAVNOM LIJEKU: </w:t>
      </w:r>
    </w:p>
    <w:p w:rsidRDefault="00D56D03" w:rsidP="00D56D03" w:rsidR="00D56D03">
      <w:pPr>
        <w:rPr>
          <w:sz w:val="22"/>
          <w:szCs w:val="22"/>
        </w:rPr>
      </w:pPr>
      <w:r>
        <w:rPr>
          <w:sz w:val="22"/>
          <w:szCs w:val="22"/>
        </w:rPr>
        <w:t>Protiv ovog rješenja nezadovoljna stranka može uložiti žalbu Visokom trgovačkom sudu RH u roku od 8 dana od dana  primitka rješenja, a ulaže se putem ovog suda u 2 primjerka za Sud i po 1 za svaku protivnu stra</w:t>
      </w:r>
      <w:r w:rsidR="00854BE4">
        <w:rPr>
          <w:sz w:val="22"/>
          <w:szCs w:val="22"/>
        </w:rPr>
        <w:t>n</w:t>
      </w:r>
      <w:r>
        <w:rPr>
          <w:sz w:val="22"/>
          <w:szCs w:val="22"/>
        </w:rPr>
        <w:t xml:space="preserve">ku. </w:t>
      </w:r>
    </w:p>
    <w:p w:rsidRDefault="00503259" w:rsidP="00D56D03" w:rsidR="00503259">
      <w:pPr>
        <w:rPr>
          <w:sz w:val="22"/>
          <w:szCs w:val="22"/>
        </w:rPr>
      </w:pPr>
      <w:r>
        <w:rPr>
          <w:sz w:val="22"/>
          <w:szCs w:val="22"/>
        </w:rPr>
        <w:tab/>
      </w:r>
      <w:r>
        <w:rPr>
          <w:sz w:val="22"/>
          <w:szCs w:val="22"/>
        </w:rPr>
        <w:tab/>
      </w:r>
      <w:r w:rsidR="00BA1DDE">
        <w:rPr>
          <w:sz w:val="22"/>
          <w:szCs w:val="22"/>
        </w:rPr>
        <w:t xml:space="preserve">              </w:t>
      </w:r>
      <w:r w:rsidR="00BA1DDE">
        <w:rPr>
          <w:sz w:val="22"/>
          <w:szCs w:val="22"/>
        </w:rPr>
        <w:tab/>
      </w:r>
      <w:r w:rsidR="00BA1DDE">
        <w:rPr>
          <w:sz w:val="22"/>
          <w:szCs w:val="22"/>
        </w:rPr>
        <w:tab/>
      </w:r>
      <w:r w:rsidR="00BA1DDE">
        <w:rPr>
          <w:sz w:val="22"/>
          <w:szCs w:val="22"/>
        </w:rPr>
        <w:tab/>
      </w:r>
      <w:r w:rsidR="00BA1DDE">
        <w:rPr>
          <w:sz w:val="22"/>
          <w:szCs w:val="22"/>
        </w:rPr>
        <w:tab/>
        <w:t xml:space="preserve">  Za točnost </w:t>
      </w:r>
      <w:proofErr w:type="spellStart"/>
      <w:r w:rsidR="00BA1DDE">
        <w:rPr>
          <w:sz w:val="22"/>
          <w:szCs w:val="22"/>
        </w:rPr>
        <w:t>otpravka</w:t>
      </w:r>
      <w:proofErr w:type="spellEnd"/>
      <w:r w:rsidR="00BA1DDE">
        <w:rPr>
          <w:sz w:val="22"/>
          <w:szCs w:val="22"/>
        </w:rPr>
        <w:t>-ovlašteni službenik:</w:t>
      </w:r>
    </w:p>
    <w:p w:rsidRDefault="00BA1DDE" w:rsidP="00D56D03" w:rsidR="00BA1DDE">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Tatjana Slaviček </w:t>
      </w:r>
    </w:p>
    <w:sectPr w:rsidSect="00F524CF" w:rsidR="00BA1DDE">
      <w:pgSz w:h="16838" w:w="11906"/>
      <w:pgMar w:gutter="0" w:footer="708" w:header="708" w:left="1417" w:bottom="1276" w:right="1417" w:top="1276"/>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A5B2D9D"/>
    <w:multiLevelType w:val="hybridMultilevel"/>
    <w:tmpl w:val="8368CC3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5A713E2"/>
    <w:multiLevelType w:val="hybridMultilevel"/>
    <w:tmpl w:val="E72AC47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6D03"/>
    <w:rsid w:val="000361A5"/>
    <w:rsid w:val="000B0690"/>
    <w:rsid w:val="001E7687"/>
    <w:rsid w:val="00212CD6"/>
    <w:rsid w:val="002176F1"/>
    <w:rsid w:val="002300FF"/>
    <w:rsid w:val="002B3649"/>
    <w:rsid w:val="002F4FC7"/>
    <w:rsid w:val="003467CE"/>
    <w:rsid w:val="00375D23"/>
    <w:rsid w:val="003A74C2"/>
    <w:rsid w:val="0040166F"/>
    <w:rsid w:val="00450457"/>
    <w:rsid w:val="00480FA9"/>
    <w:rsid w:val="004B40F4"/>
    <w:rsid w:val="00503259"/>
    <w:rsid w:val="00545FE2"/>
    <w:rsid w:val="005B27C7"/>
    <w:rsid w:val="005C690A"/>
    <w:rsid w:val="006600FC"/>
    <w:rsid w:val="00664879"/>
    <w:rsid w:val="007644BB"/>
    <w:rsid w:val="007E0F05"/>
    <w:rsid w:val="00805BD7"/>
    <w:rsid w:val="00854BE4"/>
    <w:rsid w:val="008B7483"/>
    <w:rsid w:val="008C0482"/>
    <w:rsid w:val="00990D95"/>
    <w:rsid w:val="009C1562"/>
    <w:rsid w:val="009D7103"/>
    <w:rsid w:val="00A42A45"/>
    <w:rsid w:val="00A61649"/>
    <w:rsid w:val="00AA13FF"/>
    <w:rsid w:val="00BA1DDE"/>
    <w:rsid w:val="00C31623"/>
    <w:rsid w:val="00C54167"/>
    <w:rsid w:val="00CC7200"/>
    <w:rsid w:val="00D02AA0"/>
    <w:rsid w:val="00D365E7"/>
    <w:rsid w:val="00D56D03"/>
    <w:rsid w:val="00DA198E"/>
    <w:rsid w:val="00DB2FDA"/>
    <w:rsid w:val="00DE3B92"/>
    <w:rsid w:val="00E225D7"/>
    <w:rsid w:val="00E44FAD"/>
    <w:rsid w:val="00EB4E33"/>
    <w:rsid w:val="00F524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56D03"/>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56D0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56D03"/>
    <w:rPr>
      <w:rFonts w:cs="Tahoma" w:eastAsia="Times New Roman" w:hAnsi="Tahoma" w:ascii="Tahoma"/>
      <w:sz w:val="16"/>
      <w:szCs w:val="16"/>
      <w:lang w:eastAsia="hr-HR"/>
    </w:rPr>
  </w:style>
  <w:style w:styleId="Odlomakpopisa" w:type="paragraph">
    <w:name w:val="List Paragraph"/>
    <w:basedOn w:val="Normal"/>
    <w:uiPriority w:val="34"/>
    <w:qFormat/>
    <w:rsid w:val="005B27C7"/>
    <w:pPr>
      <w:ind w:left="720"/>
      <w:contextualSpacing/>
    </w:pPr>
  </w:style>
  <w:style w:styleId="Obinitekst" w:type="paragraph">
    <w:name w:val="Plain Text"/>
    <w:basedOn w:val="Normal"/>
    <w:link w:val="ObinitekstChar"/>
    <w:uiPriority w:val="99"/>
    <w:semiHidden/>
    <w:unhideWhenUsed/>
    <w:rsid w:val="008C0482"/>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semiHidden/>
    <w:rsid w:val="008C0482"/>
    <w:rPr>
      <w:rFonts w:hAnsi="Calibri" w:ascii="Calibri"/>
      <w:sz w:val="22"/>
      <w:szCs w:val="21"/>
    </w:rPr>
  </w:style>
  <w:style w:styleId="Bezproreda" w:type="paragraph">
    <w:name w:val="No Spacing"/>
    <w:uiPriority w:val="1"/>
    <w:qFormat/>
    <w:rsid w:val="008C0482"/>
    <w:rPr>
      <w:rFonts w:hAnsiTheme="minorHAnsi" w:asciiTheme="minorHAnsi"/>
      <w:sz w:val="22"/>
    </w:rPr>
  </w:style>
  <w:style w:styleId="Tekstrezerviranogmjesta" w:type="character">
    <w:name w:val="Placeholder Text"/>
    <w:basedOn w:val="Zadanifontodlomka"/>
    <w:uiPriority w:val="99"/>
    <w:semiHidden/>
    <w:rsid w:val="008B7483"/>
    <w:rPr>
      <w:color w:val="808080"/>
      <w:bdr w:space="0" w:sz="0" w:color="auto" w:val="none"/>
      <w:shd w:fill="auto" w:color="auto" w:val="clear"/>
    </w:rPr>
  </w:style>
  <w:style w:customStyle="true" w:styleId="eSPISCCParagraphDefaultFont" w:type="character">
    <w:name w:val="eSPIS_CC_Paragraph Default Font"/>
    <w:basedOn w:val="Zadanifontodlomka"/>
    <w:rsid w:val="008B748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B7483"/>
    <w:rPr>
      <w:bdr w:space="0" w:sz="0" w:color="auto" w:val="none"/>
      <w:shd w:fill="FFFFCC" w:color="auto" w:val="clear"/>
      <w:lang w:val="hr-HR"/>
    </w:rPr>
  </w:style>
  <w:style w:customStyle="true" w:styleId="PozadinaSvijetloCrvena" w:type="character">
    <w:name w:val="Pozadina_SvijetloCrvena"/>
    <w:basedOn w:val="eSPISCCParagraphDefaultFont"/>
    <w:rsid w:val="008B748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B748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56D03"/>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56D03"/>
    <w:rPr>
      <w:rFonts w:ascii="Tahoma" w:cs="Tahoma" w:hAnsi="Tahoma"/>
      <w:sz w:val="16"/>
      <w:szCs w:val="16"/>
    </w:rPr>
  </w:style>
  <w:style w:customStyle="1" w:styleId="TekstbaloniaChar" w:type="character">
    <w:name w:val="Tekst balončića Char"/>
    <w:basedOn w:val="Zadanifontodlomka"/>
    <w:link w:val="Tekstbalonia"/>
    <w:uiPriority w:val="99"/>
    <w:semiHidden/>
    <w:rsid w:val="00D56D03"/>
    <w:rPr>
      <w:rFonts w:ascii="Tahoma" w:cs="Tahoma" w:eastAsia="Times New Roman" w:hAnsi="Tahoma"/>
      <w:sz w:val="16"/>
      <w:szCs w:val="16"/>
      <w:lang w:eastAsia="hr-HR"/>
    </w:rPr>
  </w:style>
  <w:style w:styleId="Odlomakpopisa" w:type="paragraph">
    <w:name w:val="List Paragraph"/>
    <w:basedOn w:val="Normal"/>
    <w:uiPriority w:val="34"/>
    <w:qFormat/>
    <w:rsid w:val="005B27C7"/>
    <w:pPr>
      <w:ind w:left="720"/>
      <w:contextualSpacing/>
    </w:pPr>
  </w:style>
  <w:style w:styleId="Obinitekst" w:type="paragraph">
    <w:name w:val="Plain Text"/>
    <w:basedOn w:val="Normal"/>
    <w:link w:val="ObinitekstChar"/>
    <w:uiPriority w:val="99"/>
    <w:semiHidden/>
    <w:unhideWhenUsed/>
    <w:rsid w:val="008C0482"/>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semiHidden/>
    <w:rsid w:val="008C0482"/>
    <w:rPr>
      <w:rFonts w:ascii="Calibri" w:hAnsi="Calibri"/>
      <w:sz w:val="22"/>
      <w:szCs w:val="21"/>
    </w:rPr>
  </w:style>
  <w:style w:styleId="Bezproreda" w:type="paragraph">
    <w:name w:val="No Spacing"/>
    <w:uiPriority w:val="1"/>
    <w:qFormat/>
    <w:rsid w:val="008C0482"/>
    <w:rPr>
      <w:rFonts w:asciiTheme="minorHAnsi" w:hAnsiTheme="minorHAnsi"/>
      <w:sz w:val="22"/>
    </w:rPr>
  </w:style>
  <w:style w:styleId="Tekstrezerviranogmjesta" w:type="character">
    <w:name w:val="Placeholder Text"/>
    <w:basedOn w:val="Zadanifontodlomka"/>
    <w:uiPriority w:val="99"/>
    <w:semiHidden/>
    <w:rsid w:val="008B7483"/>
    <w:rPr>
      <w:color w:val="808080"/>
      <w:bdr w:color="auto" w:space="0" w:sz="0" w:val="none"/>
      <w:shd w:color="auto" w:fill="auto" w:val="clear"/>
    </w:rPr>
  </w:style>
  <w:style w:customStyle="1" w:styleId="eSPISCCParagraphDefaultFont" w:type="character">
    <w:name w:val="eSPIS_CC_Paragraph Default Font"/>
    <w:basedOn w:val="Zadanifontodlomka"/>
    <w:rsid w:val="008B748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B7483"/>
    <w:rPr>
      <w:bdr w:color="auto" w:space="0" w:sz="0" w:val="none"/>
      <w:shd w:color="auto" w:fill="FFFFCC" w:val="clear"/>
      <w:lang w:val="hr-HR"/>
    </w:rPr>
  </w:style>
  <w:style w:customStyle="1" w:styleId="PozadinaSvijetloCrvena" w:type="character">
    <w:name w:val="Pozadina_SvijetloCrvena"/>
    <w:basedOn w:val="eSPISCCParagraphDefaultFont"/>
    <w:rsid w:val="008B748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B748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1513744">
      <w:bodyDiv w:val="true"/>
      <w:marLeft w:val="0"/>
      <w:marRight w:val="0"/>
      <w:marTop w:val="0"/>
      <w:marBottom w:val="0"/>
      <w:divBdr>
        <w:top w:space="0" w:sz="0" w:color="auto" w:val="none"/>
        <w:left w:space="0" w:sz="0" w:color="auto" w:val="none"/>
        <w:bottom w:space="0" w:sz="0" w:color="auto" w:val="none"/>
        <w:right w:space="0" w:sz="0" w:color="auto" w:val="none"/>
      </w:divBdr>
    </w:div>
    <w:div w:id="119539076">
      <w:bodyDiv w:val="true"/>
      <w:marLeft w:val="0"/>
      <w:marRight w:val="0"/>
      <w:marTop w:val="0"/>
      <w:marBottom w:val="0"/>
      <w:divBdr>
        <w:top w:space="0" w:sz="0" w:color="auto" w:val="none"/>
        <w:left w:space="0" w:sz="0" w:color="auto" w:val="none"/>
        <w:bottom w:space="0" w:sz="0" w:color="auto" w:val="none"/>
        <w:right w:space="0" w:sz="0" w:color="auto" w:val="none"/>
      </w:divBdr>
    </w:div>
    <w:div w:id="325061948">
      <w:bodyDiv w:val="true"/>
      <w:marLeft w:val="0"/>
      <w:marRight w:val="0"/>
      <w:marTop w:val="0"/>
      <w:marBottom w:val="0"/>
      <w:divBdr>
        <w:top w:space="0" w:sz="0" w:color="auto" w:val="none"/>
        <w:left w:space="0" w:sz="0" w:color="auto" w:val="none"/>
        <w:bottom w:space="0" w:sz="0" w:color="auto" w:val="none"/>
        <w:right w:space="0" w:sz="0" w:color="auto" w:val="none"/>
      </w:divBdr>
    </w:div>
    <w:div w:id="13040457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svibnja 2019.</izvorni_sadrzaj>
    <derivirana_varijabla naziv="DomainObject.DatumDonosenjaOdluke_1">13.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St-1094/2012-1183</izvorni_sadrzaj>
    <derivirana_varijabla naziv="DomainObject.Oznaka_1">St-1094/2012-1183</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 Djenana Cepić; Biljana Šimleša; Saša Borić; Robert Šimleša; Kristijan Berišić; Danijel Samardžić; Božidar Cesarec; Zoran Lukić; LEON GRAD d.o.o. za građenje i usluge; D Fortunić; Mara Mihaljević; Marina Subota; Saša Ogrizović; Damir Orešković; Jurij Redek; Vedran Slunjski; Anica Brozović; Anita Lučić; Boris Slunjski; AL GETO d.o.o. za trgovinu i usluge; Hrvoje Grajner; ROMB d.o.o. za trgovinu, usluge i proizvodnju; Marija Blažević; Gordana Lovrić; Ivana Piler; Janessia Renee Grgurević; Neven Caganić; Anto Zečić; Andjela Gvozden; Glazbena škola Bonar; ZHAOYANG INTERNATIONAL turistička agencija, d.o.o.; PQ Solutions d.o.o. za usluge; Antonia Gaurina; Neda Matanović; Zdenka Bartošak; Anita Barišić; Zdeslav Čerina; Branko Petković; Drago Kaleb; SURGO, društvo s ograničenom odgovornošću za proizvodnju, trgovinu i usluge; Marija Karamarko; Matej Jambrak; Neven Kapitan; Vedran Šimunić; Gordan Špehar; Doris Lovretić; Miroslav Hećimović; Ozren Ognjenović; Marin Čuljak; Maša Brekalo; Anđelko Abramović; Zvonko Filipović; Zdenko Prskalo; Damir Horvatić; Dragutin Arbanas; Goran Surla</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 Djenana Cepić; Biljana Šimleša; Saša Borić; Robert Šimleša; Kristijan Berišić; Danijel Samardžić; Božidar Cesarec; Zoran Lukić; LEON GRAD d.o.o. za građenje i usluge; D Fortunić; Mara Mihaljević; Marina Subota; Saša Ogrizović; Damir Orešković; Jurij Redek; Vedran Slunjski; Anica Brozović; Anita Lučić; Boris Slunjski; AL GETO d.o.o. za trgovinu i usluge; Hrvoje Grajner; ROMB d.o.o. za trgovinu, usluge i proizvodnju; Marija Blažević; Gordana Lovrić; Ivana Piler; Janessia Renee Grgurević; Neven Caganić; Anto Zečić; Andjela Gvozden; Glazbena škola Bonar; ZHAOYANG INTERNATIONAL turistička agencija, d.o.o.; PQ Solutions d.o.o. za usluge; Antonia Gaurina; Neda Matanović; Zdenka Bartošak; Anita Barišić; Zdeslav Čerina; Branko Petković; Drago Kaleb; SURGO, društvo s ograničenom odgovornošću za proizvodnju, trgovinu i usluge; Marija Karamarko; Matej Jambrak; Neven Kapitan; Vedran Šimunić; Gordan Špehar; Doris Lovretić; Miroslav Hećimović; Ozren Ognjenović; Marin Čuljak; Maša Brekalo; Anđelko Abramović; Zvonko Filipović; Zdenko Prskalo; Damir Horvatić; Dragutin Arbanas; Goran Surla</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 Djenana Cepić, OIB 33549277133; Biljana Šimleša, OIB 81009044446; Saša Borić, OIB 97818497586; Robert Šimleša, OIB 34641359745; Kristijan Berišić, OIB 16964566006; Danijel Samardžić, OIB 42610578970; Božidar Cesarec, OIB 01293424507; Zoran Lukić; LEON GRAD d.o.o. za građenje i usluge, OIB 08755419221; D Fortunić; Mara Mihaljević, OIB 29787070095; Marina Subota, OIB 88868256746; Saša Ogrizović, OIB 73260710276; Damir Orešković, OIB 52570367819; Jurij Redek; Vedran Slunjski, OIB 35804181312; Anica Brozović, OIB 92574779611; Anita Lučić, OIB 00479013878; Boris Slunjski, OIB 17398846977; AL GETO d.o.o. za trgovinu i usluge, OIB 60143416317; Hrvoje Grajner, OIB 37934965091; ROMB d.o.o. za trgovinu, usluge i proizvodnju, OIB 25185821277; Marija Blažević; Gordana Lovrić, OIB 66659700677; Ivana Piler, OIB 45043743225; Janessia Renee Grgurević, OIB 48288784274; Neven Caganić, OIB 47623693507; Anto Zečić, OIB 83633199566; Andjela Gvozden, OIB 70257843070; Glazbena škola Bonar, OIB 64520260081; ZHAOYANG INTERNATIONAL turistička agencija, d.o.o., OIB 44718905409; PQ Solutions d.o.o. za usluge, OIB 28223782700; Antonia Gaurina, OIB 81758369039; Neda Matanović, OIB 47793748069; Zdenka Bartošak, OIB 74167191822; Anita Barišić, OIB 03420758522; Zdeslav Čerina, OIB 23979030718; Branko Petković, OIB 01412448604; Drago Kaleb, OIB 18971843362; SURGO, društvo s ograničenom odgovornošću za proizvodnju, trgovinu i usluge, OIB 56094791835; Marija Karamarko, OIB 03521709059; Matej Jambrak, OIB 00914494447; Neven Kapitan, OIB 65543649997; Vedran Šimunić, OIB 65069809378; Gordan Špehar, OIB 12007838615; Doris Lovretić, OIB 63861350646; Miroslav Hećimović, OIB 24610441503; Ozren Ognjenović, OIB 94754118942; Marin Čuljak, OIB 12803773022; Maša Brekalo, OIB 39737131562; Anđelko Abramović, OIB 03377597945; Zvonko Filipović, OIB 98196864086; Zdenko Prskalo; Damir Horvatić; Dragutin Arbanas, OIB 74403699021; Goran Surla, OIB 69603850430</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 Djenana Cepić, OIB 33549277133; Biljana Šimleša, OIB 81009044446; Saša Borić, OIB 97818497586; Robert Šimleša, OIB 34641359745; Kristijan Berišić, OIB 16964566006; Danijel Samardžić, OIB 42610578970; Božidar Cesarec, OIB 01293424507; Zoran Lukić; LEON GRAD d.o.o. za građenje i usluge, OIB 08755419221; D Fortunić; Mara Mihaljević, OIB 29787070095; Marina Subota, OIB 88868256746; Saša Ogrizović, OIB 73260710276; Damir Orešković, OIB 52570367819; Jurij Redek; Vedran Slunjski, OIB 35804181312; Anica Brozović, OIB 92574779611; Anita Lučić, OIB 00479013878; Boris Slunjski, OIB 17398846977; AL GETO d.o.o. za trgovinu i usluge, OIB 60143416317; Hrvoje Grajner, OIB 37934965091; ROMB d.o.o. za trgovinu, usluge i proizvodnju, OIB 25185821277; Marija Blažević; Gordana Lovrić, OIB 66659700677; Ivana Piler, OIB 45043743225; Janessia Renee Grgurević, OIB 48288784274; Neven Caganić, OIB 47623693507; Anto Zečić, OIB 83633199566; Andjela Gvozden, OIB 70257843070; Glazbena škola Bonar, OIB 64520260081; ZHAOYANG INTERNATIONAL turistička agencija, d.o.o., OIB 44718905409; PQ Solutions d.o.o. za usluge, OIB 28223782700; Antonia Gaurina, OIB 81758369039; Neda Matanović, OIB 47793748069; Zdenka Bartošak, OIB 74167191822; Anita Barišić, OIB 03420758522; Zdeslav Čerina, OIB 23979030718; Branko Petković, OIB 01412448604; Drago Kaleb, OIB 18971843362; SURGO, društvo s ograničenom odgovornošću za proizvodnju, trgovinu i usluge, OIB 56094791835; Marija Karamarko, OIB 03521709059; Matej Jambrak, OIB 00914494447; Neven Kapitan, OIB 65543649997; Vedran Šimunić, OIB 65069809378; Gordan Špehar, OIB 12007838615; Doris Lovretić, OIB 63861350646; Miroslav Hećimović, OIB 24610441503; Ozren Ognjenović, OIB 94754118942; Marin Čuljak, OIB 12803773022; Maša Brekalo, OIB 39737131562; Anđelko Abramović, OIB 03377597945; Zvonko Filipović, OIB 98196864086; Zdenko Prskalo; Damir Horvatić; Dragutin Arbanas, OIB 74403699021; Goran Surla, OIB 69603850430</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 Djenana Cepić, Bukovačka Cesta 107 A, 10000 Zagreb; Biljana Šimleša, Ulica Breza 16, 32100 Vinkovci; Saša Borić, Jaruščica 9, 10000 Zagreb; Robert Šimleša, Ulica Breza 16, 32100 Vinkovci; Kristijan Berišić, Livanjska Ulica 21, 10000 Zagreb; Danijel Samardžić, Čaplja 37, 35000 Slavonski Brod; Božidar Cesarec, Kardinala Stepinca 5, 49000 Krapina; Zoran Lukić, Hribarov prilaz 6, 10000 Zagreb; LEON GRAD d.o.o. za građenje i usluge, Brezovička cesta 58 A, 10000 Zagreb; D Fortunić, Matije Slatinskog 4, 10410 Velika Gorica; Mara Mihaljević, Ulica Podlukovo 22, 21212 Kaštel Sućurac; Marina Subota, Josipa Kozarca 41, 43290 Grubišno Polje; Saša Ogrizović, Vrtlarska 4, 47303 Josipdol; Damir Orešković, Jaruščica 5 A, 10000 Zagreb; Jurij Redek, Potočna vas 4, 8000 Novo Mesto; Vedran Slunjski, Vinka Međerala 2 B, 42000 Varaždin; Anica Brozović, UL. HRVATSKIH BRANITELJA 43 (ranije: JANJA LIPA, JANJA LIPA, 43), 44320 Janja Lipa; Anita Lučić, Jaruščica 5 A, 10000 Zagreb; Boris Slunjski, Rudarska Ulica 2, 42242 Radovan; AL GETO d.o.o. za trgovinu i usluge, Orebićka 4, 10000 Zagreb; Hrvoje Grajner, Remetinečki Gaj 10 B, 10000 Zagreb; ROMB d.o.o. za trgovinu, usluge i proizvodnju, Braće Radića 6, 31500 Našice; Marija Blažević, Jaruščica 5, 10000 Zagreb; Gordana Lovrić, Savska Cesta 142/1, 10000 Zagreb; Ivana Piler, Jaruščica 11, 10000 Zagreb; Janessia Renee Grgurević, Jaruščica 9, 10000 Zagreb; Neven Caganić, Mičevečka 8, 10410 Mičevec; Anto Zečić, Radauševa Ulica 4, 10000 Zagreb; Andjela Gvozden, Pećine 15, 51000 Rijeka; Glazbena škola Bonar, Maršanići 5, 10000 Zagreb; ZHAOYANG INTERNATIONAL turistička agencija, d.o.o., Ive Robića 2, 10000 Zagreb; PQ Solutions d.o.o. za usluge, Zagrebačka cesta 201, 10000 Zagreb; Antonia Gaurina, Jaruščica 5, 10000 Zagreb; Neda Matanović, Nova X 55, 22202 Rogoznica; Zdenka Bartošak, Nehruov Trg 11, 10000 Zagreb; Anita Barišić, Tibljaška Cesta 1, 51000 Rijeka; Zdeslav Čerina, Nova Cesta 134, 10000 Zagreb; Branko Petković, Trg Kralja Tomislava 33, 10410 Velika Gorica; Drago Kaleb, Matijevići 28, 20341 Kula Norinska; SURGO, društvo s ograničenom odgovornošću za proizvodnju, trgovinu i usluge, Brozova 20/2, 10000 Zagreb; Marija Karamarko, Jaruščica 9 B, 10000 Zagreb; Matej Jambrak, 4. Rakitski Odvojak 5, 10437 Rakitje; Neven Kapitan, Remetinečka Cesta 11 D, 10000 Zagreb; Vedran Šimunić, Pukovnika Predraga Matanovića 50, 44250 Petrinja; Gordan Špehar, Jaruščica 11, 10000 Zagreb; Doris Lovretić, Grigora Viteza 3, 32100 Vinkovci; Miroslav Hećimović, Jaruščica 11, 10000 Zagreb; Ozren Ognjenović, Baradin Prilaz 3, 10000 Zagreb; Marin Čuljak, Ulica Božidara Magovca 107, 10000 Zagreb; Maša Brekalo, Iii. Kozari Put 28, 10000 Zagreb; Anđelko Abramović, Ponikvari 54, 44415 Ponikvari; Zvonko Filipović, Ul. Petra Zoranića 1, 23250 Pag; Zdenko Prskalo; Damir Horvatić; Dragutin Arbanas, Prvan Selo 1, 53202 Prvan Selo; Goran Surla, Lanište 1 G, 10000 Zagreb</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 Djenana Cepić, Bukovačka Cesta 107 A, 10000 Zagreb; Biljana Šimleša, Ulica Breza 16, 32100 Vinkovci; Saša Borić, Jaruščica 9, 10000 Zagreb; Robert Šimleša, Ulica Breza 16, 32100 Vinkovci; Kristijan Berišić, Livanjska Ulica 21, 10000 Zagreb; Danijel Samardžić, Čaplja 37, 35000 Slavonski Brod; Božidar Cesarec, Kardinala Stepinca 5, 49000 Krapina; Zoran Lukić, Hribarov prilaz 6, 10000 Zagreb; LEON GRAD d.o.o. za građenje i usluge, Brezovička cesta 58 A, 10000 Zagreb; D Fortunić, Matije Slatinskog 4, 10410 Velika Gorica; Mara Mihaljević, Ulica Podlukovo 22, 21212 Kaštel Sućurac; Marina Subota, Josipa Kozarca 41, 43290 Grubišno Polje; Saša Ogrizović, Vrtlarska 4, 47303 Josipdol; Damir Orešković, Jaruščica 5 A, 10000 Zagreb; Jurij Redek, Potočna vas 4, 8000 Novo Mesto; Vedran Slunjski, Vinka Međerala 2 B, 42000 Varaždin; Anica Brozović, UL. HRVATSKIH BRANITELJA 43 (ranije: JANJA LIPA, JANJA LIPA, 43), 44320 Janja Lipa; Anita Lučić, Jaruščica 5 A, 10000 Zagreb; Boris Slunjski, Rudarska Ulica 2, 42242 Radovan; AL GETO d.o.o. za trgovinu i usluge, Orebićka 4, 10000 Zagreb; Hrvoje Grajner, Remetinečki Gaj 10 B, 10000 Zagreb; ROMB d.o.o. za trgovinu, usluge i proizvodnju, Braće Radića 6, 31500 Našice; Marija Blažević, Jaruščica 5, 10000 Zagreb; Gordana Lovrić, Savska Cesta 142/1, 10000 Zagreb; Ivana Piler, Jaruščica 11, 10000 Zagreb; Janessia Renee Grgurević, Jaruščica 9, 10000 Zagreb; Neven Caganić, Mičevečka 8, 10410 Mičevec; Anto Zečić, Radauševa Ulica 4, 10000 Zagreb; Andjela Gvozden, Pećine 15, 51000 Rijeka; Glazbena škola Bonar, Maršanići 5, 10000 Zagreb; ZHAOYANG INTERNATIONAL turistička agencija, d.o.o., Ive Robića 2, 10000 Zagreb; PQ Solutions d.o.o. za usluge, Zagrebačka cesta 201, 10000 Zagreb; Antonia Gaurina, Jaruščica 5, 10000 Zagreb; Neda Matanović, Nova X 55, 22202 Rogoznica; Zdenka Bartošak, Nehruov Trg 11, 10000 Zagreb; Anita Barišić, Tibljaška Cesta 1, 51000 Rijeka; Zdeslav Čerina, Nova Cesta 134, 10000 Zagreb; Branko Petković, Trg Kralja Tomislava 33, 10410 Velika Gorica; Drago Kaleb, Matijevići 28, 20341 Kula Norinska; SURGO, društvo s ograničenom odgovornošću za proizvodnju, trgovinu i usluge, Brozova 20/2, 10000 Zagreb; Marija Karamarko, Jaruščica 9 B, 10000 Zagreb; Matej Jambrak, 4. Rakitski Odvojak 5, 10437 Rakitje; Neven Kapitan, Remetinečka Cesta 11 D, 10000 Zagreb; Vedran Šimunić, Pukovnika Predraga Matanovića 50, 44250 Petrinja; Gordan Špehar, Jaruščica 11, 10000 Zagreb; Doris Lovretić, Grigora Viteza 3, 32100 Vinkovci; Miroslav Hećimović, Jaruščica 11, 10000 Zagreb; Ozren Ognjenović, Baradin Prilaz 3, 10000 Zagreb; Marin Čuljak, Ulica Božidara Magovca 107, 10000 Zagreb; Maša Brekalo, Iii. Kozari Put 28, 10000 Zagreb; Anđelko Abramović, Ponikvari 54, 44415 Ponikvari; Zvonko Filipović, Ul. Petra Zoranića 1, 23250 Pag; Zdenko Prskalo; Damir Horvatić; Dragutin Arbanas, Prvan Selo 1, 53202 Prvan Selo; Goran Surla, Lanište 1 G, 10000 Zagreb</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 Djenana Cepić, OIB 33549277133, Bukovačka Cesta 107 A, 10000 Zagreb; Biljana Šimleša, OIB 81009044446, Ulica Breza 16, 32100 Vinkovci; Saša Borić, OIB 97818497586, Jaruščica 9, 10000 Zagreb; Robert Šimleša, OIB 34641359745, Ulica Breza 16, 32100 Vinkovci; Kristijan Berišić, OIB 16964566006, Livanjska Ulica 21, 10000 Zagreb; Danijel Samardžić, OIB 42610578970, Čaplja 37, 35000 Slavonski Brod; Božidar Cesarec, OIB 01293424507, Kardinala Stepinca 5, 49000 Krapina; Zoran Lukić, Hribarov prilaz 6, 10000 Zagreb; LEON GRAD d.o.o. za građenje i usluge, OIB 08755419221, Brezovička cesta 58 A, 10000 Zagreb; D Fortunić, Matije Slatinskog 4, 10410 Velika Gorica; Mara Mihaljević, OIB 29787070095, Ulica Podlukovo 22, 21212 Kaštel Sućurac; Marina Subota, OIB 88868256746, Josipa Kozarca 41, 43290 Grubišno Polje; Saša Ogrizović, OIB 73260710276, Vrtlarska 4, 47303 Josipdol; Damir Orešković, OIB 52570367819, Jaruščica 5 A, 10000 Zagreb; Jurij Redek, Potočna vas 4, 8000 Novo Mesto; Vedran Slunjski, OIB 35804181312, Vinka Međerala 2 B, 42000 Varaždin; Anica Brozović, OIB 92574779611, UL. HRVATSKIH BRANITELJA 43 (ranije: JANJA LIPA, JANJA LIPA, 43), 44320 Janja Lipa; Anita Lučić, OIB 00479013878, Jaruščica 5 A, 10000 Zagreb; Boris Slunjski, OIB 17398846977, Rudarska Ulica 2, 42242 Radovan; AL GETO d.o.o. za trgovinu i usluge, OIB 60143416317, Orebićka 4, 10000 Zagreb; Hrvoje Grajner, OIB 37934965091, Remetinečki Gaj 10 B, 10000 Zagreb; ROMB d.o.o. za trgovinu, usluge i proizvodnju, OIB 25185821277, Braće Radića 6, 31500 Našice; Marija Blažević, Jaruščica 5, 10000 Zagreb; Gordana Lovrić, OIB 66659700677, Savska Cesta 142/1, 10000 Zagreb; Ivana Piler, OIB 45043743225, Jaruščica 11, 10000 Zagreb; Janessia Renee Grgurević, OIB 48288784274, Jaruščica 9, 10000 Zagreb; Neven Caganić, OIB 47623693507, Mičevečka 8, 10410 Mičevec; Anto Zečić, OIB 83633199566, Radauševa Ulica 4, 10000 Zagreb; Andjela Gvozden, OIB 70257843070, Pećine 15, 51000 Rijeka; Glazbena škola Bonar, OIB 64520260081, Maršanići 5, 10000 Zagreb; ZHAOYANG INTERNATIONAL turistička agencija, d.o.o., OIB 44718905409, Ive Robića 2, 10000 Zagreb; PQ Solutions d.o.o. za usluge, OIB 28223782700, Zagrebačka cesta 201, 10000 Zagreb; Antonia Gaurina, OIB 81758369039, Jaruščica 5, 10000 Zagreb; Neda Matanović, OIB 47793748069, Nova X 55, 22202 Rogoznica; Zdenka Bartošak, OIB 74167191822, Nehruov Trg 11, 10000 Zagreb; Anita Barišić, OIB 03420758522, Tibljaška Cesta 1, 51000 Rijeka; Zdeslav Čerina, OIB 23979030718, Nova Cesta 134, 10000 Zagreb; Branko Petković, OIB 01412448604, Trg Kralja Tomislava 33, 10410 Velika Gorica; Drago Kaleb, OIB 18971843362, Matijevići 28, 20341 Kula Norinska; SURGO, društvo s ograničenom odgovornošću za proizvodnju, trgovinu i usluge, OIB 56094791835, Brozova 20/2, 10000 Zagreb; Marija Karamarko, OIB 03521709059, Jaruščica 9 B, 10000 Zagreb; Matej Jambrak, OIB 00914494447, 4. Rakitski Odvojak 5, 10437 Rakitje; Neven Kapitan, OIB 65543649997, Remetinečka Cesta 11 D, 10000 Zagreb; Vedran Šimunić, OIB 65069809378, Pukovnika Predraga Matanovića 50, 44250 Petrinja; Gordan Špehar, OIB 12007838615, Jaruščica 11, 10000 Zagreb; Doris Lovretić, OIB 63861350646, Grigora Viteza 3, 32100 Vinkovci; Miroslav Hećimović, OIB 24610441503, Jaruščica 11, 10000 Zagreb; Ozren Ognjenović, OIB 94754118942, Baradin Prilaz 3, 10000 Zagreb; Marin Čuljak, OIB 12803773022, Ulica Božidara Magovca 107, 10000 Zagreb; Maša Brekalo, OIB 39737131562, Iii. Kozari Put 28, 10000 Zagreb; Anđelko Abramović, OIB 03377597945, Ponikvari 54, 44415 Ponikvari; Zvonko Filipović, OIB 98196864086, Ul. Petra Zoranića 1, 23250 Pag; Zdenko Prskalo; Damir Horvatić; Dragutin Arbanas, OIB 74403699021, Prvan Selo 1, 53202 Prvan Selo; Goran Surla, OIB 69603850430, Lanište 1 G, 10000 Zagreb</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 Djenana Cepić, OIB 33549277133, Bukovačka Cesta 107 A, 10000 Zagreb; Biljana Šimleša, OIB 81009044446, Ulica Breza 16, 32100 Vinkovci; Saša Borić, OIB 97818497586, Jaruščica 9, 10000 Zagreb; Robert Šimleša, OIB 34641359745, Ulica Breza 16, 32100 Vinkovci; Kristijan Berišić, OIB 16964566006, Livanjska Ulica 21, 10000 Zagreb; Danijel Samardžić, OIB 42610578970, Čaplja 37, 35000 Slavonski Brod; Božidar Cesarec, OIB 01293424507, Kardinala Stepinca 5, 49000 Krapina; Zoran Lukić, Hribarov prilaz 6, 10000 Zagreb; LEON GRAD d.o.o. za građenje i usluge, OIB 08755419221, Brezovička cesta 58 A, 10000 Zagreb; D Fortunić, Matije Slatinskog 4, 10410 Velika Gorica; Mara Mihaljević, OIB 29787070095, Ulica Podlukovo 22, 21212 Kaštel Sućurac; Marina Subota, OIB 88868256746, Josipa Kozarca 41, 43290 Grubišno Polje; Saša Ogrizović, OIB 73260710276, Vrtlarska 4, 47303 Josipdol; Damir Orešković, OIB 52570367819, Jaruščica 5 A, 10000 Zagreb; Jurij Redek, Potočna vas 4, 8000 Novo Mesto; Vedran Slunjski, OIB 35804181312, Vinka Međerala 2 B, 42000 Varaždin; Anica Brozović, OIB 92574779611, UL. HRVATSKIH BRANITELJA 43 (ranije: JANJA LIPA, JANJA LIPA, 43), 44320 Janja Lipa; Anita Lučić, OIB 00479013878, Jaruščica 5 A, 10000 Zagreb; Boris Slunjski, OIB 17398846977, Rudarska Ulica 2, 42242 Radovan; AL GETO d.o.o. za trgovinu i usluge, OIB 60143416317, Orebićka 4, 10000 Zagreb; Hrvoje Grajner, OIB 37934965091, Remetinečki Gaj 10 B, 10000 Zagreb; ROMB d.o.o. za trgovinu, usluge i proizvodnju, OIB 25185821277, Braće Radića 6, 31500 Našice; Marija Blažević, Jaruščica 5, 10000 Zagreb; Gordana Lovrić, OIB 66659700677, Savska Cesta 142/1, 10000 Zagreb; Ivana Piler, OIB 45043743225, Jaruščica 11, 10000 Zagreb; Janessia Renee Grgurević, OIB 48288784274, Jaruščica 9, 10000 Zagreb; Neven Caganić, OIB 47623693507, Mičevečka 8, 10410 Mičevec; Anto Zečić, OIB 83633199566, Radauševa Ulica 4, 10000 Zagreb; Andjela Gvozden, OIB 70257843070, Pećine 15, 51000 Rijeka; Glazbena škola Bonar, OIB 64520260081, Maršanići 5, 10000 Zagreb; ZHAOYANG INTERNATIONAL turistička agencija, d.o.o., OIB 44718905409, Ive Robića 2, 10000 Zagreb; PQ Solutions d.o.o. za usluge, OIB 28223782700, Zagrebačka cesta 201, 10000 Zagreb; Antonia Gaurina, OIB 81758369039, Jaruščica 5, 10000 Zagreb; Neda Matanović, OIB 47793748069, Nova X 55, 22202 Rogoznica; Zdenka Bartošak, OIB 74167191822, Nehruov Trg 11, 10000 Zagreb; Anita Barišić, OIB 03420758522, Tibljaška Cesta 1, 51000 Rijeka; Zdeslav Čerina, OIB 23979030718, Nova Cesta 134, 10000 Zagreb; Branko Petković, OIB 01412448604, Trg Kralja Tomislava 33, 10410 Velika Gorica; Drago Kaleb, OIB 18971843362, Matijevići 28, 20341 Kula Norinska; SURGO, društvo s ograničenom odgovornošću za proizvodnju, trgovinu i usluge, OIB 56094791835, Brozova 20/2, 10000 Zagreb; Marija Karamarko, OIB 03521709059, Jaruščica 9 B, 10000 Zagreb; Matej Jambrak, OIB 00914494447, 4. Rakitski Odvojak 5, 10437 Rakitje; Neven Kapitan, OIB 65543649997, Remetinečka Cesta 11 D, 10000 Zagreb; Vedran Šimunić, OIB 65069809378, Pukovnika Predraga Matanovića 50, 44250 Petrinja; Gordan Špehar, OIB 12007838615, Jaruščica 11, 10000 Zagreb; Doris Lovretić, OIB 63861350646, Grigora Viteza 3, 32100 Vinkovci; Miroslav Hećimović, OIB 24610441503, Jaruščica 11, 10000 Zagreb; Ozren Ognjenović, OIB 94754118942, Baradin Prilaz 3, 10000 Zagreb; Marin Čuljak, OIB 12803773022, Ulica Božidara Magovca 107, 10000 Zagreb; Maša Brekalo, OIB 39737131562, Iii. Kozari Put 28, 10000 Zagreb; Anđelko Abramović, OIB 03377597945, Ponikvari 54, 44415 Ponikvari; Zvonko Filipović, OIB 98196864086, Ul. Petra Zoranića 1, 23250 Pag; Zdenko Prskalo; Damir Horvatić; Dragutin Arbanas, OIB 74403699021, Prvan Selo 1, 53202 Prvan Selo; Goran Surla, OIB 69603850430, Lanište 1 G, 10000 Zagreb</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Pisarovina,Djenana Cepić Bukovačka Cesta 107 A,10000 Zagreb,Biljana Šimleša Ulica Breza 16,32100 Vinkovci,Saša Borić Jaruščica 9,10000 Zagreb,Robert Šimleša Ulica Breza 16,32100 Vinkovci,Kristijan Berišić Livanjska Ulica 21,10000 Zagreb,Danijel Samardžić Čaplja 37,35000 Slavonski Brod,Božidar Cesarec Kardinala Stepinca 5,49000 Krapina,Zoran Lukić Hribarov prilaz 6,10000 Zagreb,LEON GRAD d.o.o. za građenje i usluge Brezovička cesta 58 A,10000 Zagreb,D Fortunić Matije Slatinskog 4,10410 Velika Gorica,Mara Mihaljević Ulica Podlukovo 22,21212 Kaštel Sućurac,Marina Subota Josipa Kozarca 41,43290 Grubišno Polje,Saša Ogrizović Vrtlarska 4,47303 Josipdol,Damir Orešković Jaruščica 5 A,10000 Zagreb,Jurij Redek Potočna vas 4,8000 Novo Mesto,Vedran Slunjski Vinka Međerala 2 B,42000 Varaždin,Anica Brozović UL. HRVATSKIH BRANITELJA 43 (ranije: JANJA LIPA, JANJA LIPA, 43),44320 Janja Lipa,Anita Lučić Jaruščica 5 A,10000 Zagreb,Boris Slunjski Rudarska Ulica 2,42242 Radovan,AL GETO d.o.o. za trgovinu i usluge Orebićka 4,10000 Zagreb,Hrvoje Grajner Remetinečki Gaj 10 B,10000 Zagreb,ROMB d.o.o. za trgovinu, usluge i proizvodnju Braće Radića 6,31500 Našice,Marija Blažević Jaruščica 5,10000 Zagreb,Gordana Lovrić Savska Cesta 142/1,10000 Zagreb,Ivana Piler Jaruščica 11,10000 Zagreb,Janessia Renee Grgurević Jaruščica 9,10000 Zagreb,Neven Caganić Mičevečka 8,10410 Mičevec,Anto Zečić Radauševa Ulica 4,10000 Zagreb,Andjela Gvozden Pećine 15,51000 Rijeka,Glazbena škola Bonar Maršanići 5,10000 Zagreb,ZHAOYANG INTERNATIONAL turistička agencija, d.o.o. Ive Robića 2,10000 Zagreb,PQ Solutions d.o.o. za usluge Zagrebačka cesta 201,10000 Zagreb,Antonia Gaurina Jaruščica 5,10000 Zagreb,Neda Matanović Nova X 55,22202 Rogoznica,Zdenka Bartošak Nehruov Trg 11,10000 Zagreb,Anita Barišić Tibljaška Cesta 1,51000 Rijeka,Zdeslav Čerina Nova Cesta 134,10000 Zagreb,Branko Petković Trg Kralja Tomislava 33,10410 Velika Gorica,Drago Kaleb Matijevići 28,20341 Kula Norinska,SURGO, društvo s ograničenom odgovornošću za proizvodnju, trgovinu i usluge Brozova 20/2,10000 Zagreb,Marija Karamarko Jaruščica 9 B,10000 Zagreb,Matej Jambrak 4. Rakitski Odvojak 5,10437 Rakitje,Neven Kapitan Remetinečka Cesta 11 D,10000 Zagreb,Vedran Šimunić Pukovnika Predraga Matanovića 50,44250 Petrinja,Gordan Špehar Jaruščica 11,10000 Zagreb,Doris Lovretić Grigora Viteza 3,32100 Vinkovci,Miroslav Hećimović Jaruščica 11,10000 Zagreb,Ozren Ognjenović Baradin Prilaz 3,10000 Zagreb,Marin Čuljak Ulica Božidara Magovca 107,10000 Zagreb,Maša Brekalo Iii. Kozari Put 28,10000 Zagreb,Anđelko Abramović Ponikvari 54,44415 Ponikvari,Zvonko Filipović Ul. Petra Zoranića 1,23250 Pag,Zdenko Prskalo ,Damir Horvatić ,Dragutin Arbanas Prvan Selo 1,53202 Prvan Selo,Goran Surla Lanište 1 G,10000 Zagreb</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Pisarovina,Djenana Cepić Bukovačka Cesta 107 A,10000 Zagreb,Biljana Šimleša Ulica Breza 16,32100 Vinkovci,Saša Borić Jaruščica 9,10000 Zagreb,Robert Šimleša Ulica Breza 16,32100 Vinkovci,Kristijan Berišić Livanjska Ulica 21,10000 Zagreb,Danijel Samardžić Čaplja 37,35000 Slavonski Brod,Božidar Cesarec Kardinala Stepinca 5,49000 Krapina,Zoran Lukić Hribarov prilaz 6,10000 Zagreb,LEON GRAD d.o.o. za građenje i usluge Brezovička cesta 58 A,10000 Zagreb,D Fortunić Matije Slatinskog 4,10410 Velika Gorica,Mara Mihaljević Ulica Podlukovo 22,21212 Kaštel Sućurac,Marina Subota Josipa Kozarca 41,43290 Grubišno Polje,Saša Ogrizović Vrtlarska 4,47303 Josipdol,Damir Orešković Jaruščica 5 A,10000 Zagreb,Jurij Redek Potočna vas 4,8000 Novo Mesto,Vedran Slunjski Vinka Međerala 2 B,42000 Varaždin,Anica Brozović UL. HRVATSKIH BRANITELJA 43 (ranije: JANJA LIPA, JANJA LIPA, 43),44320 Janja Lipa,Anita Lučić Jaruščica 5 A,10000 Zagreb,Boris Slunjski Rudarska Ulica 2,42242 Radovan,AL GETO d.o.o. za trgovinu i usluge Orebićka 4,10000 Zagreb,Hrvoje Grajner Remetinečki Gaj 10 B,10000 Zagreb,ROMB d.o.o. za trgovinu, usluge i proizvodnju Braće Radića 6,31500 Našice,Marija Blažević Jaruščica 5,10000 Zagreb,Gordana Lovrić Savska Cesta 142/1,10000 Zagreb,Ivana Piler Jaruščica 11,10000 Zagreb,Janessia Renee Grgurević Jaruščica 9,10000 Zagreb,Neven Caganić Mičevečka 8,10410 Mičevec,Anto Zečić Radauševa Ulica 4,10000 Zagreb,Andjela Gvozden Pećine 15,51000 Rijeka,Glazbena škola Bonar Maršanići 5,10000 Zagreb,ZHAOYANG INTERNATIONAL turistička agencija, d.o.o. Ive Robića 2,10000 Zagreb,PQ Solutions d.o.o. za usluge Zagrebačka cesta 201,10000 Zagreb,Antonia Gaurina Jaruščica 5,10000 Zagreb,Neda Matanović Nova X 55,22202 Rogoznica,Zdenka Bartošak Nehruov Trg 11,10000 Zagreb,Anita Barišić Tibljaška Cesta 1,51000 Rijeka,Zdeslav Čerina Nova Cesta 134,10000 Zagreb,Branko Petković Trg Kralja Tomislava 33,10410 Velika Gorica,Drago Kaleb Matijevići 28,20341 Kula Norinska,SURGO, društvo s ograničenom odgovornošću za proizvodnju, trgovinu i usluge Brozova 20/2,10000 Zagreb,Marija Karamarko Jaruščica 9 B,10000 Zagreb,Matej Jambrak 4. Rakitski Odvojak 5,10437 Rakitje,Neven Kapitan Remetinečka Cesta 11 D,10000 Zagreb,Vedran Šimunić Pukovnika Predraga Matanovića 50,44250 Petrinja,Gordan Špehar Jaruščica 11,10000 Zagreb,Doris Lovretić Grigora Viteza 3,32100 Vinkovci,Miroslav Hećimović Jaruščica 11,10000 Zagreb,Ozren Ognjenović Baradin Prilaz 3,10000 Zagreb,Marin Čuljak Ulica Božidara Magovca 107,10000 Zagreb,Maša Brekalo Iii. Kozari Put 28,10000 Zagreb,Anđelko Abramović Ponikvari 54,44415 Ponikvari,Zvonko Filipović Ul. Petra Zoranića 1,23250 Pag,Zdenko Prskalo ,Damir Horvatić ,Dragutin Arbanas Prvan Selo 1,53202 Prvan Selo,Goran Surla Lanište 1 G,10000 Zagreb</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Pisarovina,Djenana Cepić, OIB 33549277133, Bukovačka Cesta 107 A,10000 Zagreb,Biljana Šimleša, OIB 81009044446, Ulica Breza 16,32100 Vinkovci,Saša Borić, OIB 97818497586, Jaruščica 9,10000 Zagreb,Robert Šimleša, OIB 34641359745, Ulica Breza 16,32100 Vinkovci,Kristijan Berišić, OIB 16964566006, Livanjska Ulica 21,10000 Zagreb,Danijel Samardžić, OIB 42610578970, Čaplja 37,35000 Slavonski Brod,Božidar Cesarec, OIB 01293424507, Kardinala Stepinca 5,49000 Krapina,Zoran Lukić, Hribarov prilaz 6,10000 Zagreb,LEON GRAD d.o.o. za građenje i usluge, OIB 08755419221, Brezovička cesta 58 A,10000 Zagreb,D Fortunić, Matije Slatinskog 4,10410 Velika Gorica,Mara Mihaljević, OIB 29787070095, Ulica Podlukovo 22,21212 Kaštel Sućurac,Marina Subota, OIB 88868256746, Josipa Kozarca 41,43290 Grubišno Polje,Saša Ogrizović, OIB 73260710276, Vrtlarska 4,47303 Josipdol,Damir Orešković, OIB 52570367819, Jaruščica 5 A,10000 Zagreb,Jurij Redek, Potočna vas 4,8000 Novo Mesto,Vedran Slunjski, OIB 35804181312, Vinka Međerala 2 B,42000 Varaždin,Anica Brozović, OIB 92574779611, UL. HRVATSKIH BRANITELJA 43 (ranije: JANJA LIPA, JANJA LIPA, 43),44320 Janja Lipa,Anita Lučić, OIB 00479013878, Jaruščica 5 A,10000 Zagreb,Boris Slunjski, OIB 17398846977, Rudarska Ulica 2,42242 Radovan,AL GETO d.o.o. za trgovinu i usluge, OIB 60143416317, Orebićka 4,10000 Zagreb,Hrvoje Grajner, OIB 37934965091, Remetinečki Gaj 10 B,10000 Zagreb,ROMB d.o.o. za trgovinu, usluge i proizvodnju, OIB 25185821277, Braće Radića 6,31500 Našice,Marija Blažević, Jaruščica 5,10000 Zagreb,Gordana Lovrić, OIB 66659700677, Savska Cesta 142/1,10000 Zagreb,Ivana Piler, OIB 45043743225, Jaruščica 11,10000 Zagreb,Janessia Renee Grgurević, OIB 48288784274, Jaruščica 9,10000 Zagreb,Neven Caganić, OIB 47623693507, Mičevečka 8,10410 Mičevec,Anto Zečić, OIB 83633199566, Radauševa Ulica 4,10000 Zagreb,Andjela Gvozden, OIB 70257843070, Pećine 15,51000 Rijeka,Glazbena škola Bonar, OIB 64520260081, Maršanići 5,10000 Zagreb,ZHAOYANG INTERNATIONAL turistička agencija, d.o.o., OIB 44718905409, Ive Robića 2,10000 Zagreb,PQ Solutions d.o.o. za usluge, OIB 28223782700, Zagrebačka cesta 201,10000 Zagreb,Antonia Gaurina, OIB 81758369039, Jaruščica 5,10000 Zagreb,Neda Matanović, OIB 47793748069, Nova X 55,22202 Rogoznica,Zdenka Bartošak, OIB 74167191822, Nehruov Trg 11,10000 Zagreb,Anita Barišić, OIB 03420758522, Tibljaška Cesta 1,51000 Rijeka,Zdeslav Čerina, OIB 23979030718, Nova Cesta 134,10000 Zagreb,Branko Petković, OIB 01412448604, Trg Kralja Tomislava 33,10410 Velika Gorica,Drago Kaleb, OIB 18971843362, Matijevići 28,20341 Kula Norinska,SURGO, društvo s ograničenom odgovornošću za proizvodnju, trgovinu i usluge, OIB 56094791835, Brozova 20/2,10000 Zagreb,Marija Karamarko, OIB 03521709059, Jaruščica 9 B,10000 Zagreb,Matej Jambrak, OIB 00914494447, 4. Rakitski Odvojak 5,10437 Rakitje,Neven Kapitan, OIB 65543649997, Remetinečka Cesta 11 D,10000 Zagreb,Vedran Šimunić, OIB 65069809378, Pukovnika Predraga Matanovića 50,44250 Petrinja,Gordan Špehar, OIB 12007838615, Jaruščica 11,10000 Zagreb,Doris Lovretić, OIB 63861350646, Grigora Viteza 3,32100 Vinkovci,Miroslav Hećimović, OIB 24610441503, Jaruščica 11,10000 Zagreb,Ozren Ognjenović, OIB 94754118942, Baradin Prilaz 3,10000 Zagreb,Marin Čuljak, OIB 12803773022, Ulica Božidara Magovca 107,10000 Zagreb,Maša Brekalo, OIB 39737131562, Iii. Kozari Put 28,10000 Zagreb,Anđelko Abramović, OIB 03377597945, Ponikvari 54,44415 Ponikvari,Zvonko Filipović, OIB 98196864086, Ul. Petra Zoranića 1,23250 Pag,Zdenko Prskalo,Damir Horvatić,Dragutin Arbanas, OIB 74403699021, Prvan Selo 1,53202 Prvan Selo,Goran Surla, OIB 69603850430, Lanište 1 G,10000 Zagreb</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Pisarovina,Djenana Cepić, OIB 33549277133, Bukovačka Cesta 107 A,10000 Zagreb,Biljana Šimleša, OIB 81009044446, Ulica Breza 16,32100 Vinkovci,Saša Borić, OIB 97818497586, Jaruščica 9,10000 Zagreb,Robert Šimleša, OIB 34641359745, Ulica Breza 16,32100 Vinkovci,Kristijan Berišić, OIB 16964566006, Livanjska Ulica 21,10000 Zagreb,Danijel Samardžić, OIB 42610578970, Čaplja 37,35000 Slavonski Brod,Božidar Cesarec, OIB 01293424507, Kardinala Stepinca 5,49000 Krapina,Zoran Lukić, Hribarov prilaz 6,10000 Zagreb,LEON GRAD d.o.o. za građenje i usluge, OIB 08755419221, Brezovička cesta 58 A,10000 Zagreb,D Fortunić, Matije Slatinskog 4,10410 Velika Gorica,Mara Mihaljević, OIB 29787070095, Ulica Podlukovo 22,21212 Kaštel Sućurac,Marina Subota, OIB 88868256746, Josipa Kozarca 41,43290 Grubišno Polje,Saša Ogrizović, OIB 73260710276, Vrtlarska 4,47303 Josipdol,Damir Orešković, OIB 52570367819, Jaruščica 5 A,10000 Zagreb,Jurij Redek, Potočna vas 4,8000 Novo Mesto,Vedran Slunjski, OIB 35804181312, Vinka Međerala 2 B,42000 Varaždin,Anica Brozović, OIB 92574779611, UL. HRVATSKIH BRANITELJA 43 (ranije: JANJA LIPA, JANJA LIPA, 43),44320 Janja Lipa,Anita Lučić, OIB 00479013878, Jaruščica 5 A,10000 Zagreb,Boris Slunjski, OIB 17398846977, Rudarska Ulica 2,42242 Radovan,AL GETO d.o.o. za trgovinu i usluge, OIB 60143416317, Orebićka 4,10000 Zagreb,Hrvoje Grajner, OIB 37934965091, Remetinečki Gaj 10 B,10000 Zagreb,ROMB d.o.o. za trgovinu, usluge i proizvodnju, OIB 25185821277, Braće Radića 6,31500 Našice,Marija Blažević, Jaruščica 5,10000 Zagreb,Gordana Lovrić, OIB 66659700677, Savska Cesta 142/1,10000 Zagreb,Ivana Piler, OIB 45043743225, Jaruščica 11,10000 Zagreb,Janessia Renee Grgurević, OIB 48288784274, Jaruščica 9,10000 Zagreb,Neven Caganić, OIB 47623693507, Mičevečka 8,10410 Mičevec,Anto Zečić, OIB 83633199566, Radauševa Ulica 4,10000 Zagreb,Andjela Gvozden, OIB 70257843070, Pećine 15,51000 Rijeka,Glazbena škola Bonar, OIB 64520260081, Maršanići 5,10000 Zagreb,ZHAOYANG INTERNATIONAL turistička agencija, d.o.o., OIB 44718905409, Ive Robića 2,10000 Zagreb,PQ Solutions d.o.o. za usluge, OIB 28223782700, Zagrebačka cesta 201,10000 Zagreb,Antonia Gaurina, OIB 81758369039, Jaruščica 5,10000 Zagreb,Neda Matanović, OIB 47793748069, Nova X 55,22202 Rogoznica,Zdenka Bartošak, OIB 74167191822, Nehruov Trg 11,10000 Zagreb,Anita Barišić, OIB 03420758522, Tibljaška Cesta 1,51000 Rijeka,Zdeslav Čerina, OIB 23979030718, Nova Cesta 134,10000 Zagreb,Branko Petković, OIB 01412448604, Trg Kralja Tomislava 33,10410 Velika Gorica,Drago Kaleb, OIB 18971843362, Matijevići 28,20341 Kula Norinska,SURGO, društvo s ograničenom odgovornošću za proizvodnju, trgovinu i usluge, OIB 56094791835, Brozova 20/2,10000 Zagreb,Marija Karamarko, OIB 03521709059, Jaruščica 9 B,10000 Zagreb,Matej Jambrak, OIB 00914494447, 4. Rakitski Odvojak 5,10437 Rakitje,Neven Kapitan, OIB 65543649997, Remetinečka Cesta 11 D,10000 Zagreb,Vedran Šimunić, OIB 65069809378, Pukovnika Predraga Matanovića 50,44250 Petrinja,Gordan Špehar, OIB 12007838615, Jaruščica 11,10000 Zagreb,Doris Lovretić, OIB 63861350646, Grigora Viteza 3,32100 Vinkovci,Miroslav Hećimović, OIB 24610441503, Jaruščica 11,10000 Zagreb,Ozren Ognjenović, OIB 94754118942, Baradin Prilaz 3,10000 Zagreb,Marin Čuljak, OIB 12803773022, Ulica Božidara Magovca 107,10000 Zagreb,Maša Brekalo, OIB 39737131562, Iii. Kozari Put 28,10000 Zagreb,Anđelko Abramović, OIB 03377597945, Ponikvari 54,44415 Ponikvari,Zvonko Filipović, OIB 98196864086, Ul. Petra Zoranića 1,23250 Pag,Zdenko Prskalo,Damir Horvatić,Dragutin Arbanas, OIB 74403699021, Prvan Selo 1,53202 Prvan Selo,Goran Surla, OIB 69603850430, Lanište 1 G,10000 Zagreb</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Batur,Djenana Cepić,Biljana Šimleša,Saša Borić,Robert Šimleša,Kristijan Berišić,Danijel Samardžić,Božidar Cesarec,Zoran Lukić,LEON GRAD d.o.o. za građenje i usluge,D Fortunić,Mara Mihaljević,Marina Subota,Saša Ogrizović,Damir Orešković,Jurij Redek,Vedran Slunjski,Anica Brozović,Anita Lučić,Boris Slunjski,AL GETO d.o.o. za trgovinu i usluge,Hrvoje Grajner,ROMB d.o.o. za trgovinu, usluge i proizvodnju,Marija Blažević,Gordana Lovrić,Ivana Piler,Janessia Renee Grgurević,Neven Caganić,Anto Zečić,Andjela Gvozden,Glazbena škola Bonar,ZHAOYANG INTERNATIONAL turistička agencija, d.o.o.,PQ Solutions d.o.o. za usluge,Antonia Gaurina,Neda Matanović,Zdenka Bartošak,Anita Barišić,Zdeslav Čerina,Branko Petković,Drago Kaleb,SURGO, društvo s ograničenom odgovornošću za proizvodnju, trgovinu i usluge,Marija Karamarko,Matej Jambrak,Neven Kapitan,Vedran Šimunić,Gordan Špehar,Doris Lovretić,Miroslav Hećimović,Ozren Ognjenović,Marin Čuljak,Maša Brekalo,Anđelko Abramović,Zvonko Filipović,Zdenko Prskalo,Damir Horvatić,Dragutin Arbanas,Goran Surla</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Batur,Djenana Cepić,Biljana Šimleša,Saša Borić,Robert Šimleša,Kristijan Berišić,Danijel Samardžić,Božidar Cesarec,Zoran Lukić,LEON GRAD d.o.o. za građenje i usluge,D Fortunić,Mara Mihaljević,Marina Subota,Saša Ogrizović,Damir Orešković,Jurij Redek,Vedran Slunjski,Anica Brozović,Anita Lučić,Boris Slunjski,AL GETO d.o.o. za trgovinu i usluge,Hrvoje Grajner,ROMB d.o.o. za trgovinu, usluge i proizvodnju,Marija Blažević,Gordana Lovrić,Ivana Piler,Janessia Renee Grgurević,Neven Caganić,Anto Zečić,Andjela Gvozden,Glazbena škola Bonar,ZHAOYANG INTERNATIONAL turistička agencija, d.o.o.,PQ Solutions d.o.o. za usluge,Antonia Gaurina,Neda Matanović,Zdenka Bartošak,Anita Barišić,Zdeslav Čerina,Branko Petković,Drago Kaleb,SURGO, društvo s ograničenom odgovornošću za proizvodnju, trgovinu i usluge,Marija Karamarko,Matej Jambrak,Neven Kapitan,Vedran Šimunić,Gordan Špehar,Doris Lovretić,Miroslav Hećimović,Ozren Ognjenović,Marin Čuljak,Maša Brekalo,Anđelko Abramović,Zvonko Filipović,Zdenko Prskalo,Damir Horvatić,Dragutin Arbanas,Goran Surla</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24216617204,Djenana Cepić, OIB 33549277133,Biljana Šimleša, OIB 81009044446,Saša Borić, OIB 97818497586,Robert Šimleša, OIB 34641359745,Kristijan Berišić, OIB 16964566006,Danijel Samardžić, OIB 42610578970,Božidar Cesarec, OIB 01293424507,Zoran Lukić,LEON GRAD d.o.o. za građenje i usluge, OIB 08755419221,D Fortunić,Mara Mihaljević, OIB 29787070095,Marina Subota, OIB 88868256746,Saša Ogrizović, OIB 73260710276,Damir Orešković, OIB 52570367819,Jurij Redek,Vedran Slunjski, OIB 35804181312,Anica Brozović, OIB 92574779611,Anita Lučić, OIB 00479013878,Boris Slunjski, OIB 17398846977,AL GETO d.o.o. za trgovinu i usluge, OIB 60143416317,Hrvoje Grajner, OIB 37934965091,ROMB d.o.o. za trgovinu, usluge i proizvodnju, OIB 25185821277,Marija Blažević,Gordana Lovrić, OIB 66659700677,Ivana Piler, OIB 45043743225,Janessia Renee Grgurević, OIB 48288784274,Neven Caganić, OIB 47623693507,Anto Zečić, OIB 83633199566,Andjela Gvozden, OIB 70257843070,Glazbena škola Bonar, OIB 64520260081,ZHAOYANG INTERNATIONAL turistička agencija, d.o.o., OIB 44718905409,PQ Solutions d.o.o. za usluge, OIB 28223782700,Antonia Gaurina, OIB 81758369039,Neda Matanović, OIB 47793748069,Zdenka Bartošak, OIB 74167191822,Anita Barišić, OIB 03420758522,Zdeslav Čerina, OIB 23979030718,Branko Petković, OIB 01412448604,Drago Kaleb, OIB 18971843362,SURGO, društvo s ograničenom odgovornošću za proizvodnju, trgovinu i usluge, OIB 56094791835,Marija Karamarko, OIB 03521709059,Matej Jambrak, OIB 00914494447,Neven Kapitan, OIB 65543649997,Vedran Šimunić, OIB 65069809378,Gordan Špehar, OIB 12007838615,Doris Lovretić, OIB 63861350646,Miroslav Hećimović, OIB 24610441503,Ozren Ognjenović, OIB 94754118942,Marin Čuljak, OIB 12803773022,Maša Brekalo, OIB 39737131562,Anđelko Abramović, OIB 03377597945,Zvonko Filipović, OIB 98196864086,Zdenko Prskalo,Damir Horvatić,Dragutin Arbanas, OIB 74403699021,Goran Surla, OIB 69603850430</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24216617204,Djenana Cepić, OIB 33549277133,Biljana Šimleša, OIB 81009044446,Saša Borić, OIB 97818497586,Robert Šimleša, OIB 34641359745,Kristijan Berišić, OIB 16964566006,Danijel Samardžić, OIB 42610578970,Božidar Cesarec, OIB 01293424507,Zoran Lukić,LEON GRAD d.o.o. za građenje i usluge, OIB 08755419221,D Fortunić,Mara Mihaljević, OIB 29787070095,Marina Subota, OIB 88868256746,Saša Ogrizović, OIB 73260710276,Damir Orešković, OIB 52570367819,Jurij Redek,Vedran Slunjski, OIB 35804181312,Anica Brozović, OIB 92574779611,Anita Lučić, OIB 00479013878,Boris Slunjski, OIB 17398846977,AL GETO d.o.o. za trgovinu i usluge, OIB 60143416317,Hrvoje Grajner, OIB 37934965091,ROMB d.o.o. za trgovinu, usluge i proizvodnju, OIB 25185821277,Marija Blažević,Gordana Lovrić, OIB 66659700677,Ivana Piler, OIB 45043743225,Janessia Renee Grgurević, OIB 48288784274,Neven Caganić, OIB 47623693507,Anto Zečić, OIB 83633199566,Andjela Gvozden, OIB 70257843070,Glazbena škola Bonar, OIB 64520260081,ZHAOYANG INTERNATIONAL turistička agencija, d.o.o., OIB 44718905409,PQ Solutions d.o.o. za usluge, OIB 28223782700,Antonia Gaurina, OIB 81758369039,Neda Matanović, OIB 47793748069,Zdenka Bartošak, OIB 74167191822,Anita Barišić, OIB 03420758522,Zdeslav Čerina, OIB 23979030718,Branko Petković, OIB 01412448604,Drago Kaleb, OIB 18971843362,SURGO, društvo s ograničenom odgovornošću za proizvodnju, trgovinu i usluge, OIB 56094791835,Marija Karamarko, OIB 03521709059,Matej Jambrak, OIB 00914494447,Neven Kapitan, OIB 65543649997,Vedran Šimunić, OIB 65069809378,Gordan Špehar, OIB 12007838615,Doris Lovretić, OIB 63861350646,Miroslav Hećimović, OIB 24610441503,Ozren Ognjenović, OIB 94754118942,Marin Čuljak, OIB 12803773022,Maša Brekalo, OIB 39737131562,Anđelko Abramović, OIB 03377597945,Zvonko Filipović, OIB 98196864086,Zdenko Prskalo,Damir Horvatić,Dragutin Arbanas, OIB 74403699021,Goran Surla, OIB 69603850430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tem>Djenana Cepić, Bukovačka Cesta 107 A, 10000 Zagreb</item>
      <item>Biljana Šimleša, Ulica Breza 16, 32100 Vinkovci</item>
      <item>Saša Borić, Jaruščica 9, 10000 Zagreb</item>
      <item>Robert Šimleša, Ulica Breza 16, 32100 Vinkovci</item>
      <item>Kristijan Berišić, Livanjska Ulica 21, 10000 Zagreb</item>
      <item>Danijel Samardžić, Čaplja 37, 35000 Slavonski Brod</item>
      <item>Božidar Cesarec, Kardinala Stepinca 5, 49000 Krapina</item>
      <item>Zoran Lukić, Hribarov prilaz 6, 10000 Zagreb</item>
      <item>LEON GRAD d.o.o. za građenje i usluge, Brezovička cesta 58 A, 10000 Zagreb</item>
      <item>D Fortunić, Matije Slatinskog 4, 10410 Velika Gorica</item>
      <item>Mara Mihaljević, Ulica Podlukovo 22, 21212 Kaštel Sućurac</item>
      <item>Marina Subota, Josipa Kozarca 41, 43290 Grubišno Polje</item>
      <item>Saša Ogrizović, Vrtlarska 4, 47303 Josipdol</item>
      <item>Damir Orešković, Jaruščica 5 A, 10000 Zagreb</item>
      <item>Jurij Redek, Potočna vas 4, 8000 Novo Mesto</item>
      <item>Vedran Slunjski, Vinka Međerala 2 B, 42000 Varaždin</item>
      <item>Anica Brozović, UL. HRVATSKIH BRANITELJA 43 (ranije: JANJA LIPA, JANJA LIPA, 43), 44320 Janja Lipa</item>
      <item>Anita Lučić, Jaruščica 5 A, 10000 Zagreb</item>
      <item>Boris Slunjski, Rudarska Ulica 2, 42242 Radovan</item>
      <item>AL GETO d.o.o. za trgovinu i usluge, Orebićka 4, 10000 Zagreb</item>
      <item>Hrvoje Grajner, Remetinečki Gaj 10 B, 10000 Zagreb</item>
      <item>ROMB d.o.o. za trgovinu, usluge i proizvodnju, Braće Radića 6, 31500 Našice</item>
      <item>Marija Blažević, Jaruščica 5, 10000 Zagreb</item>
      <item>Gordana Lovrić, Savska Cesta 142/1, 10000 Zagreb</item>
      <item>Ivana Piler, Jaruščica 11, 10000 Zagreb</item>
      <item>Janessia Renee Grgurević, Jaruščica 9, 10000 Zagreb</item>
      <item>Neven Caganić, Mičevečka 8, 10410 Mičevec</item>
      <item>Anto Zečić, Radauševa Ulica 4, 10000 Zagreb</item>
      <item>Andjela Gvozden, Pećine 15, 51000 Rijeka</item>
      <item>Glazbena škola Bonar, Maršanići 5, 10000 Zagreb</item>
      <item>ZHAOYANG INTERNATIONAL turistička agencija, d.o.o., Ive Robića 2, 10000 Zagreb</item>
      <item>PQ Solutions d.o.o. za usluge, Zagrebačka cesta 201, 10000 Zagreb</item>
      <item>Antonia Gaurina, Jaruščica 5, 10000 Zagreb</item>
      <item>Neda Matanović, Nova X 55, 22202 Rogoznica</item>
      <item>Zdenka Bartošak, Nehruov Trg 11, 10000 Zagreb</item>
      <item>Anita Barišić, Tibljaška Cesta 1, 51000 Rijeka</item>
      <item>Zdeslav Čerina, Nova Cesta 134, 10000 Zagreb</item>
      <item>Branko Petković, Trg Kralja Tomislava 33, 10410 Velika Gorica</item>
      <item>Drago Kaleb, Matijevići 28, 20341 Kula Norinska</item>
      <item>SURGO, društvo s ograničenom odgovornošću za proizvodnju, trgovinu i usluge, Brozova 20/2, 10000 Zagreb</item>
      <item>Marija Karamarko, Jaruščica 9 B, 10000 Zagreb</item>
      <item>Matej Jambrak, 4. Rakitski Odvojak 5, 10437 Rakitje</item>
      <item>Neven Kapitan, Remetinečka Cesta 11 D, 10000 Zagreb</item>
      <item>Vedran Šimunić, Pukovnika Predraga Matanovića 50, 44250 Petrinja</item>
      <item>Gordan Špehar, Jaruščica 11, 10000 Zagreb</item>
      <item>Doris Lovretić, Grigora Viteza 3, 32100 Vinkovci</item>
      <item>Miroslav Hećimović, Jaruščica 11, 10000 Zagreb</item>
      <item>Ozren Ognjenović, Baradin Prilaz 3, 10000 Zagreb</item>
      <item>Marin Čuljak, Ulica Božidara Magovca 107, 10000 Zagreb</item>
      <item>Maša Brekalo, Iii. Kozari Put 28, 10000 Zagreb</item>
      <item>Anđelko Abramović, Ponikvari 54, 44415 Ponikvari</item>
      <item>Zvonko Filipović, Ul. Petra Zoranića 1, 23250 Pag</item>
      <item>Zdenko Prskalo</item>
      <item>Damir Horvatić</item>
      <item>Dragutin Arbanas, Prvan Selo 1, 53202 Prvan Selo</item>
      <item>Goran Surla, Lanište 1 G, 10000 Zagreb</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tem>Djenana Cepić, Bukovačka Cesta 107 A, 10000 Zagreb</item>
      <item>Biljana Šimleša, Ulica Breza 16, 32100 Vinkovci</item>
      <item>Saša Borić, Jaruščica 9, 10000 Zagreb</item>
      <item>Robert Šimleša, Ulica Breza 16, 32100 Vinkovci</item>
      <item>Kristijan Berišić, Livanjska Ulica 21, 10000 Zagreb</item>
      <item>Danijel Samardžić, Čaplja 37, 35000 Slavonski Brod</item>
      <item>Božidar Cesarec, Kardinala Stepinca 5, 49000 Krapina</item>
      <item>Zoran Lukić, Hribarov prilaz 6, 10000 Zagreb</item>
      <item>LEON GRAD d.o.o. za građenje i usluge, Brezovička cesta 58 A, 10000 Zagreb</item>
      <item>D Fortunić, Matije Slatinskog 4, 10410 Velika Gorica</item>
      <item>Mara Mihaljević, Ulica Podlukovo 22, 21212 Kaštel Sućurac</item>
      <item>Marina Subota, Josipa Kozarca 41, 43290 Grubišno Polje</item>
      <item>Saša Ogrizović, Vrtlarska 4, 47303 Josipdol</item>
      <item>Damir Orešković, Jaruščica 5 A, 10000 Zagreb</item>
      <item>Jurij Redek, Potočna vas 4, 8000 Novo Mesto</item>
      <item>Vedran Slunjski, Vinka Međerala 2 B, 42000 Varaždin</item>
      <item>Anica Brozović, UL. HRVATSKIH BRANITELJA 43 (ranije: JANJA LIPA, JANJA LIPA, 43), 44320 Janja Lipa</item>
      <item>Anita Lučić, Jaruščica 5 A, 10000 Zagreb</item>
      <item>Boris Slunjski, Rudarska Ulica 2, 42242 Radovan</item>
      <item>AL GETO d.o.o. za trgovinu i usluge, Orebićka 4, 10000 Zagreb</item>
      <item>Hrvoje Grajner, Remetinečki Gaj 10 B, 10000 Zagreb</item>
      <item>ROMB d.o.o. za trgovinu, usluge i proizvodnju, Braće Radića 6, 31500 Našice</item>
      <item>Marija Blažević, Jaruščica 5, 10000 Zagreb</item>
      <item>Gordana Lovrić, Savska Cesta 142/1, 10000 Zagreb</item>
      <item>Ivana Piler, Jaruščica 11, 10000 Zagreb</item>
      <item>Janessia Renee Grgurević, Jaruščica 9, 10000 Zagreb</item>
      <item>Neven Caganić, Mičevečka 8, 10410 Mičevec</item>
      <item>Anto Zečić, Radauševa Ulica 4, 10000 Zagreb</item>
      <item>Andjela Gvozden, Pećine 15, 51000 Rijeka</item>
      <item>Glazbena škola Bonar, Maršanići 5, 10000 Zagreb</item>
      <item>ZHAOYANG INTERNATIONAL turistička agencija, d.o.o., Ive Robića 2, 10000 Zagreb</item>
      <item>PQ Solutions d.o.o. za usluge, Zagrebačka cesta 201, 10000 Zagreb</item>
      <item>Antonia Gaurina, Jaruščica 5, 10000 Zagreb</item>
      <item>Neda Matanović, Nova X 55, 22202 Rogoznica</item>
      <item>Zdenka Bartošak, Nehruov Trg 11, 10000 Zagreb</item>
      <item>Anita Barišić, Tibljaška Cesta 1, 51000 Rijeka</item>
      <item>Zdeslav Čerina, Nova Cesta 134, 10000 Zagreb</item>
      <item>Branko Petković, Trg Kralja Tomislava 33, 10410 Velika Gorica</item>
      <item>Drago Kaleb, Matijevići 28, 20341 Kula Norinska</item>
      <item>SURGO, društvo s ograničenom odgovornošću za proizvodnju, trgovinu i usluge, Brozova 20/2, 10000 Zagreb</item>
      <item>Marija Karamarko, Jaruščica 9 B, 10000 Zagreb</item>
      <item>Matej Jambrak, 4. Rakitski Odvojak 5, 10437 Rakitje</item>
      <item>Neven Kapitan, Remetinečka Cesta 11 D, 10000 Zagreb</item>
      <item>Vedran Šimunić, Pukovnika Predraga Matanovića 50, 44250 Petrinja</item>
      <item>Gordan Špehar, Jaruščica 11, 10000 Zagreb</item>
      <item>Doris Lovretić, Grigora Viteza 3, 32100 Vinkovci</item>
      <item>Miroslav Hećimović, Jaruščica 11, 10000 Zagreb</item>
      <item>Ozren Ognjenović, Baradin Prilaz 3, 10000 Zagreb</item>
      <item>Marin Čuljak, Ulica Božidara Magovca 107, 10000 Zagreb</item>
      <item>Maša Brekalo, Iii. Kozari Put 28, 10000 Zagreb</item>
      <item>Anđelko Abramović, Ponikvari 54, 44415 Ponikvari</item>
      <item>Zvonko Filipović, Ul. Petra Zoranića 1, 23250 Pag</item>
      <item>Zdenko Prskalo</item>
      <item>Damir Horvatić</item>
      <item>Dragutin Arbanas, Prvan Selo 1, 53202 Prvan Selo</item>
      <item>Goran Surla, Lanište 1 G, 10000 Zagreb</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tem>Djenana Cepić, OIB 33549277133, Bukovačka Cesta 107 A, 10000 Zagreb</item>
      <item>Biljana Šimleša, OIB 81009044446, Ulica Breza 16, 32100 Vinkovci</item>
      <item>Saša Borić, OIB 97818497586, Jaruščica 9, 10000 Zagreb</item>
      <item>Robert Šimleša, OIB 34641359745, Ulica Breza 16, 32100 Vinkovci</item>
      <item>Kristijan Berišić, OIB 16964566006, Livanjska Ulica 21, 10000 Zagreb</item>
      <item>Danijel Samardžić, OIB 42610578970, Čaplja 37, 35000 Slavonski Brod</item>
      <item>Božidar Cesarec, OIB 01293424507, Kardinala Stepinca 5, 49000 Krapina</item>
      <item>Zoran Lukić, Hribarov prilaz 6, 10000 Zagreb</item>
      <item>LEON GRAD d.o.o. za građenje i usluge, OIB 08755419221, Brezovička cesta 58 A, 10000 Zagreb</item>
      <item>D Fortunić, Matije Slatinskog 4, 10410 Velika Gorica</item>
      <item>Mara Mihaljević, OIB 29787070095, Ulica Podlukovo 22, 21212 Kaštel Sućurac</item>
      <item>Marina Subota, OIB 88868256746, Josipa Kozarca 41, 43290 Grubišno Polje</item>
      <item>Saša Ogrizović, OIB 73260710276, Vrtlarska 4, 47303 Josipdol</item>
      <item>Damir Orešković, OIB 52570367819, Jaruščica 5 A, 10000 Zagreb</item>
      <item>Jurij Redek, Potočna vas 4, 8000 Novo Mesto</item>
      <item>Vedran Slunjski, OIB 35804181312, Vinka Međerala 2 B, 42000 Varaždin</item>
      <item>Anica Brozović, OIB 92574779611, UL. HRVATSKIH BRANITELJA 43 (ranije: JANJA LIPA, JANJA LIPA, 43), 44320 Janja Lipa</item>
      <item>Anita Lučić, OIB 00479013878, Jaruščica 5 A, 10000 Zagreb</item>
      <item>Boris Slunjski, OIB 17398846977, Rudarska Ulica 2, 42242 Radovan</item>
      <item>AL GETO d.o.o. za trgovinu i usluge, OIB 60143416317, Orebićka 4, 10000 Zagreb</item>
      <item>Hrvoje Grajner, OIB 37934965091, Remetinečki Gaj 10 B, 10000 Zagreb</item>
      <item>ROMB d.o.o. za trgovinu, usluge i proizvodnju, OIB 25185821277, Braće Radića 6, 31500 Našice</item>
      <item>Marija Blažević, Jaruščica 5, 10000 Zagreb</item>
      <item>Gordana Lovrić, OIB 66659700677, Savska Cesta 142/1, 10000 Zagreb</item>
      <item>Ivana Piler, OIB 45043743225, Jaruščica 11, 10000 Zagreb</item>
      <item>Janessia Renee Grgurević, OIB 48288784274, Jaruščica 9, 10000 Zagreb</item>
      <item>Neven Caganić, OIB 47623693507, Mičevečka 8, 10410 Mičevec</item>
      <item>Anto Zečić, OIB 83633199566, Radauševa Ulica 4, 10000 Zagreb</item>
      <item>Andjela Gvozden, OIB 70257843070, Pećine 15, 51000 Rijeka</item>
      <item>Glazbena škola Bonar, OIB 64520260081, Maršanići 5, 10000 Zagreb</item>
      <item>ZHAOYANG INTERNATIONAL turistička agencija, d.o.o., OIB 44718905409, Ive Robića 2, 10000 Zagreb</item>
      <item>PQ Solutions d.o.o. za usluge, OIB 28223782700, Zagrebačka cesta 201, 10000 Zagreb</item>
      <item>Antonia Gaurina, OIB 81758369039, Jaruščica 5, 10000 Zagreb</item>
      <item>Neda Matanović, OIB 47793748069, Nova X 55, 22202 Rogoznica</item>
      <item>Zdenka Bartošak, OIB 74167191822, Nehruov Trg 11, 10000 Zagreb</item>
      <item>Anita Barišić, OIB 03420758522, Tibljaška Cesta 1, 51000 Rijeka</item>
      <item>Zdeslav Čerina, OIB 23979030718, Nova Cesta 134, 10000 Zagreb</item>
      <item>Branko Petković, OIB 01412448604, Trg Kralja Tomislava 33, 10410 Velika Gorica</item>
      <item>Drago Kaleb, OIB 18971843362, Matijevići 28, 20341 Kula Norinska</item>
      <item>SURGO, društvo s ograničenom odgovornošću za proizvodnju, trgovinu i usluge, OIB 56094791835, Brozova 20/2, 10000 Zagreb</item>
      <item>Marija Karamarko, OIB 03521709059, Jaruščica 9 B, 10000 Zagreb</item>
      <item>Matej Jambrak, OIB 00914494447, 4. Rakitski Odvojak 5, 10437 Rakitje</item>
      <item>Neven Kapitan, OIB 65543649997, Remetinečka Cesta 11 D, 10000 Zagreb</item>
      <item>Vedran Šimunić, OIB 65069809378, Pukovnika Predraga Matanovića 50, 44250 Petrinja</item>
      <item>Gordan Špehar, OIB 12007838615, Jaruščica 11, 10000 Zagreb</item>
      <item>Doris Lovretić, OIB 63861350646, Grigora Viteza 3, 32100 Vinkovci</item>
      <item>Miroslav Hećimović, OIB 24610441503, Jaruščica 11, 10000 Zagreb</item>
      <item>Ozren Ognjenović, OIB 94754118942, Baradin Prilaz 3, 10000 Zagreb</item>
      <item>Marin Čuljak, OIB 12803773022, Ulica Božidara Magovca 107, 10000 Zagreb</item>
      <item>Maša Brekalo, OIB 39737131562, Iii. Kozari Put 28, 10000 Zagreb</item>
      <item>Anđelko Abramović, OIB 03377597945, Ponikvari 54, 44415 Ponikvari</item>
      <item>Zvonko Filipović, OIB 98196864086, Ul. Petra Zoranića 1, 23250 Pag</item>
      <item>Zdenko Prskalo</item>
      <item>Damir Horvatić</item>
      <item>Dragutin Arbanas, OIB 74403699021, Prvan Selo 1, 53202 Prvan Selo</item>
      <item>Goran Surla, OIB 69603850430, Lanište 1 G, 10000 Zagreb</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tem>Djenana Cepić, OIB 33549277133, Bukovačka Cesta 107 A, 10000 Zagreb</item>
      <item>Biljana Šimleša, OIB 81009044446, Ulica Breza 16, 32100 Vinkovci</item>
      <item>Saša Borić, OIB 97818497586, Jaruščica 9, 10000 Zagreb</item>
      <item>Robert Šimleša, OIB 34641359745, Ulica Breza 16, 32100 Vinkovci</item>
      <item>Kristijan Berišić, OIB 16964566006, Livanjska Ulica 21, 10000 Zagreb</item>
      <item>Danijel Samardžić, OIB 42610578970, Čaplja 37, 35000 Slavonski Brod</item>
      <item>Božidar Cesarec, OIB 01293424507, Kardinala Stepinca 5, 49000 Krapina</item>
      <item>Zoran Lukić, Hribarov prilaz 6, 10000 Zagreb</item>
      <item>LEON GRAD d.o.o. za građenje i usluge, OIB 08755419221, Brezovička cesta 58 A, 10000 Zagreb</item>
      <item>D Fortunić, Matije Slatinskog 4, 10410 Velika Gorica</item>
      <item>Mara Mihaljević, OIB 29787070095, Ulica Podlukovo 22, 21212 Kaštel Sućurac</item>
      <item>Marina Subota, OIB 88868256746, Josipa Kozarca 41, 43290 Grubišno Polje</item>
      <item>Saša Ogrizović, OIB 73260710276, Vrtlarska 4, 47303 Josipdol</item>
      <item>Damir Orešković, OIB 52570367819, Jaruščica 5 A, 10000 Zagreb</item>
      <item>Jurij Redek, Potočna vas 4, 8000 Novo Mesto</item>
      <item>Vedran Slunjski, OIB 35804181312, Vinka Međerala 2 B, 42000 Varaždin</item>
      <item>Anica Brozović, OIB 92574779611, UL. HRVATSKIH BRANITELJA 43 (ranije: JANJA LIPA, JANJA LIPA, 43), 44320 Janja Lipa</item>
      <item>Anita Lučić, OIB 00479013878, Jaruščica 5 A, 10000 Zagreb</item>
      <item>Boris Slunjski, OIB 17398846977, Rudarska Ulica 2, 42242 Radovan</item>
      <item>AL GETO d.o.o. za trgovinu i usluge, OIB 60143416317, Orebićka 4, 10000 Zagreb</item>
      <item>Hrvoje Grajner, OIB 37934965091, Remetinečki Gaj 10 B, 10000 Zagreb</item>
      <item>ROMB d.o.o. za trgovinu, usluge i proizvodnju, OIB 25185821277, Braće Radića 6, 31500 Našice</item>
      <item>Marija Blažević, Jaruščica 5, 10000 Zagreb</item>
      <item>Gordana Lovrić, OIB 66659700677, Savska Cesta 142/1, 10000 Zagreb</item>
      <item>Ivana Piler, OIB 45043743225, Jaruščica 11, 10000 Zagreb</item>
      <item>Janessia Renee Grgurević, OIB 48288784274, Jaruščica 9, 10000 Zagreb</item>
      <item>Neven Caganić, OIB 47623693507, Mičevečka 8, 10410 Mičevec</item>
      <item>Anto Zečić, OIB 83633199566, Radauševa Ulica 4, 10000 Zagreb</item>
      <item>Andjela Gvozden, OIB 70257843070, Pećine 15, 51000 Rijeka</item>
      <item>Glazbena škola Bonar, OIB 64520260081, Maršanići 5, 10000 Zagreb</item>
      <item>ZHAOYANG INTERNATIONAL turistička agencija, d.o.o., OIB 44718905409, Ive Robića 2, 10000 Zagreb</item>
      <item>PQ Solutions d.o.o. za usluge, OIB 28223782700, Zagrebačka cesta 201, 10000 Zagreb</item>
      <item>Antonia Gaurina, OIB 81758369039, Jaruščica 5, 10000 Zagreb</item>
      <item>Neda Matanović, OIB 47793748069, Nova X 55, 22202 Rogoznica</item>
      <item>Zdenka Bartošak, OIB 74167191822, Nehruov Trg 11, 10000 Zagreb</item>
      <item>Anita Barišić, OIB 03420758522, Tibljaška Cesta 1, 51000 Rijeka</item>
      <item>Zdeslav Čerina, OIB 23979030718, Nova Cesta 134, 10000 Zagreb</item>
      <item>Branko Petković, OIB 01412448604, Trg Kralja Tomislava 33, 10410 Velika Gorica</item>
      <item>Drago Kaleb, OIB 18971843362, Matijevići 28, 20341 Kula Norinska</item>
      <item>SURGO, društvo s ograničenom odgovornošću za proizvodnju, trgovinu i usluge, OIB 56094791835, Brozova 20/2, 10000 Zagreb</item>
      <item>Marija Karamarko, OIB 03521709059, Jaruščica 9 B, 10000 Zagreb</item>
      <item>Matej Jambrak, OIB 00914494447, 4. Rakitski Odvojak 5, 10437 Rakitje</item>
      <item>Neven Kapitan, OIB 65543649997, Remetinečka Cesta 11 D, 10000 Zagreb</item>
      <item>Vedran Šimunić, OIB 65069809378, Pukovnika Predraga Matanovića 50, 44250 Petrinja</item>
      <item>Gordan Špehar, OIB 12007838615, Jaruščica 11, 10000 Zagreb</item>
      <item>Doris Lovretić, OIB 63861350646, Grigora Viteza 3, 32100 Vinkovci</item>
      <item>Miroslav Hećimović, OIB 24610441503, Jaruščica 11, 10000 Zagreb</item>
      <item>Ozren Ognjenović, OIB 94754118942, Baradin Prilaz 3, 10000 Zagreb</item>
      <item>Marin Čuljak, OIB 12803773022, Ulica Božidara Magovca 107, 10000 Zagreb</item>
      <item>Maša Brekalo, OIB 39737131562, Iii. Kozari Put 28, 10000 Zagreb</item>
      <item>Anđelko Abramović, OIB 03377597945, Ponikvari 54, 44415 Ponikvari</item>
      <item>Zvonko Filipović, OIB 98196864086, Ul. Petra Zoranića 1, 23250 Pag</item>
      <item>Zdenko Prskalo</item>
      <item>Damir Horvatić</item>
      <item>Dragutin Arbanas, OIB 74403699021, Prvan Selo 1, 53202 Prvan Selo</item>
      <item>Goran Surla, OIB 69603850430, Lanište 1 G, 10000 Zagreb</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tem>Zdravko Božičević</item>
    </izvorni_sadrzaj>
    <derivirana_varijabla naziv="DomainObject.Predmet.OstaliListFormated_1">
      <item>Zvonimir Barun, odvjetnik</item>
      <item>Antun Crlenjak</item>
      <item>Mirjana Zuzija</item>
      <item>OD SAUCHA &amp; ARAS</item>
      <item>Zdravko Božičević</item>
    </derivirana_varijabla>
  </DomainObject.Predmet.OstaliListFormated>
  <DomainObject.Predmet.OstaliListFormatedOIB>
    <izvorni_sadrzaj>
      <item>Zvonimir Barun, odvjetnik</item>
      <item>Antun Crlenjak</item>
      <item>Mirjana Zuzija, OIB 26497768352</item>
      <item>OD SAUCHA &amp; ARAS, OIB 21494913156</item>
      <item>Zdravko Božičević</item>
    </izvorni_sadrzaj>
    <derivirana_varijabla naziv="DomainObject.Predmet.OstaliListFormatedOIB_1">
      <item>Zvonimir Barun, odvjetnik</item>
      <item>Antun Crlenjak</item>
      <item>Mirjana Zuzija, OIB 26497768352</item>
      <item>OD SAUCHA &amp; ARAS, OIB 21494913156</item>
      <item>Zdravko Božičević</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tem>Zdravko Božičević</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item>Zdravko Božičević</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derivirana_varijabla>
  </DomainObject.Predmet.OstaliListFormatedWithAdressOIB>
  <DomainObject.Predmet.OstaliListNazivFormated>
    <izvorni_sadrzaj>
      <item>Zvonimir Barun, odvjetnik</item>
      <item>Antun Crlenjak</item>
      <item>Mirjana Zuzija</item>
      <item>OD SAUCHA &amp; ARAS</item>
      <item>Zdravko Božičević</item>
    </izvorni_sadrzaj>
    <derivirana_varijabla naziv="DomainObject.Predmet.OstaliListNazivFormated_1">
      <item>Zvonimir Barun, odvjetnik</item>
      <item>Antun Crlenjak</item>
      <item>Mirjana Zuzija</item>
      <item>OD SAUCHA &amp; ARAS</item>
      <item>Zdravko Božičević</item>
    </derivirana_varijabla>
  </DomainObject.Predmet.OstaliListNazivFormated>
  <DomainObject.Predmet.OstaliListNazivFormatedOIB>
    <izvorni_sadrzaj>
      <item>Zvonimir Barun, odvjetnik</item>
      <item>Antun Crlenjak</item>
      <item>Mirjana Zuzija, OIB 26497768352</item>
      <item>OD SAUCHA &amp; ARAS, OIB 21494913156</item>
      <item>Zdravko Božičević</item>
    </izvorni_sadrzaj>
    <derivirana_varijabla naziv="DomainObject.Predmet.OstaliListNazivFormatedOIB_1">
      <item>Zvonimir Barun, odvjetnik</item>
      <item>Antun Crlenjak</item>
      <item>Mirjana Zuzija, OIB 26497768352</item>
      <item>OD SAUCHA &amp; ARAS, OIB 21494913156</item>
      <item>Zdravko Božičević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svibnja 2019.</izvorni_sadrzaj>
    <derivirana_varijabla naziv="DomainObject.Datum_1">13. svibnja 2019.</derivirana_varijabla>
  </DomainObject.Datum>
  <DomainObject.PoslovniBrojDokumenta>
    <izvorni_sadrzaj>St-1094/2012-1183</izvorni_sadrzaj>
    <derivirana_varijabla naziv="DomainObject.PoslovniBrojDokumenta_1">St-1094/2012-1183</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tem>Djenana Cepić, OIB 33549277133, Bukovačka Cesta 107 A,10000 Zagreb</item>
      <item>Biljana Šimleša, OIB 81009044446, Ulica Breza 16,32100 Vinkovci</item>
      <item>Saša Borić, OIB 97818497586, Jaruščica 9,10000 Zagreb</item>
      <item>Robert Šimleša, OIB 34641359745, Ulica Breza 16,32100 Vinkovci</item>
      <item>Kristijan Berišić, OIB 16964566006, Livanjska Ulica 21,10000 Zagreb</item>
      <item>Danijel Samardžić, OIB 42610578970, Čaplja 37,35000 Slavonski Brod</item>
      <item>Božidar Cesarec, OIB 01293424507, Kardinala Stepinca 5,49000 Krapina</item>
      <item>Zoran Lukić, Hribarov prilaz 6,10000 Zagreb</item>
      <item>LEON GRAD d.o.o. za građenje i usluge, OIB 08755419221, Brezovička cesta 58 A,10000 Zagreb</item>
      <item>D Fortunić, Matije Slatinskog 4,10410 Velika Gorica</item>
      <item>Mara Mihaljević, OIB 29787070095, Ulica Podlukovo 22,21212 Kaštel Sućurac</item>
      <item>Marina Subota, OIB 88868256746, Josipa Kozarca 41,43290 Grubišno Polje</item>
      <item>Saša Ogrizović, OIB 73260710276, Vrtlarska 4,47303 Josipdol</item>
      <item>Damir Orešković, OIB 52570367819, Jaruščica 5 A,10000 Zagreb</item>
      <item>Jurij Redek, Potočna vas 4,8000 Novo Mesto</item>
      <item>Vedran Slunjski, OIB 35804181312, Vinka Međerala 2 B,42000 Varaždin</item>
      <item>Anica Brozović, OIB 92574779611, UL. HRVATSKIH BRANITELJA 43 (ranije: JANJA LIPA, JANJA LIPA, 43),44320 Janja Lipa</item>
      <item>Anita Lučić, OIB 00479013878, Jaruščica 5 A,10000 Zagreb</item>
      <item>Boris Slunjski, OIB 17398846977, Rudarska Ulica 2,42242 Radovan</item>
      <item>AL GETO d.o.o. za trgovinu i usluge, OIB 60143416317, Orebićka 4,10000 Zagreb</item>
      <item>Hrvoje Grajner, OIB 37934965091, Remetinečki Gaj 10 B,10000 Zagreb</item>
      <item>ROMB d.o.o. za trgovinu, usluge i proizvodnju, OIB 25185821277, Braće Radića 6,31500 Našice</item>
      <item>Marija Blažević, Jaruščica 5,10000 Zagreb</item>
      <item>Gordana Lovrić, OIB 66659700677, Savska Cesta 142/1,10000 Zagreb</item>
      <item>Ivana Piler, OIB 45043743225, Jaruščica 11,10000 Zagreb</item>
      <item>Janessia Renee Grgurević, OIB 48288784274, Jaruščica 9,10000 Zagreb</item>
      <item>Neven Caganić, OIB 47623693507, Mičevečka 8,10410 Mičevec</item>
      <item>Anto Zečić, OIB 83633199566, Radauševa Ulica 4,10000 Zagreb</item>
      <item>Andjela Gvozden, OIB 70257843070, Pećine 15,51000 Rijeka</item>
      <item>Glazbena škola Bonar, OIB 64520260081, Maršanići 5,10000 Zagreb</item>
      <item>ZHAOYANG INTERNATIONAL turistička agencija, d.o.o., OIB 44718905409, Ive Robića 2,10000 Zagreb</item>
      <item>PQ Solutions d.o.o. za usluge, OIB 28223782700, Zagrebačka cesta 201,10000 Zagreb</item>
      <item>Antonia Gaurina, OIB 81758369039, Jaruščica 5,10000 Zagreb</item>
      <item>Neda Matanović, OIB 47793748069, Nova X 55,22202 Rogoznica</item>
      <item>Zdenka Bartošak, OIB 74167191822, Nehruov Trg 11,10000 Zagreb</item>
      <item>Anita Barišić, OIB 03420758522, Tibljaška Cesta 1,51000 Rijeka</item>
      <item>Zdeslav Čerina, OIB 23979030718, Nova Cesta 134,10000 Zagreb</item>
      <item>Branko Petković, OIB 01412448604, Trg Kralja Tomislava 33,10410 Velika Gorica</item>
      <item>Drago Kaleb, OIB 18971843362, Matijevići 28,20341 Kula Norinska</item>
      <item>SURGO, društvo s ograničenom odgovornošću za proizvodnju, trgovinu i usluge, OIB 56094791835, Brozova 20/2,10000 Zagreb</item>
      <item>Marija Karamarko, OIB 03521709059, Jaruščica 9 B,10000 Zagreb</item>
      <item>Matej Jambrak, OIB 00914494447, 4. Rakitski Odvojak 5,10437 Rakitje</item>
      <item>Neven Kapitan, OIB 65543649997, Remetinečka Cesta 11 D,10000 Zagreb</item>
      <item>Vedran Šimunić, OIB 65069809378, Pukovnika Predraga Matanovića 50,44250 Petrinja</item>
      <item>Gordan Špehar, OIB 12007838615, Jaruščica 11,10000 Zagreb</item>
      <item>Doris Lovretić, OIB 63861350646, Grigora Viteza 3,32100 Vinkovci</item>
      <item>Miroslav Hećimović, OIB 24610441503, Jaruščica 11,10000 Zagreb</item>
      <item>Ozren Ognjenović, OIB 94754118942, Baradin Prilaz 3,10000 Zagreb</item>
      <item>Marin Čuljak, OIB 12803773022, Ulica Božidara Magovca 107,10000 Zagreb</item>
      <item>Maša Brekalo, OIB 39737131562, Iii. Kozari Put 28,10000 Zagreb</item>
      <item>Anđelko Abramović, OIB 03377597945, Ponikvari 54,44415 Ponikvari</item>
      <item>Zvonko Filipović, OIB 98196864086, Ul. Petra Zoranića 1,23250 Pag</item>
      <item>Zdenko Prskalo</item>
      <item>Damir Horvatić</item>
      <item>Dragutin Arbanas, OIB 74403699021, Prvan Selo 1,53202 Prvan Selo</item>
      <item>Goran Surla, OIB 69603850430, Lanište 1 G,10000 Zagreb</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tem>Djenana Cepić, OIB 33549277133, Bukovačka Cesta 107 A,10000 Zagreb</item>
      <item>Biljana Šimleša, OIB 81009044446, Ulica Breza 16,32100 Vinkovci</item>
      <item>Saša Borić, OIB 97818497586, Jaruščica 9,10000 Zagreb</item>
      <item>Robert Šimleša, OIB 34641359745, Ulica Breza 16,32100 Vinkovci</item>
      <item>Kristijan Berišić, OIB 16964566006, Livanjska Ulica 21,10000 Zagreb</item>
      <item>Danijel Samardžić, OIB 42610578970, Čaplja 37,35000 Slavonski Brod</item>
      <item>Božidar Cesarec, OIB 01293424507, Kardinala Stepinca 5,49000 Krapina</item>
      <item>Zoran Lukić, Hribarov prilaz 6,10000 Zagreb</item>
      <item>LEON GRAD d.o.o. za građenje i usluge, OIB 08755419221, Brezovička cesta 58 A,10000 Zagreb</item>
      <item>D Fortunić, Matije Slatinskog 4,10410 Velika Gorica</item>
      <item>Mara Mihaljević, OIB 29787070095, Ulica Podlukovo 22,21212 Kaštel Sućurac</item>
      <item>Marina Subota, OIB 88868256746, Josipa Kozarca 41,43290 Grubišno Polje</item>
      <item>Saša Ogrizović, OIB 73260710276, Vrtlarska 4,47303 Josipdol</item>
      <item>Damir Orešković, OIB 52570367819, Jaruščica 5 A,10000 Zagreb</item>
      <item>Jurij Redek, Potočna vas 4,8000 Novo Mesto</item>
      <item>Vedran Slunjski, OIB 35804181312, Vinka Međerala 2 B,42000 Varaždin</item>
      <item>Anica Brozović, OIB 92574779611, UL. HRVATSKIH BRANITELJA 43 (ranije: JANJA LIPA, JANJA LIPA, 43),44320 Janja Lipa</item>
      <item>Anita Lučić, OIB 00479013878, Jaruščica 5 A,10000 Zagreb</item>
      <item>Boris Slunjski, OIB 17398846977, Rudarska Ulica 2,42242 Radovan</item>
      <item>AL GETO d.o.o. za trgovinu i usluge, OIB 60143416317, Orebićka 4,10000 Zagreb</item>
      <item>Hrvoje Grajner, OIB 37934965091, Remetinečki Gaj 10 B,10000 Zagreb</item>
      <item>ROMB d.o.o. za trgovinu, usluge i proizvodnju, OIB 25185821277, Braće Radića 6,31500 Našice</item>
      <item>Marija Blažević, Jaruščica 5,10000 Zagreb</item>
      <item>Gordana Lovrić, OIB 66659700677, Savska Cesta 142/1,10000 Zagreb</item>
      <item>Ivana Piler, OIB 45043743225, Jaruščica 11,10000 Zagreb</item>
      <item>Janessia Renee Grgurević, OIB 48288784274, Jaruščica 9,10000 Zagreb</item>
      <item>Neven Caganić, OIB 47623693507, Mičevečka 8,10410 Mičevec</item>
      <item>Anto Zečić, OIB 83633199566, Radauševa Ulica 4,10000 Zagreb</item>
      <item>Andjela Gvozden, OIB 70257843070, Pećine 15,51000 Rijeka</item>
      <item>Glazbena škola Bonar, OIB 64520260081, Maršanići 5,10000 Zagreb</item>
      <item>ZHAOYANG INTERNATIONAL turistička agencija, d.o.o., OIB 44718905409, Ive Robića 2,10000 Zagreb</item>
      <item>PQ Solutions d.o.o. za usluge, OIB 28223782700, Zagrebačka cesta 201,10000 Zagreb</item>
      <item>Antonia Gaurina, OIB 81758369039, Jaruščica 5,10000 Zagreb</item>
      <item>Neda Matanović, OIB 47793748069, Nova X 55,22202 Rogoznica</item>
      <item>Zdenka Bartošak, OIB 74167191822, Nehruov Trg 11,10000 Zagreb</item>
      <item>Anita Barišić, OIB 03420758522, Tibljaška Cesta 1,51000 Rijeka</item>
      <item>Zdeslav Čerina, OIB 23979030718, Nova Cesta 134,10000 Zagreb</item>
      <item>Branko Petković, OIB 01412448604, Trg Kralja Tomislava 33,10410 Velika Gorica</item>
      <item>Drago Kaleb, OIB 18971843362, Matijevići 28,20341 Kula Norinska</item>
      <item>SURGO, društvo s ograničenom odgovornošću za proizvodnju, trgovinu i usluge, OIB 56094791835, Brozova 20/2,10000 Zagreb</item>
      <item>Marija Karamarko, OIB 03521709059, Jaruščica 9 B,10000 Zagreb</item>
      <item>Matej Jambrak, OIB 00914494447, 4. Rakitski Odvojak 5,10437 Rakitje</item>
      <item>Neven Kapitan, OIB 65543649997, Remetinečka Cesta 11 D,10000 Zagreb</item>
      <item>Vedran Šimunić, OIB 65069809378, Pukovnika Predraga Matanovića 50,44250 Petrinja</item>
      <item>Gordan Špehar, OIB 12007838615, Jaruščica 11,10000 Zagreb</item>
      <item>Doris Lovretić, OIB 63861350646, Grigora Viteza 3,32100 Vinkovci</item>
      <item>Miroslav Hećimović, OIB 24610441503, Jaruščica 11,10000 Zagreb</item>
      <item>Ozren Ognjenović, OIB 94754118942, Baradin Prilaz 3,10000 Zagreb</item>
      <item>Marin Čuljak, OIB 12803773022, Ulica Božidara Magovca 107,10000 Zagreb</item>
      <item>Maša Brekalo, OIB 39737131562, Iii. Kozari Put 28,10000 Zagreb</item>
      <item>Anđelko Abramović, OIB 03377597945, Ponikvari 54,44415 Ponikvari</item>
      <item>Zvonko Filipović, OIB 98196864086, Ul. Petra Zoranića 1,23250 Pag</item>
      <item>Zdenko Prskalo</item>
      <item>Damir Horvatić</item>
      <item>Dragutin Arbanas, OIB 74403699021, Prvan Selo 1,53202 Prvan Selo</item>
      <item>Goran Surla, OIB 69603850430, Lanište 1 G,10000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tem>, OIB 33549277133</item>
      <item>, OIB 81009044446</item>
      <item>, OIB 97818497586</item>
      <item>, OIB 34641359745</item>
      <item>, OIB 16964566006</item>
      <item>, OIB 42610578970</item>
      <item>, OIB 01293424507</item>
      <item>, OIB null</item>
      <item>, OIB 08755419221</item>
      <item>, OIB null</item>
      <item>, OIB 29787070095</item>
      <item>, OIB 88868256746</item>
      <item>, OIB 73260710276</item>
      <item>, OIB 52570367819</item>
      <item>, OIB null</item>
      <item>, OIB 35804181312</item>
      <item>, OIB 92574779611</item>
      <item>, OIB 00479013878</item>
      <item>, OIB 17398846977</item>
      <item>, OIB 60143416317</item>
      <item>, OIB 37934965091</item>
      <item>, OIB 25185821277</item>
      <item>, OIB null</item>
      <item>, OIB 66659700677</item>
      <item>, OIB 45043743225</item>
      <item>, OIB 48288784274</item>
      <item>, OIB 47623693507</item>
      <item>, OIB 83633199566</item>
      <item>, OIB 70257843070</item>
      <item>, OIB 64520260081</item>
      <item>, OIB 44718905409</item>
      <item>, OIB 28223782700</item>
      <item>, OIB 81758369039</item>
      <item>, OIB 47793748069</item>
      <item>, OIB 74167191822</item>
      <item>, OIB 03420758522</item>
      <item>, OIB 23979030718</item>
      <item>, OIB 01412448604</item>
      <item>, OIB 18971843362</item>
      <item>, OIB 56094791835</item>
      <item>, OIB 03521709059</item>
      <item>, OIB 00914494447</item>
      <item>, OIB 65543649997</item>
      <item>, OIB 65069809378</item>
      <item>, OIB 12007838615</item>
      <item>, OIB 63861350646</item>
      <item>, OIB 24610441503</item>
      <item>, OIB 94754118942</item>
      <item>, OIB 12803773022</item>
      <item>, OIB 39737131562</item>
      <item>, OIB 03377597945</item>
      <item>, OIB 98196864086</item>
      <item>, OIB null</item>
      <item>, OIB null</item>
      <item>, OIB 74403699021</item>
      <item>, OIB 69603850430</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tem>, OIB 33549277133</item>
      <item>, OIB 81009044446</item>
      <item>, OIB 97818497586</item>
      <item>, OIB 34641359745</item>
      <item>, OIB 16964566006</item>
      <item>, OIB 42610578970</item>
      <item>, OIB 01293424507</item>
      <item>, OIB null</item>
      <item>, OIB 08755419221</item>
      <item>, OIB null</item>
      <item>, OIB 29787070095</item>
      <item>, OIB 88868256746</item>
      <item>, OIB 73260710276</item>
      <item>, OIB 52570367819</item>
      <item>, OIB null</item>
      <item>, OIB 35804181312</item>
      <item>, OIB 92574779611</item>
      <item>, OIB 00479013878</item>
      <item>, OIB 17398846977</item>
      <item>, OIB 60143416317</item>
      <item>, OIB 37934965091</item>
      <item>, OIB 25185821277</item>
      <item>, OIB null</item>
      <item>, OIB 66659700677</item>
      <item>, OIB 45043743225</item>
      <item>, OIB 48288784274</item>
      <item>, OIB 47623693507</item>
      <item>, OIB 83633199566</item>
      <item>, OIB 70257843070</item>
      <item>, OIB 64520260081</item>
      <item>, OIB 44718905409</item>
      <item>, OIB 28223782700</item>
      <item>, OIB 81758369039</item>
      <item>, OIB 47793748069</item>
      <item>, OIB 74167191822</item>
      <item>, OIB 03420758522</item>
      <item>, OIB 23979030718</item>
      <item>, OIB 01412448604</item>
      <item>, OIB 18971843362</item>
      <item>, OIB 56094791835</item>
      <item>, OIB 03521709059</item>
      <item>, OIB 00914494447</item>
      <item>, OIB 65543649997</item>
      <item>, OIB 65069809378</item>
      <item>, OIB 12007838615</item>
      <item>, OIB 63861350646</item>
      <item>, OIB 24610441503</item>
      <item>, OIB 94754118942</item>
      <item>, OIB 12803773022</item>
      <item>, OIB 39737131562</item>
      <item>, OIB 03377597945</item>
      <item>, OIB 98196864086</item>
      <item>, OIB null</item>
      <item>, OIB null</item>
      <item>, OIB 74403699021</item>
      <item>, OIB 69603850430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8. siječnja 2019.</izvorni_sadrzaj>
    <derivirana_varijabla naziv="DomainObject.Predmet.DatumZadnjeOdrzaneSudskeRadnje_1">8. siječnja 2019.</derivirana_varijabla>
  </DomainObject.Predmet.DatumZadnjeOdrzaneSudskeRadnje>
  <DomainObject.PredzadnjaOdlukaIzPredmeta.DatumDonosenjaOdluke>
    <izvorni_sadrzaj>13. svibnja 2019.</izvorni_sadrzaj>
    <derivirana_varijabla naziv="DomainObject.PredzadnjaOdlukaIzPredmeta.DatumDonosenjaOdluke_1">13. svibnja 2019.</derivirana_varijabla>
  </DomainObject.PredzadnjaOdlukaIzPredmeta.DatumDonosenjaOdluke>
  <DomainObject.PredzadnjaOdlukaIzPredmeta.Oznaka>
    <izvorni_sadrzaj>St-1094/2012-1182</izvorni_sadrzaj>
    <derivirana_varijabla naziv="DomainObject.PredzadnjaOdlukaIzPredmeta.Oznaka_1">St-1094/2012-1182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363</properties:Words>
  <properties:Characters>1983</properties:Characters>
  <properties:Lines>47</properties:Lines>
  <properties:Paragraphs>20</properties:Paragraphs>
  <properties:TotalTime>41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2019-05-13T09:32:00Z</dcterms:created>
  <dc:creator>Bernardica Novak</dc:creator>
  <cp:lastModifiedBy>Tatjana Slaviček</cp:lastModifiedBy>
  <cp:lastPrinted>2019-05-13T11:51:00Z</cp:lastPrinted>
  <dcterms:modified xmlns:xsi="http://www.w3.org/2001/XMLSchema-instance" xsi:type="dcterms:W3CDTF">2019-05-13T11:51:00Z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1</vt:i4>
  </prop:property>
  <prop:property name="Naslov" pid="4" fmtid="{D5CDD505-2E9C-101B-9397-08002B2CF9AE}">
    <vt:lpwstr>St-1094/2012-1183 / Odluka - Rješenje (Rj_troškovi_razlučni_St-_1094-12.docx)</vt:lpwstr>
  </prop:property>
  <prop:property name="CC_coloring" pid="5" fmtid="{D5CDD505-2E9C-101B-9397-08002B2CF9AE}">
    <vt:bool>false</vt:bool>
  </prop:property>
</prop:Properties>
</file>