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5d8a" w14:paraId="66b5d8a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155BAA">
        <w:rPr>
          <w:b/>
        </w:rPr>
        <w:t>2</w:t>
      </w:r>
      <w:r w:rsidR="00A3143E">
        <w:rPr>
          <w:b/>
        </w:rPr>
        <w:t>349/2</w:t>
      </w:r>
      <w:r w:rsidRPr="001564E5">
        <w:rPr>
          <w:b/>
        </w:rPr>
        <w:t>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BF4E9B" w:rsidR="00BD26B0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A3143E">
        <w:t xml:space="preserve"> </w:t>
      </w:r>
      <w:r w:rsidR="00A3143E" w:rsidRPr="00A3143E">
        <w:t xml:space="preserve">MANDRAĆ, </w:t>
      </w:r>
      <w:proofErr w:type="spellStart"/>
      <w:r w:rsidR="00A3143E" w:rsidRPr="00A3143E">
        <w:t>d.o.o</w:t>
      </w:r>
      <w:proofErr w:type="spellEnd"/>
      <w:r w:rsidR="00A3143E" w:rsidRPr="00A3143E">
        <w:t xml:space="preserve">. </w:t>
      </w:r>
      <w:proofErr w:type="spellStart"/>
      <w:r w:rsidR="00A3143E" w:rsidRPr="00A3143E">
        <w:t>za</w:t>
      </w:r>
      <w:proofErr w:type="spellEnd"/>
      <w:r w:rsidR="00A3143E" w:rsidRPr="00A3143E">
        <w:t xml:space="preserve"> </w:t>
      </w:r>
      <w:proofErr w:type="spellStart"/>
      <w:r w:rsidR="00A3143E" w:rsidRPr="00A3143E">
        <w:t>poljoprivredu</w:t>
      </w:r>
      <w:proofErr w:type="spellEnd"/>
      <w:r w:rsidR="00A3143E" w:rsidRPr="00A3143E">
        <w:t xml:space="preserve"> </w:t>
      </w:r>
      <w:proofErr w:type="spellStart"/>
      <w:r w:rsidR="00A3143E" w:rsidRPr="00A3143E">
        <w:t>i</w:t>
      </w:r>
      <w:proofErr w:type="spellEnd"/>
      <w:r w:rsidR="00A3143E" w:rsidRPr="00A3143E">
        <w:t xml:space="preserve"> </w:t>
      </w:r>
      <w:proofErr w:type="spellStart"/>
      <w:r w:rsidR="00A3143E" w:rsidRPr="00A3143E">
        <w:t>usluge</w:t>
      </w:r>
      <w:proofErr w:type="spellEnd"/>
      <w:r w:rsidR="00BF4E9B">
        <w:t xml:space="preserve">, </w:t>
      </w:r>
      <w:r w:rsidR="00A3143E">
        <w:t>OIB:</w:t>
      </w:r>
      <w:r w:rsidR="002301A5">
        <w:t xml:space="preserve"> </w:t>
      </w:r>
      <w:r w:rsidR="00A95104" w:rsidRPr="00A95104">
        <w:t>37456443457</w:t>
      </w:r>
      <w:r w:rsidR="00A95104">
        <w:t xml:space="preserve">, </w:t>
      </w:r>
      <w:proofErr w:type="spellStart"/>
      <w:r w:rsidR="00A95104">
        <w:t>Vrbanj</w:t>
      </w:r>
      <w:proofErr w:type="spellEnd"/>
      <w:r w:rsidR="00A95104">
        <w:t xml:space="preserve">, </w:t>
      </w:r>
      <w:proofErr w:type="spellStart"/>
      <w:r w:rsidR="00FC06AF">
        <w:t>dana</w:t>
      </w:r>
      <w:proofErr w:type="spellEnd"/>
      <w:r w:rsidR="00FC06AF">
        <w:t xml:space="preserve"> </w:t>
      </w:r>
      <w:r w:rsidR="00155BAA">
        <w:t>6.lipnja</w:t>
      </w:r>
      <w:r>
        <w:t xml:space="preserve"> </w:t>
      </w:r>
      <w:r w:rsidR="00FC06AF">
        <w:t xml:space="preserve"> 2016.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A3143E" w:rsidP="00BF4E9B" w:rsidR="00A3143E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155BAA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r w:rsidR="00A95104" w:rsidRPr="00A3143E">
        <w:t xml:space="preserve">MANDRAĆ, </w:t>
      </w:r>
      <w:proofErr w:type="spellStart"/>
      <w:r w:rsidR="00A95104" w:rsidRPr="00A3143E">
        <w:t>d.o.o</w:t>
      </w:r>
      <w:proofErr w:type="spellEnd"/>
      <w:r w:rsidR="00A95104" w:rsidRPr="00A3143E">
        <w:t xml:space="preserve">. </w:t>
      </w:r>
      <w:proofErr w:type="spellStart"/>
      <w:r w:rsidR="00A95104" w:rsidRPr="00A3143E">
        <w:t>za</w:t>
      </w:r>
      <w:proofErr w:type="spellEnd"/>
      <w:r w:rsidR="00A95104" w:rsidRPr="00A3143E">
        <w:t xml:space="preserve"> </w:t>
      </w:r>
      <w:proofErr w:type="spellStart"/>
      <w:r w:rsidR="00A95104" w:rsidRPr="00A3143E">
        <w:t>poljoprivredu</w:t>
      </w:r>
      <w:proofErr w:type="spellEnd"/>
      <w:r w:rsidR="00A95104" w:rsidRPr="00A3143E">
        <w:t xml:space="preserve"> </w:t>
      </w:r>
      <w:proofErr w:type="spellStart"/>
      <w:r w:rsidR="00A95104" w:rsidRPr="00A3143E">
        <w:t>i</w:t>
      </w:r>
      <w:proofErr w:type="spellEnd"/>
      <w:r w:rsidR="00A95104" w:rsidRPr="00A3143E">
        <w:t xml:space="preserve"> </w:t>
      </w:r>
      <w:proofErr w:type="spellStart"/>
      <w:r w:rsidR="00A95104" w:rsidRPr="00A3143E">
        <w:t>usluge</w:t>
      </w:r>
      <w:proofErr w:type="spellEnd"/>
      <w:r w:rsidR="00A95104">
        <w:t xml:space="preserve">, OIB: </w:t>
      </w:r>
      <w:r w:rsidR="00A95104" w:rsidRPr="00A95104">
        <w:t>37456443457</w:t>
      </w:r>
      <w:r w:rsidR="00A95104">
        <w:t xml:space="preserve">, </w:t>
      </w:r>
      <w:proofErr w:type="spellStart"/>
      <w:r w:rsidR="00A95104">
        <w:t>Vrbanj</w:t>
      </w:r>
      <w:proofErr w:type="spellEnd"/>
      <w:r w:rsidR="00A95104">
        <w:t>.</w:t>
      </w:r>
    </w:p>
    <w:p w:rsidRDefault="00A95104" w:rsidP="00E62755" w:rsidR="00A95104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A95104" w:rsidR="00FC06AF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A95104">
        <w:t>26</w:t>
      </w:r>
      <w:r w:rsidR="00E62755">
        <w:t>.</w:t>
      </w:r>
      <w:r w:rsidR="002301A5">
        <w:t>studenoga</w:t>
      </w:r>
      <w:r w:rsidR="00E62755">
        <w:t xml:space="preserve">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BF4E9B" w:rsidRPr="00BF4E9B">
        <w:t xml:space="preserve"> </w:t>
      </w:r>
      <w:r w:rsidR="00A95104" w:rsidRPr="00A3143E">
        <w:t xml:space="preserve">MANDRAĆ, </w:t>
      </w:r>
      <w:proofErr w:type="spellStart"/>
      <w:r w:rsidR="00A95104" w:rsidRPr="00A3143E">
        <w:t>d.o.o</w:t>
      </w:r>
      <w:proofErr w:type="spellEnd"/>
      <w:r w:rsidR="00A95104" w:rsidRPr="00A3143E">
        <w:t xml:space="preserve">. </w:t>
      </w:r>
      <w:proofErr w:type="spellStart"/>
      <w:r w:rsidR="00A95104" w:rsidRPr="00A3143E">
        <w:t>za</w:t>
      </w:r>
      <w:proofErr w:type="spellEnd"/>
      <w:r w:rsidR="00A95104" w:rsidRPr="00A3143E">
        <w:t xml:space="preserve"> </w:t>
      </w:r>
      <w:proofErr w:type="spellStart"/>
      <w:r w:rsidR="00A95104" w:rsidRPr="00A3143E">
        <w:t>poljoprivredu</w:t>
      </w:r>
      <w:proofErr w:type="spellEnd"/>
      <w:r w:rsidR="00A95104" w:rsidRPr="00A3143E">
        <w:t xml:space="preserve"> </w:t>
      </w:r>
      <w:proofErr w:type="spellStart"/>
      <w:r w:rsidR="00A95104" w:rsidRPr="00A3143E">
        <w:t>i</w:t>
      </w:r>
      <w:proofErr w:type="spellEnd"/>
      <w:r w:rsidR="00A95104" w:rsidRPr="00A3143E">
        <w:t xml:space="preserve"> </w:t>
      </w:r>
      <w:proofErr w:type="spellStart"/>
      <w:r w:rsidR="00A95104" w:rsidRPr="00A3143E">
        <w:t>usluge</w:t>
      </w:r>
      <w:proofErr w:type="spellEnd"/>
      <w:r w:rsidR="00A95104">
        <w:t xml:space="preserve">, OIB: </w:t>
      </w:r>
      <w:r w:rsidR="00A95104" w:rsidRPr="00A95104">
        <w:t>37456443457</w:t>
      </w:r>
      <w:r w:rsidR="00A95104">
        <w:t xml:space="preserve">, </w:t>
      </w:r>
      <w:proofErr w:type="spellStart"/>
      <w:r w:rsidR="00A95104">
        <w:t>Vrbanj</w:t>
      </w:r>
      <w:proofErr w:type="spellEnd"/>
      <w:r w:rsidR="00A95104">
        <w:t>.</w:t>
      </w:r>
    </w:p>
    <w:p w:rsidRDefault="00A95104" w:rsidP="00A95104" w:rsidR="00A95104">
      <w:pPr>
        <w:pStyle w:val="Bezproreda"/>
        <w:ind w:firstLine="708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5BAA">
        <w:t>95</w:t>
      </w:r>
      <w:r w:rsidR="00A95104">
        <w:t>23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BD26B0">
        <w:t>1</w:t>
      </w:r>
      <w:r w:rsidR="00BF4E9B">
        <w:t>7</w:t>
      </w:r>
      <w:r w:rsidR="00E62755">
        <w:t>.</w:t>
      </w:r>
      <w:r w:rsidR="00BD26B0">
        <w:t>0</w:t>
      </w:r>
      <w:r w:rsidR="00BF4E9B">
        <w:t>2</w:t>
      </w:r>
      <w:r w:rsidR="00E62755">
        <w:t>.201</w:t>
      </w:r>
      <w:r w:rsidR="00155BAA">
        <w:t>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A3143E" w:rsidP="004919F2" w:rsidR="00A3143E">
      <w:pPr>
        <w:pStyle w:val="Bezproreda"/>
      </w:pPr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155BAA">
        <w:rPr>
          <w:b/>
        </w:rPr>
        <w:t>2</w:t>
      </w:r>
      <w:r w:rsidR="00A3143E">
        <w:rPr>
          <w:b/>
        </w:rPr>
        <w:t>349</w:t>
      </w:r>
      <w:r w:rsidR="00E62755" w:rsidRPr="00E62755">
        <w:rPr>
          <w:b/>
        </w:rPr>
        <w:t>/</w:t>
      </w:r>
      <w:r w:rsidRPr="00E62755">
        <w:rPr>
          <w:b/>
        </w:rPr>
        <w:t>2015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Tt-15/95</w:t>
      </w:r>
      <w:r w:rsidR="00A95104">
        <w:t>23</w:t>
      </w:r>
      <w:r w:rsidR="00155BAA">
        <w:t xml:space="preserve">-1 </w:t>
      </w:r>
      <w:proofErr w:type="spellStart"/>
      <w:proofErr w:type="gramStart"/>
      <w:r w:rsidR="00155BAA">
        <w:t>od</w:t>
      </w:r>
      <w:proofErr w:type="spellEnd"/>
      <w:proofErr w:type="gramEnd"/>
      <w:r w:rsidR="00155BAA">
        <w:t xml:space="preserve"> 1</w:t>
      </w:r>
      <w:r w:rsidR="00BF4E9B">
        <w:t>7</w:t>
      </w:r>
      <w:r w:rsidR="00155BAA">
        <w:t>.0</w:t>
      </w:r>
      <w:r w:rsidR="00BF4E9B">
        <w:t>2</w:t>
      </w:r>
      <w:r w:rsidR="00155BAA">
        <w:t>.2016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155BAA">
        <w:t xml:space="preserve">6.lipnja </w:t>
      </w:r>
      <w:r w:rsidR="00E62755">
        <w:t xml:space="preserve"> </w:t>
      </w:r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C86B08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A458D"/>
    <w:rsid w:val="003A4819"/>
    <w:rsid w:val="00454D6B"/>
    <w:rsid w:val="004919F2"/>
    <w:rsid w:val="00543C6E"/>
    <w:rsid w:val="0055047E"/>
    <w:rsid w:val="005F20F8"/>
    <w:rsid w:val="00A3143E"/>
    <w:rsid w:val="00A95104"/>
    <w:rsid w:val="00AB6E49"/>
    <w:rsid w:val="00AC09D9"/>
    <w:rsid w:val="00B01348"/>
    <w:rsid w:val="00B874FD"/>
    <w:rsid w:val="00BD26B0"/>
    <w:rsid w:val="00BF4E9B"/>
    <w:rsid w:val="00C566B4"/>
    <w:rsid w:val="00C86B08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86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C86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St-2349/2015</izvorni_sadrzaj>
    <derivirana_varijabla naziv="DomainObject.Predmet.OznakaBroj_1">St-2349/2015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MANDRAĆ, d.o.o. za poljoprivredu i usluge</izvorni_sadrzaj>
    <derivirana_varijabla naziv="DomainObject.Predmet.ProtustrankaFormated_1">  MANDRAĆ, d.o.o. za poljoprivredu i usluge</derivirana_varijabla>
  </DomainObject.Predmet.ProtustrankaFormated>
  <DomainObject.Predmet.ProtustrankaFormatedOIB>
    <izvorni_sadrzaj>  MANDRAĆ, d.o.o. za poljoprivredu i usluge, OIB 37456443457</izvorni_sadrzaj>
    <derivirana_varijabla naziv="DomainObject.Predmet.ProtustrankaFormatedOIB_1">  MANDRAĆ, d.o.o. za poljoprivredu i usluge, OIB 37456443457</derivirana_varijabla>
  </DomainObject.Predmet.ProtustrankaFormatedOIB>
  <DomainObject.Predmet.ProtustrankaFormatedWithAdress>
    <izvorni_sadrzaj> MANDRAĆ, d.o.o. za poljoprivredu i usluge, 21460 Vrbanj</izvorni_sadrzaj>
    <derivirana_varijabla naziv="DomainObject.Predmet.ProtustrankaFormatedWithAdress_1"> MANDRAĆ, d.o.o. za poljoprivredu i usluge, 21460 Vrbanj</derivirana_varijabla>
  </DomainObject.Predmet.ProtustrankaFormatedWithAdress>
  <DomainObject.Predmet.ProtustrankaFormatedWithAdressOIB>
    <izvorni_sadrzaj> MANDRAĆ, d.o.o. za poljoprivredu i usluge, OIB 37456443457, 21460 Vrbanj</izvorni_sadrzaj>
    <derivirana_varijabla naziv="DomainObject.Predmet.ProtustrankaFormatedWithAdressOIB_1"> MANDRAĆ, d.o.o. za poljoprivredu i usluge, OIB 37456443457, 21460 Vrbanj</derivirana_varijabla>
  </DomainObject.Predmet.ProtustrankaFormatedWithAdressOIB>
  <DomainObject.Predmet.ProtustrankaWithAdress>
    <izvorni_sadrzaj>MANDRAĆ, d.o.o. za poljoprivredu i usluge 21460 Vrbanj</izvorni_sadrzaj>
    <derivirana_varijabla naziv="DomainObject.Predmet.ProtustrankaWithAdress_1">MANDRAĆ, d.o.o. za poljoprivredu i usluge 21460 Vrbanj</derivirana_varijabla>
  </DomainObject.Predmet.ProtustrankaWithAdress>
  <DomainObject.Predmet.ProtustrankaWithAdressOIB>
    <izvorni_sadrzaj>MANDRAĆ, d.o.o. za poljoprivredu i usluge, OIB 37456443457, 21460 Vrbanj</izvorni_sadrzaj>
    <derivirana_varijabla naziv="DomainObject.Predmet.ProtustrankaWithAdressOIB_1">MANDRAĆ, d.o.o. za poljoprivredu i usluge, OIB 37456443457, 21460 Vrbanj</derivirana_varijabla>
  </DomainObject.Predmet.ProtustrankaWithAdressOIB>
  <DomainObject.Predmet.ProtustrankaNazivFormated>
    <izvorni_sadrzaj>MANDRAĆ, d.o.o. za poljoprivredu i usluge</izvorni_sadrzaj>
    <derivirana_varijabla naziv="DomainObject.Predmet.ProtustrankaNazivFormated_1">MANDRAĆ, d.o.o. za poljoprivredu i usluge</derivirana_varijabla>
  </DomainObject.Predmet.ProtustrankaNazivFormated>
  <DomainObject.Predmet.ProtustrankaNazivFormatedOIB>
    <izvorni_sadrzaj>MANDRAĆ, d.o.o. za poljoprivredu i usluge, OIB 37456443457</izvorni_sadrzaj>
    <derivirana_varijabla naziv="DomainObject.Predmet.ProtustrankaNazivFormatedOIB_1">MANDRAĆ, d.o.o. za poljoprivredu i usluge, OIB 37456443457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9142.97</izvorni_sadrzaj>
    <derivirana_varijabla naziv="DomainObject.Predmet.TrenutnaVrijednost_1">9142.97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MANDRAĆ, d.o.o. za poljoprivredu i usluge</item>
    </izvorni_sadrzaj>
    <derivirana_varijabla naziv="DomainObject.Predmet.ProtuStrankaListFormated_1">
      <item>MANDRAĆ, d.o.o. za poljoprivredu i usluge</item>
    </derivirana_varijabla>
  </DomainObject.Predmet.ProtuStrankaListFormated>
  <DomainObject.Predmet.ProtuStrankaListFormatedOIB>
    <izvorni_sadrzaj>
      <item>MANDRAĆ, d.o.o. za poljoprivredu i usluge, OIB 37456443457</item>
    </izvorni_sadrzaj>
    <derivirana_varijabla naziv="DomainObject.Predmet.ProtuStrankaListFormatedOIB_1">
      <item>MANDRAĆ, d.o.o. za poljoprivredu i usluge, OIB 37456443457</item>
    </derivirana_varijabla>
  </DomainObject.Predmet.ProtuStrankaListFormatedOIB>
  <DomainObject.Predmet.ProtuStrankaListFormatedWithAdress>
    <izvorni_sadrzaj>
      <item>MANDRAĆ, d.o.o. za poljoprivredu i usluge, 21460 Vrbanj</item>
    </izvorni_sadrzaj>
    <derivirana_varijabla naziv="DomainObject.Predmet.ProtuStrankaListFormatedWithAdress_1">
      <item>MANDRAĆ, d.o.o. za poljoprivredu i usluge, 21460 Vrbanj</item>
    </derivirana_varijabla>
  </DomainObject.Predmet.ProtuStrankaListFormatedWithAdress>
  <DomainObject.Predmet.ProtuStrankaListFormatedWithAdressOIB>
    <izvorni_sadrzaj>
      <item>MANDRAĆ, d.o.o. za poljoprivredu i usluge, OIB 37456443457, 21460 Vrbanj</item>
    </izvorni_sadrzaj>
    <derivirana_varijabla naziv="DomainObject.Predmet.ProtuStrankaListFormatedWithAdressOIB_1">
      <item>MANDRAĆ, d.o.o. za poljoprivredu i usluge, OIB 37456443457, 21460 Vrbanj</item>
    </derivirana_varijabla>
  </DomainObject.Predmet.ProtuStrankaListFormatedWithAdressOIB>
  <DomainObject.Predmet.ProtuStrankaListNazivFormated>
    <izvorni_sadrzaj>
      <item>MANDRAĆ, d.o.o. za poljoprivredu i usluge</item>
    </izvorni_sadrzaj>
    <derivirana_varijabla naziv="DomainObject.Predmet.ProtuStrankaListNazivFormated_1">
      <item>MANDRAĆ, d.o.o. za poljoprivredu i usluge</item>
    </derivirana_varijabla>
  </DomainObject.Predmet.ProtuStrankaListNazivFormated>
  <DomainObject.Predmet.ProtuStrankaListNazivFormatedOIB>
    <izvorni_sadrzaj>
      <item>MANDRAĆ, d.o.o. za poljoprivredu i usluge, OIB 37456443457</item>
    </izvorni_sadrzaj>
    <derivirana_varijabla naziv="DomainObject.Predmet.ProtuStrankaListNazivFormatedOIB_1">
      <item>MANDRAĆ, d.o.o. za poljoprivredu i usluge, OIB 37456443457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MANDRAĆ, d.o.o. za poljoprivredu i usluge</izvorni_sadrzaj>
    <derivirana_varijabla naziv="DomainObject.Predmet.ProtustrankaIDrugi_1">MANDRAĆ, d.o.o. za poljoprivredu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MANDRAĆ, d.o.o. za poljoprivredu i usluge, OIB 37456443457, 21460 Vrbanj</izvorni_sadrzaj>
    <derivirana_varijabla naziv="DomainObject.Predmet.ProtustrankaIDrugiAdressOIB_1">MANDRAĆ, d.o.o. za poljoprivredu i usluge, OIB 37456443457, 21460 Vrbanj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MANDRAĆ, d.o.o. za poljoprivredu i usluge</item>
      <item>FINANCIJSKA AGENCIJA, RC SPLIT</item>
    </izvorni_sadrzaj>
    <derivirana_varijabla naziv="DomainObject.Predmet.SudioniciListNaziv_1">
      <item>MANDRAĆ, d.o.o. za poljoprivredu i usluge</item>
      <item>FINANCIJSKA AGENCIJA, RC SPLIT</item>
    </derivirana_varijabla>
  </DomainObject.Predmet.SudioniciListNaziv>
  <DomainObject.Predmet.SudioniciListAdressOIB>
    <izvorni_sadrzaj>
      <item>MANDRAĆ, d.o.o. za poljoprivredu i usluge, OIB 37456443457, 21460 Vrbanj</item>
      <item>FINANCIJSKA AGENCIJA, RC SPLIT, OIB 85821130368, Mažuranićevo šetalište 24 b,21000 Split</item>
    </izvorni_sadrzaj>
    <derivirana_varijabla naziv="DomainObject.Predmet.SudioniciListAdressOIB_1">
      <item>MANDRAĆ, d.o.o. za poljoprivredu i usluge, OIB 37456443457, 21460 Vrbanj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37456443457</item>
      <item>, OIB 85821130368</item>
    </izvorni_sadrzaj>
    <derivirana_varijabla naziv="DomainObject.Predmet.SudioniciListNazivOIB_1">
      <item>, OIB 37456443457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2292</properties:Characters>
  <properties:Lines>79</properties:Lines>
  <properties:Paragraphs>29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2016-06-06T10:29:00Z</cp:lastPrinted>
  <dcterms:modified xmlns:xsi="http://www.w3.org/2001/XMLSchema-instance" xsi:type="dcterms:W3CDTF">2016-06-06T10:32:00Z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