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f61d7" w14:paraId="b7f61d7" w:rsidRDefault="00E4370F" w:rsidP="00B542FA" w:rsidR="00E4370F">
      <w:pPr>
        <w:jc w:val="both"/>
        <w15:collapsed w:val="false"/>
      </w:pPr>
      <w:bookmarkStart w:name="_GoBack" w:id="0"/>
      <w:bookmarkEnd w:id="0"/>
    </w:p>
    <w:p w:rsidRDefault="00E4370F" w:rsidP="00324EE6" w:rsidR="00EF227F" w:rsidRPr="00324EE6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227F" w:rsidRPr="001B7DA3">
        <w:rPr>
          <w:b/>
        </w:rPr>
        <w:t xml:space="preserve">              </w:t>
      </w:r>
    </w:p>
    <w:p w:rsidRDefault="00621B59" w:rsidP="00621B59" w:rsidR="00621B59" w:rsidRPr="001B7DA3"/>
    <w:p w:rsidRDefault="00324EE6" w:rsidP="00D719CA" w:rsidR="00324EE6">
      <w:pPr>
        <w:jc w:val="both"/>
      </w:pPr>
    </w:p>
    <w:p w:rsidRDefault="00D719CA" w:rsidP="00D719CA" w:rsidR="00D719CA" w:rsidRPr="001B7DA3">
      <w:pPr>
        <w:jc w:val="both"/>
      </w:pPr>
      <w:r w:rsidRPr="001B7DA3">
        <w:t>REPUBLIKA HRVATSKA</w:t>
      </w:r>
    </w:p>
    <w:p w:rsidRDefault="00D719CA" w:rsidP="00D719CA" w:rsidR="00D719CA" w:rsidRPr="001B7DA3">
      <w:pPr>
        <w:jc w:val="both"/>
      </w:pPr>
      <w:r w:rsidRPr="001B7DA3">
        <w:t xml:space="preserve">TRGOVAČKI SUD U ZAGREBU                                </w:t>
      </w:r>
      <w:r w:rsidR="00324EE6">
        <w:t xml:space="preserve">                            </w:t>
      </w:r>
      <w:r w:rsidRPr="001B7DA3">
        <w:t>67. St</w:t>
      </w:r>
      <w:r w:rsidR="00007EC8">
        <w:t>-734</w:t>
      </w:r>
      <w:r w:rsidR="009E7C9C">
        <w:t>/17</w:t>
      </w:r>
      <w:r w:rsidR="00324EE6">
        <w:t>-13</w:t>
      </w:r>
    </w:p>
    <w:p w:rsidRDefault="00D719CA" w:rsidP="00D719CA" w:rsidR="00D719CA" w:rsidRPr="001B7DA3">
      <w:pPr>
        <w:jc w:val="both"/>
      </w:pPr>
      <w:proofErr w:type="spellStart"/>
      <w:r w:rsidRPr="001B7DA3">
        <w:t>Amruševa</w:t>
      </w:r>
      <w:proofErr w:type="spellEnd"/>
      <w:r w:rsidRPr="001B7DA3">
        <w:t xml:space="preserve"> 2/II</w:t>
      </w:r>
    </w:p>
    <w:p w:rsidRDefault="00D719CA" w:rsidP="00D719CA" w:rsidR="00D719CA">
      <w:pPr>
        <w:jc w:val="both"/>
      </w:pPr>
    </w:p>
    <w:p w:rsidRDefault="002F2FC6" w:rsidP="00D719CA" w:rsidR="002F2FC6" w:rsidRPr="001B7DA3">
      <w:pPr>
        <w:jc w:val="both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9E7C9C" w:rsidP="009E4E4B" w:rsidR="0030572B" w:rsidRPr="001B7DA3">
      <w:pPr>
        <w:ind w:firstLine="720"/>
        <w:jc w:val="both"/>
      </w:pPr>
      <w:r w:rsidRPr="009E7C9C">
        <w:rPr>
          <w:lang w:val="pt-BR"/>
        </w:rPr>
        <w:t xml:space="preserve">Trgovački sud u Zagrebu, po sucu Gordanu Zubaku, u stečajnom postupku nad stečajnim dužnikom </w:t>
      </w:r>
      <w:r w:rsidR="00007EC8">
        <w:rPr>
          <w:bCs/>
        </w:rPr>
        <w:t>Stečajna masa</w:t>
      </w:r>
      <w:r w:rsidR="00007EC8" w:rsidRPr="00007EC8">
        <w:rPr>
          <w:bCs/>
        </w:rPr>
        <w:t xml:space="preserve"> iza Probitak d.o.o., Slavonski Brod, Naselje Andrije Hebranga 7/9 (ranije: Zagreb, Sv. Mateja 70), OIB: </w:t>
      </w:r>
      <w:r w:rsidR="00007EC8" w:rsidRPr="00007EC8">
        <w:rPr>
          <w:bCs/>
          <w:lang w:val="en-AU"/>
        </w:rPr>
        <w:t>74039525931</w:t>
      </w:r>
      <w:r w:rsidR="00DC0202" w:rsidRPr="001B7DA3">
        <w:t xml:space="preserve">, </w:t>
      </w:r>
      <w:r w:rsidR="00007EC8">
        <w:t>6. veljače 2018</w:t>
      </w:r>
      <w:r w:rsidR="00D719CA" w:rsidRPr="001B7DA3">
        <w:t>.,</w:t>
      </w:r>
    </w:p>
    <w:p w:rsidRDefault="00DC0202" w:rsidP="00DC0202" w:rsidR="00DC0202" w:rsidRPr="001B7DA3">
      <w:pPr>
        <w:ind w:firstLine="720"/>
        <w:jc w:val="both"/>
      </w:pP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2F2FC6" w:rsidP="002F2FC6" w:rsidR="002F2FC6">
      <w:pPr>
        <w:jc w:val="both"/>
      </w:pPr>
    </w:p>
    <w:p w:rsidRDefault="00480419" w:rsidP="003117C7" w:rsidR="00904796" w:rsidRPr="001B7DA3">
      <w:pPr>
        <w:jc w:val="both"/>
      </w:pPr>
      <w:r>
        <w:tab/>
      </w:r>
      <w:r w:rsidR="009E7C9C">
        <w:t xml:space="preserve"> </w:t>
      </w:r>
      <w:r w:rsidR="009E7C9C" w:rsidRPr="009E7C9C">
        <w:t xml:space="preserve">Ispitno ročište određuje se za dan </w:t>
      </w:r>
      <w:r>
        <w:t xml:space="preserve">7. </w:t>
      </w:r>
      <w:r w:rsidR="00007EC8">
        <w:t>ožujka 2018. u 11:15</w:t>
      </w:r>
      <w:r w:rsidR="009E7C9C" w:rsidRPr="009E7C9C">
        <w:t xml:space="preserve"> sati, a izvještajno ročište određuje se za dan </w:t>
      </w:r>
      <w:r w:rsidR="00007EC8" w:rsidRPr="00007EC8">
        <w:t>7. ožujka 2018</w:t>
      </w:r>
      <w:r w:rsidR="00007EC8">
        <w:t>. u 11:30</w:t>
      </w:r>
      <w:r w:rsidR="009E7C9C">
        <w:t xml:space="preserve"> </w:t>
      </w:r>
      <w:r w:rsidR="009E7C9C" w:rsidRPr="009E7C9C">
        <w:t>sati. Ispitno i izvještajno ročište održati će se u zgradi ovog sud</w:t>
      </w:r>
      <w:r w:rsidR="009E7C9C">
        <w:t>a, Zagreb, Petrinjska 8, soba 84/II</w:t>
      </w:r>
      <w:r w:rsidR="009E7C9C" w:rsidRPr="009E7C9C">
        <w:t xml:space="preserve"> (ulična zgrada)</w:t>
      </w:r>
    </w:p>
    <w:p w:rsidRDefault="00442DDA" w:rsidP="003117C7" w:rsidR="00442DDA" w:rsidRPr="001B7DA3">
      <w:pPr>
        <w:numPr>
          <w:ilvl w:val="12"/>
          <w:numId w:val="0"/>
        </w:numPr>
        <w:jc w:val="both"/>
      </w:pPr>
    </w:p>
    <w:p w:rsidRDefault="007F0DBF" w:rsidP="00442DDA" w:rsidR="00EF227F">
      <w:pPr>
        <w:numPr>
          <w:ilvl w:val="12"/>
          <w:numId w:val="0"/>
        </w:numPr>
        <w:jc w:val="center"/>
      </w:pPr>
      <w:r w:rsidRPr="001B7DA3">
        <w:t>U</w:t>
      </w:r>
      <w:r w:rsidR="00BE64CD" w:rsidRPr="001B7DA3">
        <w:t xml:space="preserve"> Zagrebu</w:t>
      </w:r>
      <w:r w:rsidR="00E31888" w:rsidRPr="001B7DA3">
        <w:t xml:space="preserve"> </w:t>
      </w:r>
      <w:r w:rsidR="00007EC8" w:rsidRPr="00007EC8">
        <w:t>6. veljače 2018</w:t>
      </w:r>
      <w:r w:rsidR="00442DDA" w:rsidRPr="001B7DA3">
        <w:t>.</w:t>
      </w:r>
    </w:p>
    <w:p w:rsidRDefault="00324EE6" w:rsidP="00442DDA" w:rsidR="00324EE6" w:rsidRPr="001B7DA3">
      <w:pPr>
        <w:numPr>
          <w:ilvl w:val="12"/>
          <w:numId w:val="0"/>
        </w:numPr>
        <w:jc w:val="center"/>
      </w:pPr>
    </w:p>
    <w:p w:rsidRDefault="00C90C73" w:rsidP="007F0DBF" w:rsidR="00C90C73" w:rsidRPr="001B7DA3">
      <w:pPr>
        <w:numPr>
          <w:ilvl w:val="12"/>
          <w:numId w:val="0"/>
        </w:numPr>
      </w:pPr>
    </w:p>
    <w:p w:rsidRDefault="00442DDA" w:rsidR="00442DDA" w:rsidRPr="001B7DA3">
      <w:pPr>
        <w:pStyle w:val="Tijeloteksta"/>
        <w:ind w:left="5760"/>
        <w:rPr>
          <w:rFonts w:hAnsi="Times New Roman" w:ascii="Times New Roman"/>
          <w:szCs w:val="24"/>
        </w:rPr>
      </w:pPr>
      <w:r w:rsidRPr="001B7DA3">
        <w:rPr>
          <w:rFonts w:hAnsi="Times New Roman" w:ascii="Times New Roman"/>
          <w:szCs w:val="24"/>
        </w:rPr>
        <w:tab/>
        <w:t>SUDAC:</w:t>
      </w:r>
    </w:p>
    <w:p w:rsidRDefault="00E4370F" w:rsidR="00442DDA" w:rsidRPr="001B7DA3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Gordan Zubak</w:t>
      </w:r>
      <w:r w:rsidR="00324EE6">
        <w:rPr>
          <w:rFonts w:hAnsi="Times New Roman" w:ascii="Times New Roman"/>
          <w:szCs w:val="24"/>
        </w:rPr>
        <w:t>,v.r.</w:t>
      </w:r>
      <w:r>
        <w:rPr>
          <w:rFonts w:hAnsi="Times New Roman" w:ascii="Times New Roman"/>
          <w:szCs w:val="24"/>
        </w:rPr>
        <w:t xml:space="preserve"> </w:t>
      </w:r>
    </w:p>
    <w:p w:rsidRDefault="00442DDA" w:rsidP="007F0DBF" w:rsidR="00442DDA" w:rsidRPr="001B7DA3">
      <w:pPr>
        <w:numPr>
          <w:ilvl w:val="12"/>
          <w:numId w:val="0"/>
        </w:numPr>
      </w:pPr>
    </w:p>
    <w:p w:rsidRDefault="00324EE6" w:rsidP="00EF227F" w:rsidR="00324EE6">
      <w:pPr>
        <w:numPr>
          <w:ilvl w:val="12"/>
          <w:numId w:val="0"/>
        </w:numPr>
        <w:jc w:val="both"/>
      </w:pPr>
    </w:p>
    <w:p w:rsidRDefault="00BC1EB9" w:rsidP="00EF227F" w:rsidR="00EF227F" w:rsidRPr="001B7DA3">
      <w:pPr>
        <w:numPr>
          <w:ilvl w:val="12"/>
          <w:numId w:val="0"/>
        </w:numPr>
        <w:jc w:val="both"/>
      </w:pPr>
      <w:r w:rsidRPr="001B7DA3">
        <w:t>UPUTA</w:t>
      </w:r>
      <w:r w:rsidR="00EF227F" w:rsidRPr="001B7DA3">
        <w:t xml:space="preserve"> O PRAVNOM LIJEKU:</w:t>
      </w:r>
    </w:p>
    <w:p w:rsidRDefault="00904796" w:rsidP="00EF227F" w:rsidR="007F0DBF" w:rsidRPr="001B7DA3">
      <w:pPr>
        <w:numPr>
          <w:ilvl w:val="12"/>
          <w:numId w:val="0"/>
        </w:numPr>
        <w:jc w:val="both"/>
      </w:pPr>
      <w:r w:rsidRPr="001B7DA3">
        <w:t>Protiv ovog rješenja žalba nije dopuštena (</w:t>
      </w:r>
      <w:r w:rsidR="00B56E1F">
        <w:t>čl. 278. ZPP-a u vezi s čl. 10</w:t>
      </w:r>
      <w:r w:rsidRPr="001B7DA3">
        <w:t>. SZ-a)</w:t>
      </w:r>
    </w:p>
    <w:p w:rsidRDefault="00470A0A" w:rsidP="00EF227F" w:rsidR="00470A0A">
      <w:pPr>
        <w:numPr>
          <w:ilvl w:val="12"/>
          <w:numId w:val="0"/>
        </w:numPr>
        <w:jc w:val="both"/>
      </w:pPr>
    </w:p>
    <w:p w:rsidRDefault="00E4370F" w:rsidP="00EF227F" w:rsidR="00E4370F">
      <w:pPr>
        <w:numPr>
          <w:ilvl w:val="12"/>
          <w:numId w:val="0"/>
        </w:numPr>
        <w:jc w:val="both"/>
      </w:pPr>
    </w:p>
    <w:p w:rsidRDefault="00E4370F" w:rsidP="00EF227F" w:rsidR="00E4370F" w:rsidRPr="001B7DA3">
      <w:pPr>
        <w:numPr>
          <w:ilvl w:val="12"/>
          <w:numId w:val="0"/>
        </w:numPr>
        <w:jc w:val="both"/>
      </w:pPr>
    </w:p>
    <w:p w:rsidRDefault="00324EE6" w:rsidP="00160C6A" w:rsidR="00324EE6"/>
    <w:p w:rsidRDefault="00324EE6" w:rsidP="00160C6A" w:rsidR="00324EE6"/>
    <w:p w:rsidRDefault="00324EE6" w:rsidP="00BA7734" w:rsidR="00324EE6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  <w:r w:rsidRPr="00BA7734">
        <w:t xml:space="preserve"> </w:t>
      </w:r>
    </w:p>
    <w:p w:rsidRDefault="00324EE6" w:rsidP="00BA7734" w:rsidR="00324EE6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2F2FC6" w:rsidP="00324EE6" w:rsidR="002F2FC6" w:rsidRPr="001B7DA3">
      <w:pPr>
        <w:ind w:left="720"/>
        <w:jc w:val="both"/>
      </w:pPr>
    </w:p>
    <w:sectPr w:rsidSect="00324EE6" w:rsidR="002F2FC6" w:rsidRPr="001B7DA3">
      <w:headerReference w:type="default" r:id="rId10"/>
      <w:pgSz w:code="9" w:h="16840" w:w="11907"/>
      <w:pgMar w:gutter="0" w:footer="720" w:header="720" w:left="1797" w:bottom="1134" w:right="1469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B56E1F">
      <w:rPr>
        <w:noProof/>
      </w:rPr>
      <w:t>2</w:t>
    </w:r>
    <w:r>
      <w:fldChar w:fldCharType="end"/>
    </w:r>
    <w:r w:rsidR="00DC0202">
      <w:t xml:space="preserve"> -</w:t>
    </w:r>
    <w:r w:rsidR="00DC0202">
      <w:tab/>
      <w:t>67. St-245/12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7EC8"/>
    <w:rsid w:val="00032A1C"/>
    <w:rsid w:val="000431ED"/>
    <w:rsid w:val="0009737E"/>
    <w:rsid w:val="000B2587"/>
    <w:rsid w:val="000B7516"/>
    <w:rsid w:val="000D325D"/>
    <w:rsid w:val="000E54BD"/>
    <w:rsid w:val="00104558"/>
    <w:rsid w:val="00132F51"/>
    <w:rsid w:val="001536AA"/>
    <w:rsid w:val="00160C6A"/>
    <w:rsid w:val="001B7DA3"/>
    <w:rsid w:val="001D2EB8"/>
    <w:rsid w:val="002010AB"/>
    <w:rsid w:val="00233E8D"/>
    <w:rsid w:val="00263D21"/>
    <w:rsid w:val="00265143"/>
    <w:rsid w:val="002E012D"/>
    <w:rsid w:val="002F1273"/>
    <w:rsid w:val="002F2FC6"/>
    <w:rsid w:val="0030572B"/>
    <w:rsid w:val="003117C7"/>
    <w:rsid w:val="00324EE6"/>
    <w:rsid w:val="00355B0F"/>
    <w:rsid w:val="0038601C"/>
    <w:rsid w:val="003B6D9E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0419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F641C"/>
    <w:rsid w:val="00621B59"/>
    <w:rsid w:val="00637921"/>
    <w:rsid w:val="006503C6"/>
    <w:rsid w:val="0065656B"/>
    <w:rsid w:val="00665A43"/>
    <w:rsid w:val="00683BDC"/>
    <w:rsid w:val="006A2DAA"/>
    <w:rsid w:val="006D1E1E"/>
    <w:rsid w:val="006E4546"/>
    <w:rsid w:val="006E5670"/>
    <w:rsid w:val="00706BA1"/>
    <w:rsid w:val="00712C93"/>
    <w:rsid w:val="00721E63"/>
    <w:rsid w:val="00733036"/>
    <w:rsid w:val="00742571"/>
    <w:rsid w:val="00776DE7"/>
    <w:rsid w:val="00780128"/>
    <w:rsid w:val="00791A71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686A"/>
    <w:rsid w:val="009B1540"/>
    <w:rsid w:val="009B7BE9"/>
    <w:rsid w:val="009E4E4B"/>
    <w:rsid w:val="009E7C9C"/>
    <w:rsid w:val="00A32BBB"/>
    <w:rsid w:val="00A36243"/>
    <w:rsid w:val="00A47153"/>
    <w:rsid w:val="00A658C0"/>
    <w:rsid w:val="00A77C29"/>
    <w:rsid w:val="00A92074"/>
    <w:rsid w:val="00AA49A0"/>
    <w:rsid w:val="00AD608A"/>
    <w:rsid w:val="00B316F2"/>
    <w:rsid w:val="00B35FF6"/>
    <w:rsid w:val="00B50150"/>
    <w:rsid w:val="00B56E1F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E27EC"/>
    <w:rsid w:val="00D07DFA"/>
    <w:rsid w:val="00D158CE"/>
    <w:rsid w:val="00D359EC"/>
    <w:rsid w:val="00D35F93"/>
    <w:rsid w:val="00D438B6"/>
    <w:rsid w:val="00D719CA"/>
    <w:rsid w:val="00D908F3"/>
    <w:rsid w:val="00DA755E"/>
    <w:rsid w:val="00DB5821"/>
    <w:rsid w:val="00DC0202"/>
    <w:rsid w:val="00DF748F"/>
    <w:rsid w:val="00E03D7B"/>
    <w:rsid w:val="00E23552"/>
    <w:rsid w:val="00E31888"/>
    <w:rsid w:val="00E433BE"/>
    <w:rsid w:val="00E4370F"/>
    <w:rsid w:val="00E55DFF"/>
    <w:rsid w:val="00E56836"/>
    <w:rsid w:val="00EB6CC8"/>
    <w:rsid w:val="00EF227F"/>
    <w:rsid w:val="00F24E5C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4E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E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E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E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E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4E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E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E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E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E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66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St-734/2017</izvorni_sadrzaj>
    <derivirana_varijabla naziv="DomainObject.Predmet.OznakaBroj_1">St-734/2017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PROBITAK d.o.o.</izvorni_sadrzaj>
    <derivirana_varijabla naziv="DomainObject.Predmet.ProtustrankaFormated_1">  PROBITAK d.o.o.</derivirana_varijabla>
  </DomainObject.Predmet.ProtustrankaFormated>
  <DomainObject.Predmet.ProtustrankaFormatedOIB>
    <izvorni_sadrzaj>  PROBITAK d.o.o., OIB 55499687784</izvorni_sadrzaj>
    <derivirana_varijabla naziv="DomainObject.Predmet.ProtustrankaFormatedOIB_1">  PROBITAK d.o.o., OIB 55499687784</derivirana_varijabla>
  </DomainObject.Predmet.ProtustrankaFormatedOIB>
  <DomainObject.Predmet.ProtustrankaFormatedWithAdress>
    <izvorni_sadrzaj> PROBITAK d.o.o., Sv. Mateja 70, 10000 Zagreb</izvorni_sadrzaj>
    <derivirana_varijabla naziv="DomainObject.Predmet.ProtustrankaFormatedWithAdress_1"> PROBITAK d.o.o., Sv. Mateja 70, 10000 Zagreb</derivirana_varijabla>
  </DomainObject.Predmet.ProtustrankaFormatedWithAdress>
  <DomainObject.Predmet.ProtustrankaFormatedWithAdressOIB>
    <izvorni_sadrzaj> PROBITAK d.o.o., OIB 55499687784, Sv. Mateja 70, 10000 Zagreb</izvorni_sadrzaj>
    <derivirana_varijabla naziv="DomainObject.Predmet.ProtustrankaFormatedWithAdressOIB_1"> PROBITAK d.o.o., OIB 55499687784, Sv. Mateja 70, 10000 Zagreb</derivirana_varijabla>
  </DomainObject.Predmet.ProtustrankaFormatedWithAdressOIB>
  <DomainObject.Predmet.ProtustrankaWithAdress>
    <izvorni_sadrzaj>PROBITAK d.o.o. Sv. Mateja 70, 10000 Zagreb</izvorni_sadrzaj>
    <derivirana_varijabla naziv="DomainObject.Predmet.ProtustrankaWithAdress_1">PROBITAK d.o.o. Sv. Mateja 70, 10000 Zagreb</derivirana_varijabla>
  </DomainObject.Predmet.ProtustrankaWithAdress>
  <DomainObject.Predmet.ProtustrankaWithAdressOIB>
    <izvorni_sadrzaj>PROBITAK d.o.o., OIB 55499687784, Sv. Mateja 70, 10000 Zagreb</izvorni_sadrzaj>
    <derivirana_varijabla naziv="DomainObject.Predmet.ProtustrankaWithAdressOIB_1">PROBITAK d.o.o., OIB 55499687784, Sv. Mateja 70, 10000 Zagreb</derivirana_varijabla>
  </DomainObject.Predmet.ProtustrankaWithAdressOIB>
  <DomainObject.Predmet.ProtustrankaNazivFormated>
    <izvorni_sadrzaj>PROBITAK d.o.o.</izvorni_sadrzaj>
    <derivirana_varijabla naziv="DomainObject.Predmet.ProtustrankaNazivFormated_1">PROBITAK d.o.o.</derivirana_varijabla>
  </DomainObject.Predmet.ProtustrankaNazivFormated>
  <DomainObject.Predmet.ProtustrankaNazivFormatedOIB>
    <izvorni_sadrzaj>PROBITAK d.o.o., OIB 55499687784</izvorni_sadrzaj>
    <derivirana_varijabla naziv="DomainObject.Predmet.ProtustrankaNazivFormatedOIB_1">PROBITAK d.o.o., OIB 55499687784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 - likvidator; ŽDO Zagreb; Ministarstvo financija, Porezna uprava Zagreb; Ministarstvo pravosuđa RH; FINA, ZAGREB</izvorni_sadrzaj>
    <derivirana_varijabla naziv="DomainObject.Predmet.StrankaFormated_1">  Davorka Huljev - likvidator; ŽDO Zagreb; Ministarstvo financija, Porezna uprava Zagreb; Ministarstvo pravosuđa RH; FINA, ZAGREB</derivirana_varijabla>
  </DomainObject.Predmet.StrankaFormated>
  <DomainObject.Predmet.StrankaFormatedOIB>
    <izvorni_sadrzaj>  Davorka Huljev - likvidator; ŽDO Zagreb; Ministarstvo financija, Porezna uprava Zagreb; Ministarstvo pravosuđa RH; FINA, ZAGREB</izvorni_sadrzaj>
    <derivirana_varijabla naziv="DomainObject.Predmet.StrankaFormatedOIB_1">  Davorka Huljev - likvidator; ŽDO Zagreb; Ministarstvo financija, Porezna uprava Zagreb; Ministarstvo pravosuđa RH; FINA, ZAGREB</derivirana_varijabla>
  </DomainObject.Predmet.StrankaFormatedOIB>
  <DomainObject.Predmet.StrankaFormatedWithAdress>
    <izvorni_sadrzaj> Davorka Huljev - likvidator, Miramarska 13d, 10000 Zagreb; ŽDO Zagreb; Ministarstvo financija, Porezna uprava Zagreb, Avenija Dubrovnik 32, 10000 Zagreb; Ministarstvo pravosuđa RH, Ulica grada Vukovara 49, 10000 Zagreb; FINA, ZAGREB</izvorni_sadrzaj>
    <derivirana_varijabla naziv="DomainObject.Predmet.StrankaFormatedWithAdress_1"> Davorka Huljev - likvidator, Miramarska 13d, 10000 Zagreb; ŽDO Zagreb; Ministarstvo financija, Porezna uprava Zagreb, Avenija Dubrovnik 32, 10000 Zagreb; Ministarstvo pravosuđa RH, Ulica grada Vukovara 49, 10000 Zagreb; FINA, ZAGREB</derivirana_varijabla>
  </DomainObject.Predmet.StrankaFormatedWithAdress>
  <DomainObject.Predmet.StrankaFormatedWithAdressOIB>
    <izvorni_sadrzaj> Davorka Huljev - likvidator, Miramarska 13d, 10000 Zagreb; ŽDO Zagreb; Ministarstvo financija, Porezna uprava Zagreb, Avenija Dubrovnik 32, 10000 Zagreb; Ministarstvo pravosuđa RH, Ulica grada Vukovara 49, 10000 Zagreb; FINA, ZAGREB</izvorni_sadrzaj>
    <derivirana_varijabla naziv="DomainObject.Predmet.StrankaFormatedWithAdressOIB_1"> Davorka Huljev - likvidator, Miramarska 13d, 10000 Zagreb; ŽDO Zagreb; Ministarstvo financija, Porezna uprava Zagreb, Avenija Dubrovnik 32, 10000 Zagreb; Ministarstvo pravosuđa RH, Ulica grada Vukovara 49, 10000 Zagreb; FINA, ZAGREB</derivirana_varijabla>
  </DomainObject.Predmet.StrankaFormatedWithAdressOIB>
  <DomainObject.Predmet.StrankaWithAdress>
    <izvorni_sadrzaj>Davorka Huljev - likvidator Miramarska 13d,10000 Zagreb,ŽDO Zagreb ,Ministarstvo financija, Porezna uprava Zagreb Avenija Dubrovnik 32,10000 Zagreb,Ministarstvo pravosuđa RH Ulica grada Vukovara 49,10000 Zagreb,FINA, ZAGREB </izvorni_sadrzaj>
    <derivirana_varijabla naziv="DomainObject.Predmet.StrankaWithAdress_1">Davorka Huljev - likvidator Miramarska 13d,10000 Zagreb,ŽDO Zagreb ,Ministarstvo financija, Porezna uprava Zagreb Avenija Dubrovnik 32,10000 Zagreb,Ministarstvo pravosuđa RH Ulica grada Vukovara 49,10000 Zagreb,FINA, ZAGREB </derivirana_varijabla>
  </DomainObject.Predmet.StrankaWithAdress>
  <DomainObject.Predmet.StrankaWithAdressOIB>
    <izvorni_sadrzaj>Davorka Huljev - likvidator, Miramarska 13d,10000 Zagreb,ŽDO Zagreb,Ministarstvo financija, Porezna uprava Zagreb, Avenija Dubrovnik 32,10000 Zagreb,Ministarstvo pravosuđa RH, Ulica grada Vukovara 49,10000 Zagreb,FINA, ZAGREB</izvorni_sadrzaj>
    <derivirana_varijabla naziv="DomainObject.Predmet.StrankaWithAdressOIB_1">Davorka Huljev - likvidator, Miramarska 13d,10000 Zagreb,ŽDO Zagreb,Ministarstvo financija, Porezna uprava Zagreb, Avenija Dubrovnik 32,10000 Zagreb,Ministarstvo pravosuđa RH, Ulica grada Vukovara 49,10000 Zagreb,FINA, ZAGREB</derivirana_varijabla>
  </DomainObject.Predmet.StrankaWithAdressOIB>
  <DomainObject.Predmet.StrankaNazivFormated>
    <izvorni_sadrzaj>Davorka Huljev - likvidator,ŽDO Zagreb,Ministarstvo financija, Porezna uprava Zagreb,Ministarstvo pravosuđa RH,FINA, ZAGREB</izvorni_sadrzaj>
    <derivirana_varijabla naziv="DomainObject.Predmet.StrankaNazivFormated_1">Davorka Huljev - likvidator,ŽDO Zagreb,Ministarstvo financija, Porezna uprava Zagreb,Ministarstvo pravosuđa RH,FINA, ZAGREB</derivirana_varijabla>
  </DomainObject.Predmet.StrankaNazivFormated>
  <DomainObject.Predmet.StrankaNazivFormatedOIB>
    <izvorni_sadrzaj>Davorka Huljev - likvidator,ŽDO Zagreb,Ministarstvo financija, Porezna uprava Zagreb,Ministarstvo pravosuđa RH,FINA, ZAGREB</izvorni_sadrzaj>
    <derivirana_varijabla naziv="DomainObject.Predmet.StrankaNazivFormatedOIB_1">Davorka Huljev - likvidator,ŽDO Zagreb,Ministarstvo financija, Porezna uprava Zagreb,Ministarstvo pravosuđa RH,FINA,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Formated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Formated>
  <DomainObject.Predmet.StrankaListFormatedOIB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FormatedOIB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FormatedOIB>
  <DomainObject.Predmet.StrankaListFormatedWithAdress>
    <izvorni_sadrzaj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izvorni_sadrzaj>
    <derivirana_varijabla naziv="DomainObject.Predmet.StrankaListFormatedWithAdress_1"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derivirana_varijabla>
  </DomainObject.Predmet.StrankaListFormatedWithAdress>
  <DomainObject.Predmet.StrankaListFormatedWithAdressOIB>
    <izvorni_sadrzaj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izvorni_sadrzaj>
    <derivirana_varijabla naziv="DomainObject.Predmet.StrankaListFormatedWithAdressOIB_1"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derivirana_varijabla>
  </DomainObject.Predmet.StrankaListFormatedWithAdressOIB>
  <DomainObject.Predmet.StrankaListNazivFormated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NazivFormated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NazivFormated>
  <DomainObject.Predmet.StrankaListNazivFormatedOIB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NazivFormatedOIB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NazivFormatedOIB>
  <DomainObject.Predmet.ProtuStrankaListFormated>
    <izvorni_sadrzaj>
      <item>PROBITAK d.o.o.</item>
    </izvorni_sadrzaj>
    <derivirana_varijabla naziv="DomainObject.Predmet.ProtuStrankaListFormated_1">
      <item>PROBITAK d.o.o.</item>
    </derivirana_varijabla>
  </DomainObject.Predmet.ProtuStrankaListFormated>
  <DomainObject.Predmet.ProtuStrankaListFormatedOIB>
    <izvorni_sadrzaj>
      <item>PROBITAK d.o.o., OIB 55499687784</item>
    </izvorni_sadrzaj>
    <derivirana_varijabla naziv="DomainObject.Predmet.ProtuStrankaListFormatedOIB_1">
      <item>PROBITAK d.o.o., OIB 55499687784</item>
    </derivirana_varijabla>
  </DomainObject.Predmet.ProtuStrankaListFormatedOIB>
  <DomainObject.Predmet.ProtuStrankaListFormatedWithAdress>
    <izvorni_sadrzaj>
      <item>PROBITAK d.o.o., Sv. Mateja 70, 10000 Zagreb</item>
    </izvorni_sadrzaj>
    <derivirana_varijabla naziv="DomainObject.Predmet.ProtuStrankaListFormatedWithAdress_1">
      <item>PROBITAK d.o.o., Sv. Mateja 70, 10000 Zagreb</item>
    </derivirana_varijabla>
  </DomainObject.Predmet.ProtuStrankaListFormatedWithAdress>
  <DomainObject.Predmet.ProtuStrankaListFormatedWithAdressOIB>
    <izvorni_sadrzaj>
      <item>PROBITAK d.o.o., OIB 55499687784, Sv. Mateja 70, 10000 Zagreb</item>
    </izvorni_sadrzaj>
    <derivirana_varijabla naziv="DomainObject.Predmet.ProtuStrankaListFormatedWithAdressOIB_1">
      <item>PROBITAK d.o.o., OIB 55499687784, Sv. Mateja 70, 10000 Zagreb</item>
    </derivirana_varijabla>
  </DomainObject.Predmet.ProtuStrankaListFormatedWithAdressOIB>
  <DomainObject.Predmet.ProtuStrankaListNazivFormated>
    <izvorni_sadrzaj>
      <item>PROBITAK d.o.o.</item>
    </izvorni_sadrzaj>
    <derivirana_varijabla naziv="DomainObject.Predmet.ProtuStrankaListNazivFormated_1">
      <item>PROBITAK d.o.o.</item>
    </derivirana_varijabla>
  </DomainObject.Predmet.ProtuStrankaListNazivFormated>
  <DomainObject.Predmet.ProtuStrankaListNazivFormatedOIB>
    <izvorni_sadrzaj>
      <item>PROBITAK d.o.o., OIB 55499687784</item>
    </izvorni_sadrzaj>
    <derivirana_varijabla naziv="DomainObject.Predmet.ProtuStrankaListNazivFormatedOIB_1">
      <item>PROBITAK d.o.o., OIB 55499687784</item>
    </derivirana_varijabla>
  </DomainObject.Predmet.ProtuStrankaListNazivFormatedOIB>
  <DomainObject.Predmet.OstaliListFormated>
    <izvorni_sadrzaj>
      <item>Ste. upraviteljica stečajne mase Nada Reljić</item>
    </izvorni_sadrzaj>
    <derivirana_varijabla naziv="DomainObject.Predmet.OstaliListFormated_1">
      <item>Ste. upraviteljica stečajne mase Nada Reljić</item>
    </derivirana_varijabla>
  </DomainObject.Predmet.OstaliListFormated>
  <DomainObject.Predmet.OstaliListFormatedOIB>
    <izvorni_sadrzaj>
      <item>Ste. upraviteljica stečajne mase Nada Reljić, OIB 63776354688</item>
    </izvorni_sadrzaj>
    <derivirana_varijabla naziv="DomainObject.Predmet.OstaliListFormatedOIB_1">
      <item>Ste. upraviteljica stečajne mase Nada Reljić, OIB 63776354688</item>
    </derivirana_varijabla>
  </DomainObject.Predmet.OstaliListFormatedOIB>
  <DomainObject.Predmet.OstaliListFormatedWithAdress>
    <izvorni_sadrzaj>
      <item>Ste. upraviteljica stečajne mase Nada Reljić, Naselje Andrije Hebranga 79, 35000 Slavonski Brod</item>
    </izvorni_sadrzaj>
    <derivirana_varijabla naziv="DomainObject.Predmet.OstaliListFormatedWithAdress_1">
      <item>Ste. upraviteljica stečajne mase Nada Reljić, Naselje Andrije Hebranga 79, 35000 Slavonski Brod</item>
    </derivirana_varijabla>
  </DomainObject.Predmet.OstaliListFormatedWithAdress>
  <DomainObject.Predmet.OstaliListFormatedWithAdressOIB>
    <izvorni_sadrzaj>
      <item>Ste. upraviteljica stečajne mase Nada Reljić, OIB 63776354688, Naselje Andrije Hebranga 79, 35000 Slavonski Brod</item>
    </izvorni_sadrzaj>
    <derivirana_varijabla naziv="DomainObject.Predmet.OstaliListFormatedWithAdressOIB_1">
      <item>Ste. upraviteljica stečajne mase Nada Reljić, OIB 63776354688, Naselje Andrije Hebranga 79, 35000 Slavonski Brod</item>
    </derivirana_varijabla>
  </DomainObject.Predmet.OstaliListFormatedWithAdressOIB>
  <DomainObject.Predmet.OstaliListNazivFormated>
    <izvorni_sadrzaj>
      <item>Ste. upraviteljica stečajne mase Nada Reljić</item>
    </izvorni_sadrzaj>
    <derivirana_varijabla naziv="DomainObject.Predmet.OstaliListNazivFormated_1">
      <item>Ste. upraviteljica stečajne mase Nada Reljić</item>
    </derivirana_varijabla>
  </DomainObject.Predmet.OstaliListNazivFormated>
  <DomainObject.Predmet.OstaliListNazivFormatedOIB>
    <izvorni_sadrzaj>
      <item>Ste. upraviteljica stečajne mase Nada Reljić, OIB 63776354688</item>
    </izvorni_sadrzaj>
    <derivirana_varijabla naziv="DomainObject.Predmet.OstaliListNazivFormatedOIB_1">
      <item>Ste. upraviteljica stečajne mase Nada Reljić, OIB 63776354688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 - likvidator i dr.</izvorni_sadrzaj>
    <derivirana_varijabla naziv="DomainObject.Predmet.StrankaIDrugi_1">Davorka Huljev - likvidator i dr.</derivirana_varijabla>
  </DomainObject.Predmet.StrankaIDrugi>
  <DomainObject.Predmet.ProtustrankaIDrugi>
    <izvorni_sadrzaj>PROBITAK d.o.o.</izvorni_sadrzaj>
    <derivirana_varijabla naziv="DomainObject.Predmet.ProtustrankaIDrugi_1">PROBITAK d.o.o.</derivirana_varijabla>
  </DomainObject.Predmet.ProtustrankaIDrugi>
  <DomainObject.Predmet.StrankaIDrugiAdressOIB>
    <izvorni_sadrzaj>Davorka Huljev - likvidator, Miramarska 13d, 10000 Zagreb i dr.</izvorni_sadrzaj>
    <derivirana_varijabla naziv="DomainObject.Predmet.StrankaIDrugiAdressOIB_1">Davorka Huljev - likvidator, Miramarska 13d, 10000 Zagreb i dr.</derivirana_varijabla>
  </DomainObject.Predmet.StrankaIDrugiAdressOIB>
  <DomainObject.Predmet.ProtustrankaIDrugiAdressOIB>
    <izvorni_sadrzaj>PROBITAK d.o.o., OIB 55499687784, Sv. Mateja 70, 10000 Zagreb</izvorni_sadrzaj>
    <derivirana_varijabla naziv="DomainObject.Predmet.ProtustrankaIDrugiAdressOIB_1">PROBITAK d.o.o., OIB 55499687784, Sv. Mateja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 - likvidator</item>
      <item>PROBITAK d.o.o.</item>
      <item>ŽDO Zagreb</item>
      <item>Ministarstvo financija, Porezna uprava Zagreb</item>
      <item>Ministarstvo pravosuđa RH</item>
      <item>FINA, ZAGREB</item>
      <item>Ste. upraviteljica stečajne mase Nada Reljić</item>
    </izvorni_sadrzaj>
    <derivirana_varijabla naziv="DomainObject.Predmet.SudioniciListNaziv_1">
      <item>Davorka Huljev - likvidator</item>
      <item>PROBITAK d.o.o.</item>
      <item>ŽDO Zagreb</item>
      <item>Ministarstvo financija, Porezna uprava Zagreb</item>
      <item>Ministarstvo pravosuđa RH</item>
      <item>FINA, ZAGREB</item>
      <item>Ste. upraviteljica stečajne mase Nada Reljić</item>
    </derivirana_varijabla>
  </DomainObject.Predmet.SudioniciListNaziv>
  <DomainObject.Predmet.SudioniciListAdressOIB>
    <izvorni_sadrzaj>
      <item>Davorka Huljev - likvidator, Miramarska 13d,10000 Zagreb</item>
      <item>PROBITAK d.o.o., OIB 55499687784, Sv. Mateja 70,10000 Zagreb</item>
      <item>ŽDO Zagreb</item>
      <item>Ministarstvo financija, Porezna uprava Zagreb, Avenija Dubrovnik 32,10000 Zagreb</item>
      <item>Ministarstvo pravosuđa RH, Ulica grada Vukovara 49,10000 Zagreb</item>
      <item>FINA, ZAGREB</item>
      <item>Ste. upraviteljica stečajne mase Nada Reljić, OIB 63776354688, Naselje Andrije Hebranga 79,35000 Slavonski Brod</item>
    </izvorni_sadrzaj>
    <derivirana_varijabla naziv="DomainObject.Predmet.SudioniciListAdressOIB_1">
      <item>Davorka Huljev - likvidator, Miramarska 13d,10000 Zagreb</item>
      <item>PROBITAK d.o.o., OIB 55499687784, Sv. Mateja 70,10000 Zagreb</item>
      <item>ŽDO Zagreb</item>
      <item>Ministarstvo financija, Porezna uprava Zagreb, Avenija Dubrovnik 32,10000 Zagreb</item>
      <item>Ministarstvo pravosuđa RH, Ulica grada Vukovara 49,10000 Zagreb</item>
      <item>FINA, ZAGREB</item>
      <item>Ste. upraviteljica stečajne mase Nada Reljić, OIB 63776354688, Naselje Andrije Hebranga 79,35000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55499687784</item>
      <item>, OIB null</item>
      <item>, OIB null</item>
      <item>, OIB null</item>
      <item>, OIB null</item>
      <item>, OIB 63776354688</item>
    </izvorni_sadrzaj>
    <derivirana_varijabla naziv="DomainObject.Predmet.SudioniciListNazivOIB_1">
      <item>, OIB null</item>
      <item>, OIB 55499687784</item>
      <item>, OIB null</item>
      <item>, OIB null</item>
      <item>, OIB null</item>
      <item>, OIB null</item>
      <item>, OIB 63776354688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691</properties:Characters>
  <properties:Lines>39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2018-02-06T09:15:00Z</dcterms:created>
  <dc:creator>nmarkovic</dc:creator>
  <cp:lastModifiedBy>Katica Franjić</cp:lastModifiedBy>
  <cp:lastPrinted>2018-02-06T09:57:00Z</cp:lastPrinted>
  <dcterms:modified xmlns:xsi="http://www.w3.org/2001/XMLSchema-instance" xsi:type="dcterms:W3CDTF">2018-02-06T09:58:00Z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