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dc6645" w14:paraId="5dc6645" w:rsidRDefault="0015007C" w:rsidP="00E67D40" w:rsidR="00383E62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B1A334C408514181BD0EBA4A9FDC78C1"/>
          </w:placeholder>
          <w:text/>
        </w:sdtPr>
        <w:sdtEndPr>
          <w:rPr>
            <w:rStyle w:val="eSPISCCParagraphDefaultFont"/>
          </w:rPr>
        </w:sdtEndPr>
        <w:sdtContent>
          <w:r w:rsidR="00383E62" w:rsidRPr="0015007C">
            <w:rPr>
              <w:rStyle w:val="eSPISCCParagraphDefaultFont"/>
            </w:rPr>
            <w:t>REPUBLIKA HRVATSKA</w:t>
          </w:r>
        </w:sdtContent>
      </w:sdt>
    </w:p>
    <w:p w:rsidRDefault="0015007C" w:rsidP="00E67D40" w:rsidR="00383E62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9A60579A65F2427790E81712EDFC98C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383E62" w:rsidRPr="0015007C">
            <w:rPr>
              <w:rStyle w:val="eSPISCCParagraphDefaultFont"/>
            </w:rPr>
            <w:t>Trgovački sud u Varaždinu</w:t>
          </w:r>
        </w:sdtContent>
      </w:sdt>
      <w:r w:rsidR="00383E62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383E62" w:rsidP="00E67D40" w:rsidR="00383E62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5007C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B73C753E081E45E49EE57984F95AD445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383E62" w:rsidRPr="0015007C">
            <w:rPr>
              <w:rStyle w:val="eSPISCCParagraphDefaultFont"/>
            </w:rPr>
            <w:t>Braće Radića 2</w:t>
          </w:r>
        </w:sdtContent>
      </w:sdt>
      <w:r w:rsidR="00383E62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22FC49FAA8A4116B7C1BF4C6D33693D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383E62" w:rsidRPr="0015007C">
            <w:rPr>
              <w:rStyle w:val="eSPISCCParagraphDefaultFont"/>
            </w:rPr>
            <w:t>42000</w:t>
          </w:r>
        </w:sdtContent>
      </w:sdt>
      <w:r w:rsidR="00383E6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6FAE179B7D084DC194DE0C1AA3771191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383E62" w:rsidRPr="0015007C">
            <w:rPr>
              <w:rStyle w:val="eSPISCCParagraphDefaultFont"/>
            </w:rPr>
            <w:t>Varaždin</w:t>
          </w:r>
        </w:sdtContent>
      </w:sdt>
      <w:r w:rsidR="00383E62" w:rsidRPr="006C43C5">
        <w:t xml:space="preserve"> </w:t>
      </w:r>
    </w:p>
    <w:p w:rsidRDefault="00C353D3" w:rsidR="00C353D3"/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 </w:t>
      </w:r>
      <w:r w:rsidR="00383E62">
        <w:t xml:space="preserve">VS TEAM d.o.o., OIB 82597553880, </w:t>
      </w:r>
      <w:proofErr w:type="spellStart"/>
      <w:r w:rsidR="00383E62">
        <w:t>Starigrad</w:t>
      </w:r>
      <w:proofErr w:type="spellEnd"/>
      <w:r w:rsidR="00383E62">
        <w:t>, Mlinarska 39</w:t>
      </w:r>
      <w:r>
        <w:t xml:space="preserve">, dana  </w:t>
      </w:r>
      <w:r w:rsidR="00383E62">
        <w:t>25. veljače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383E62">
        <w:t xml:space="preserve">VS TEAM d.o.o., OIB 82597553880, </w:t>
      </w:r>
      <w:proofErr w:type="spellStart"/>
      <w:r w:rsidR="00383E62">
        <w:t>Starigrad</w:t>
      </w:r>
      <w:proofErr w:type="spellEnd"/>
      <w:r w:rsidR="00383E62">
        <w:t>, Mlinarska 39</w:t>
      </w:r>
      <w:r>
        <w:t xml:space="preserve">, iznosi </w:t>
      </w:r>
      <w:r w:rsidR="00383E62">
        <w:t>9.759,23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383E62">
        <w:t>, Robert Vlahović</w:t>
      </w:r>
      <w:r>
        <w:t xml:space="preserve">, OIB </w:t>
      </w:r>
      <w:r w:rsidR="00383E62">
        <w:t xml:space="preserve">82002724968, iz </w:t>
      </w:r>
      <w:proofErr w:type="spellStart"/>
      <w:r w:rsidR="00383E62">
        <w:t>Starigrada</w:t>
      </w:r>
      <w:proofErr w:type="spellEnd"/>
      <w:r w:rsidR="00383E62">
        <w:t>, Mlinarska 39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383E62">
        <w:t>25. veljače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F614FB">
        <w:t>, v.r.</w:t>
      </w:r>
    </w:p>
    <w:p w:rsidRDefault="00C353D3" w:rsidR="00C353D3"/>
    <w:sectPr w:rsidSect="00F614FB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BBB" w:rsidP="00383E62" w:rsidR="00E70BBB">
      <w:r>
        <w:separator/>
      </w:r>
    </w:p>
  </w:endnote>
  <w:endnote w:id="0" w:type="continuationSeparator">
    <w:p w:rsidRDefault="00E70BBB" w:rsidP="00383E62" w:rsidR="00E70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BBB" w:rsidP="00383E62" w:rsidR="00E70BBB">
      <w:r>
        <w:separator/>
      </w:r>
    </w:p>
  </w:footnote>
  <w:footnote w:id="0" w:type="continuationSeparator">
    <w:p w:rsidRDefault="00E70BBB" w:rsidP="00383E62" w:rsidR="00E70B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E62" w:rsidP="00383E62" w:rsidR="00383E62">
    <w:pPr>
      <w:pStyle w:val="Zaglavlje"/>
      <w:jc w:val="right"/>
    </w:pPr>
    <w:r>
      <w:t>Poslovni broj: ST-276/16-4</w:t>
    </w:r>
  </w:p>
  <w:p w:rsidRDefault="00383E62" w:rsidP="00383E62" w:rsidR="00383E62">
    <w:pPr>
      <w:pStyle w:val="Zaglavlje"/>
      <w:jc w:val="right"/>
    </w:pPr>
  </w:p>
  <w:p w:rsidRDefault="00383E62" w:rsidP="00383E62" w:rsidR="00383E62">
    <w:pPr>
      <w:pStyle w:val="Zaglavlje"/>
      <w:jc w:val="right"/>
    </w:pPr>
  </w:p>
  <w:p w:rsidRDefault="00383E62" w:rsidP="00383E62" w:rsidR="00383E62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15007C"/>
    <w:rsid w:val="00383E62"/>
    <w:rsid w:val="00B72CD2"/>
    <w:rsid w:val="00C353D3"/>
    <w:rsid w:val="00D463E2"/>
    <w:rsid w:val="00E70BBB"/>
    <w:rsid w:val="00F27948"/>
    <w:rsid w:val="00F61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83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383E62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383E62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383E62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3E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3E6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83E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3E62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3E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3E62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83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383E62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383E62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383E62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3E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3E6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83E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3E62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83E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3E62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A334C408514181BD0EBA4A9FDC78C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C65949-9F54-4597-B5F9-DA4E06A1269A}"/>
      </w:docPartPr>
      <w:docPartBody>
        <w:p w:rsidRDefault="00D6693F" w:rsidP="00D6693F" w:rsidR="009B4E17">
          <w:pPr>
            <w:pStyle w:val="B1A334C408514181BD0EBA4A9FDC78C1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9A60579A65F2427790E81712EDFC98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B88BAEB-5715-4BEB-818B-09FAB6F814B8}"/>
      </w:docPartPr>
      <w:docPartBody>
        <w:p w:rsidRDefault="00D6693F" w:rsidP="00D6693F" w:rsidR="009B4E17">
          <w:pPr>
            <w:pStyle w:val="9A60579A65F2427790E81712EDFC98C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73C753E081E45E49EE57984F95AD4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EE5492-4223-4A97-972A-C30C39EC70E3}"/>
      </w:docPartPr>
      <w:docPartBody>
        <w:p w:rsidRDefault="00D6693F" w:rsidP="00D6693F" w:rsidR="009B4E17">
          <w:pPr>
            <w:pStyle w:val="B73C753E081E45E49EE57984F95AD445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2FC49FAA8A4116B7C1BF4C6D33693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C8B418-A364-407F-B420-8390B7CB105C}"/>
      </w:docPartPr>
      <w:docPartBody>
        <w:p w:rsidRDefault="00D6693F" w:rsidP="00D6693F" w:rsidR="009B4E17">
          <w:pPr>
            <w:pStyle w:val="322FC49FAA8A4116B7C1BF4C6D33693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FAE179B7D084DC194DE0C1AA37711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3CE186-F1CB-4BFC-A305-1D94F830B4DA}"/>
      </w:docPartPr>
      <w:docPartBody>
        <w:p w:rsidRDefault="00D6693F" w:rsidP="00D6693F" w:rsidR="009B4E17">
          <w:pPr>
            <w:pStyle w:val="6FAE179B7D084DC194DE0C1AA377119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93F"/>
    <w:rsid w:val="009637B7"/>
    <w:rsid w:val="009B4E17"/>
    <w:rsid w:val="00D6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693F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1A334C408514181BD0EBA4A9FDC78C1" w:type="paragraph">
    <w:name w:val="B1A334C408514181BD0EBA4A9FDC78C1"/>
    <w:rsid w:val="00D6693F"/>
  </w:style>
  <w:style w:customStyle="true" w:styleId="9A60579A65F2427790E81712EDFC98C0" w:type="paragraph">
    <w:name w:val="9A60579A65F2427790E81712EDFC98C0"/>
    <w:rsid w:val="00D6693F"/>
  </w:style>
  <w:style w:customStyle="true" w:styleId="B73C753E081E45E49EE57984F95AD445" w:type="paragraph">
    <w:name w:val="B73C753E081E45E49EE57984F95AD445"/>
    <w:rsid w:val="00D6693F"/>
  </w:style>
  <w:style w:customStyle="true" w:styleId="322FC49FAA8A4116B7C1BF4C6D33693D" w:type="paragraph">
    <w:name w:val="322FC49FAA8A4116B7C1BF4C6D33693D"/>
    <w:rsid w:val="00D6693F"/>
  </w:style>
  <w:style w:customStyle="true" w:styleId="6FAE179B7D084DC194DE0C1AA3771191" w:type="paragraph">
    <w:name w:val="6FAE179B7D084DC194DE0C1AA3771191"/>
    <w:rsid w:val="00D6693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693F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1A334C408514181BD0EBA4A9FDC78C1" w:type="paragraph">
    <w:name w:val="B1A334C408514181BD0EBA4A9FDC78C1"/>
    <w:rsid w:val="00D6693F"/>
  </w:style>
  <w:style w:customStyle="1" w:styleId="9A60579A65F2427790E81712EDFC98C0" w:type="paragraph">
    <w:name w:val="9A60579A65F2427790E81712EDFC98C0"/>
    <w:rsid w:val="00D6693F"/>
  </w:style>
  <w:style w:customStyle="1" w:styleId="B73C753E081E45E49EE57984F95AD445" w:type="paragraph">
    <w:name w:val="B73C753E081E45E49EE57984F95AD445"/>
    <w:rsid w:val="00D6693F"/>
  </w:style>
  <w:style w:customStyle="1" w:styleId="322FC49FAA8A4116B7C1BF4C6D33693D" w:type="paragraph">
    <w:name w:val="322FC49FAA8A4116B7C1BF4C6D33693D"/>
    <w:rsid w:val="00D6693F"/>
  </w:style>
  <w:style w:customStyle="1" w:styleId="6FAE179B7D084DC194DE0C1AA3771191" w:type="paragraph">
    <w:name w:val="6FAE179B7D084DC194DE0C1AA3771191"/>
    <w:rsid w:val="00D6693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St-276/2016</izvorni_sadrzaj>
    <derivirana_varijabla naziv="DomainObject.Predmet.OznakaBroj_1">St-276/2016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VS TEAM društvo s ograničenom odgovornošću za proizvodnju, trgovinu i usluge</izvorni_sadrzaj>
    <derivirana_varijabla naziv="DomainObject.Predmet.ProtustrankaFormated_1">  VS TEAM društvo s ograničenom odgovornošću za proizvodnju, trgovinu i usluge</derivirana_varijabla>
  </DomainObject.Predmet.ProtustrankaFormated>
  <DomainObject.Predmet.ProtustrankaFormatedOIB>
    <izvorni_sadrzaj>  VS TEAM društvo s ograničenom odgovornošću za proizvodnju, trgovinu i usluge, OIB 82597553880</izvorni_sadrzaj>
    <derivirana_varijabla naziv="DomainObject.Predmet.ProtustrankaFormatedOIB_1">  VS TEAM društvo s ograničenom odgovornošću za proizvodnju, trgovinu i usluge, OIB 82597553880</derivirana_varijabla>
  </DomainObject.Predmet.ProtustrankaFormatedOIB>
  <DomainObject.Predmet.ProtustrankaFormatedWithAdress>
    <izvorni_sadrzaj> VS TEAM društvo s ograničenom odgovornošću za proizvodnju, trgovinu i usluge, Mlinarska 39, 48000 Starigrad</izvorni_sadrzaj>
    <derivirana_varijabla naziv="DomainObject.Predmet.ProtustrankaFormatedWithAdress_1"> VS TEAM društvo s ograničenom odgovornošću za proizvodnju, trgovinu i usluge, Mlinarska 39, 48000 Starigrad</derivirana_varijabla>
  </DomainObject.Predmet.ProtustrankaFormatedWithAdress>
  <DomainObject.Predmet.ProtustrankaFormatedWithAdressOIB>
    <izvorni_sadrzaj> VS TEAM društvo s ograničenom odgovornošću za proizvodnju, trgovinu i usluge, OIB 82597553880, Mlinarska 39, 48000 Starigrad</izvorni_sadrzaj>
    <derivirana_varijabla naziv="DomainObject.Predmet.ProtustrankaFormatedWithAdressOIB_1"> VS TEAM društvo s ograničenom odgovornošću za proizvodnju, trgovinu i usluge, OIB 82597553880, Mlinarska 39, 48000 Starigrad</derivirana_varijabla>
  </DomainObject.Predmet.ProtustrankaFormatedWithAdressOIB>
  <DomainObject.Predmet.ProtustrankaWithAdress>
    <izvorni_sadrzaj>VS TEAM društvo s ograničenom odgovornošću za proizvodnju, trgovinu i usluge Mlinarska 39, 48000 Starigrad</izvorni_sadrzaj>
    <derivirana_varijabla naziv="DomainObject.Predmet.ProtustrankaWithAdress_1">VS TEAM društvo s ograničenom odgovornošću za proizvodnju, trgovinu i usluge Mlinarska 39, 48000 Starigrad</derivirana_varijabla>
  </DomainObject.Predmet.ProtustrankaWithAdress>
  <DomainObject.Predmet.ProtustrankaWithAdressOIB>
    <izvorni_sadrzaj>VS TEAM društvo s ograničenom odgovornošću za proizvodnju, trgovinu i usluge, OIB 82597553880, Mlinarska 39, 48000 Starigrad</izvorni_sadrzaj>
    <derivirana_varijabla naziv="DomainObject.Predmet.ProtustrankaWithAdressOIB_1">VS TEAM društvo s ograničenom odgovornošću za proizvodnju, trgovinu i usluge, OIB 82597553880, Mlinarska 39, 48000 Starigrad</derivirana_varijabla>
  </DomainObject.Predmet.ProtustrankaWithAdressOIB>
  <DomainObject.Predmet.ProtustrankaNazivFormated>
    <izvorni_sadrzaj>VS TEAM društvo s ograničenom odgovornošću za proizvodnju, trgovinu i usluge</izvorni_sadrzaj>
    <derivirana_varijabla naziv="DomainObject.Predmet.ProtustrankaNazivFormated_1">VS TEAM društvo s ograničenom odgovornošću za proizvodnju, trgovinu i usluge</derivirana_varijabla>
  </DomainObject.Predmet.ProtustrankaNazivFormated>
  <DomainObject.Predmet.ProtustrankaNazivFormatedOIB>
    <izvorni_sadrzaj>VS TEAM društvo s ograničenom odgovornošću za proizvodnju, trgovinu i usluge, OIB 82597553880</izvorni_sadrzaj>
    <derivirana_varijabla naziv="DomainObject.Predmet.ProtustrankaNazivFormatedOIB_1">VS TEAM društvo s ograničenom odgovornošću za proizvodnju, trgovinu i usluge, OIB 82597553880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9759.23</izvorni_sadrzaj>
    <derivirana_varijabla naziv="DomainObject.Predmet.TrenutnaVrijednost_1">9759.23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VS TEAM društvo s ograničenom odgovornošću za proizvodnju, trgovinu i usluge</item>
    </izvorni_sadrzaj>
    <derivirana_varijabla naziv="DomainObject.Predmet.ProtuStrankaListFormated_1">
      <item>VS TEAM društvo s ograničenom odgovornošću za proizvodnju, trgovinu i usluge</item>
    </derivirana_varijabla>
  </DomainObject.Predmet.ProtuStrankaListFormated>
  <DomainObject.Predmet.ProtuStrankaListFormatedOIB>
    <izvorni_sadrzaj>
      <item>VS TEAM društvo s ograničenom odgovornošću za proizvodnju, trgovinu i usluge, OIB 82597553880</item>
    </izvorni_sadrzaj>
    <derivirana_varijabla naziv="DomainObject.Predmet.ProtuStrankaListFormatedOIB_1">
      <item>VS TEAM društvo s ograničenom odgovornošću za proizvodnju, trgovinu i usluge, OIB 82597553880</item>
    </derivirana_varijabla>
  </DomainObject.Predmet.ProtuStrankaListFormatedOIB>
  <DomainObject.Predmet.ProtuStrankaListFormatedWithAdress>
    <izvorni_sadrzaj>
      <item>VS TEAM društvo s ograničenom odgovornošću za proizvodnju, trgovinu i usluge, Mlinarska 39, 48000 Starigrad</item>
    </izvorni_sadrzaj>
    <derivirana_varijabla naziv="DomainObject.Predmet.ProtuStrankaListFormatedWithAdress_1">
      <item>VS TEAM društvo s ograničenom odgovornošću za proizvodnju, trgovinu i usluge, Mlinarska 39, 48000 Starigrad</item>
    </derivirana_varijabla>
  </DomainObject.Predmet.ProtuStrankaListFormatedWithAdress>
  <DomainObject.Predmet.ProtuStrankaListFormatedWithAdressOIB>
    <izvorni_sadrzaj>
      <item>VS TEAM društvo s ograničenom odgovornošću za proizvodnju, trgovinu i usluge, OIB 82597553880, Mlinarska 39, 48000 Starigrad</item>
    </izvorni_sadrzaj>
    <derivirana_varijabla naziv="DomainObject.Predmet.ProtuStrankaListFormatedWithAdressOIB_1">
      <item>VS TEAM društvo s ograničenom odgovornošću za proizvodnju, trgovinu i usluge, OIB 82597553880, Mlinarska 39, 48000 Starigrad</item>
    </derivirana_varijabla>
  </DomainObject.Predmet.ProtuStrankaListFormatedWithAdressOIB>
  <DomainObject.Predmet.ProtuStrankaListNazivFormated>
    <izvorni_sadrzaj>
      <item>VS TEAM društvo s ograničenom odgovornošću za proizvodnju, trgovinu i usluge</item>
    </izvorni_sadrzaj>
    <derivirana_varijabla naziv="DomainObject.Predmet.ProtuStrankaListNazivFormated_1">
      <item>VS TEAM društvo s ograničenom odgovornošću za proizvodnju, trgovinu i usluge</item>
    </derivirana_varijabla>
  </DomainObject.Predmet.ProtuStrankaListNazivFormated>
  <DomainObject.Predmet.ProtuStrankaListNazivFormatedOIB>
    <izvorni_sadrzaj>
      <item>VS TEAM društvo s ograničenom odgovornošću za proizvodnju, trgovinu i usluge, OIB 82597553880</item>
    </izvorni_sadrzaj>
    <derivirana_varijabla naziv="DomainObject.Predmet.ProtuStrankaListNazivFormatedOIB_1">
      <item>VS TEAM društvo s ograničenom odgovornošću za proizvodnju, trgovinu i usluge, OIB 82597553880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VS TEAM društvo s ograničenom odgovornošću za proizvodnju, trgovinu i usluge</izvorni_sadrzaj>
    <derivirana_varijabla naziv="DomainObject.Predmet.ProtustrankaIDrugi_1">VS TEAM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VS TEAM društvo s ograničenom odgovornošću za proizvodnju, trgovinu i usluge, OIB 82597553880, Mlinarska 39, 48000 Starigrad</izvorni_sadrzaj>
    <derivirana_varijabla naziv="DomainObject.Predmet.ProtustrankaIDrugiAdressOIB_1">VS TEAM društvo s ograničenom odgovornošću za proizvodnju, trgovinu i usluge, OIB 82597553880, Mlinarska 39,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VS TEAM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VS TEAM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VS TEAM društvo s ograničenom odgovornošću za proizvodnju, trgovinu i usluge, OIB 82597553880, Mlinarska 39,48000 Starigrad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VS TEAM društvo s ograničenom odgovornošću za proizvodnju, trgovinu i usluge, OIB 82597553880, Mlinarska 39,48000 Starigrad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82597553880</item>
      <item>, OIB null</item>
      <item>, OIB null</item>
    </izvorni_sadrzaj>
    <derivirana_varijabla naziv="DomainObject.Predmet.SudioniciListNazivOIB_1">
      <item>, OIB 85821130368</item>
      <item>, OIB 82597553880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1845</properties:Characters>
  <properties:Lines>44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2016-02-25T12:33:00Z</dcterms:created>
  <dc:creator>Ljubica Makovec</dc:creator>
  <cp:lastModifiedBy>Ljubica Makovec</cp:lastModifiedBy>
  <cp:lastPrinted>2016-02-25T12:31:00Z</cp:lastPrinted>
  <dcterms:modified xmlns:xsi="http://www.w3.org/2001/XMLSchema-instance" xsi:type="dcterms:W3CDTF">2016-02-25T12:35:00Z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