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B007E" w:rsidP="00AB007E" w:rsidRDefault="00AB007E" w14:paraId="75e8f83" w14:textId="75e8f83">
      <w:pPr>
        <w:jc w:val="both"/>
        <w15:collapsed w:val="false"/>
      </w:pPr>
      <w:bookmarkStart w:name="_GoBack" w:id="0"/>
      <w:bookmarkEnd w:id="0"/>
    </w:p>
    <w:p w:rsidR="00AB007E" w:rsidP="00AB007E" w:rsidRDefault="00AB007E">
      <w:pPr>
        <w:jc w:val="both"/>
      </w:pPr>
      <w:r>
        <w:t xml:space="preserve">   </w:t>
      </w:r>
      <w:r w:rsidR="001E583E">
        <w:t xml:space="preserve">       </w:t>
      </w:r>
      <w:r w:rsidR="001E583E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007E" w:rsidP="00AB007E" w:rsidRDefault="00AB007E">
      <w:pPr>
        <w:jc w:val="both"/>
      </w:pPr>
      <w:r>
        <w:t>REPUBLIKA HRVATSKA</w:t>
      </w:r>
    </w:p>
    <w:p w:rsidR="00AB007E" w:rsidP="00AB007E" w:rsidRDefault="00AB007E">
      <w:pPr>
        <w:jc w:val="both"/>
      </w:pPr>
      <w:r>
        <w:t>Trgovački sud u Zagrebu</w:t>
      </w:r>
    </w:p>
    <w:p w:rsidR="00AB007E" w:rsidP="00AB007E" w:rsidRDefault="00AB007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AB007E" w:rsidP="00AB007E" w:rsidRDefault="00AB007E">
      <w:pPr>
        <w:jc w:val="both"/>
      </w:pPr>
    </w:p>
    <w:p w:rsidR="00AB007E" w:rsidP="00AB007E" w:rsidRDefault="00AB00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St-1500/2018 </w:t>
      </w:r>
    </w:p>
    <w:p w:rsidR="00AB007E" w:rsidP="00AB007E" w:rsidRDefault="00AB007E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="00AB007E" w:rsidP="00AB007E" w:rsidRDefault="00AB007E">
      <w:pPr>
        <w:ind w:left="2124" w:firstLine="708"/>
        <w:jc w:val="both"/>
      </w:pPr>
      <w:r>
        <w:t xml:space="preserve">R E P U B L I K A   H R V A T S K A </w:t>
      </w:r>
    </w:p>
    <w:p w:rsidR="00AB007E" w:rsidP="00AB007E" w:rsidRDefault="00AB007E">
      <w:pPr>
        <w:jc w:val="both"/>
      </w:pPr>
    </w:p>
    <w:p w:rsidR="00AB007E" w:rsidP="00AB007E" w:rsidRDefault="00AB007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J E Š E NJ E </w:t>
      </w:r>
      <w:r>
        <w:tab/>
      </w:r>
      <w:r>
        <w:tab/>
      </w:r>
      <w:r>
        <w:tab/>
      </w:r>
      <w:r>
        <w:tab/>
      </w:r>
      <w:r>
        <w:tab/>
      </w:r>
    </w:p>
    <w:p w:rsidR="00AB007E" w:rsidP="00AB007E" w:rsidRDefault="00AB007E">
      <w:pPr>
        <w:jc w:val="both"/>
      </w:pPr>
      <w:r>
        <w:tab/>
      </w:r>
    </w:p>
    <w:p w:rsidR="00AB007E" w:rsidP="00AB007E" w:rsidRDefault="00AB007E">
      <w:pPr>
        <w:ind w:firstLine="708"/>
        <w:jc w:val="both"/>
      </w:pPr>
      <w:r>
        <w:t xml:space="preserve">Trgovački sud u Zagrebu, sudac Danijela Uzelac Ljubić, u stečajnom postupku u povodu prijedloga predlagatelja FINANCIJSKE AGENCIJE, </w:t>
      </w:r>
      <w:r w:rsidRPr="00FA109D" w:rsidR="00FA109D">
        <w:t xml:space="preserve">OIB: 85821130368, </w:t>
      </w:r>
      <w:r>
        <w:t>Zagreb, Ulica grada Vukovara 70</w:t>
      </w:r>
      <w:r w:rsidR="00FA109D">
        <w:t xml:space="preserve">, </w:t>
      </w:r>
      <w:r>
        <w:t>za otvaranje stečajnog postupka nad dužnikom PREMIUM d.o.o., OIB 82664917529, Karlovac, Trg Petra Svačića 3, kojeg zastupa punomoćnik Igor Svilar, odvjetnik u Zagrebu, 16. rujna 2019.</w:t>
      </w:r>
    </w:p>
    <w:p w:rsidR="00AB007E" w:rsidP="00AB007E" w:rsidRDefault="00AB007E">
      <w:pPr>
        <w:jc w:val="both"/>
      </w:pPr>
    </w:p>
    <w:p w:rsidR="00AB007E" w:rsidP="00AB007E" w:rsidRDefault="00AB007E">
      <w:pPr>
        <w:jc w:val="both"/>
      </w:pPr>
    </w:p>
    <w:p w:rsidR="00AB007E" w:rsidP="00AB007E" w:rsidRDefault="00AB007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="00FA109D" w:rsidP="00AB007E" w:rsidRDefault="00FA109D">
      <w:pPr>
        <w:jc w:val="both"/>
      </w:pPr>
    </w:p>
    <w:p w:rsidR="00AB007E" w:rsidP="00AB007E" w:rsidRDefault="00AB007E">
      <w:pPr>
        <w:jc w:val="both"/>
      </w:pPr>
      <w:r>
        <w:tab/>
      </w:r>
    </w:p>
    <w:p w:rsidR="00AB007E" w:rsidP="00AB007E" w:rsidRDefault="00182361">
      <w:pPr>
        <w:ind w:firstLine="708"/>
        <w:jc w:val="both"/>
      </w:pPr>
      <w:r>
        <w:t xml:space="preserve">Obustavlja </w:t>
      </w:r>
      <w:r w:rsidR="00AB007E">
        <w:t xml:space="preserve">se stečajni postupak nad dužnikom </w:t>
      </w:r>
      <w:r w:rsidRPr="00AB007E" w:rsidR="00AB007E">
        <w:t>PREMIUM d.o.o., OIB 82664917529, Karlovac, Trg Petra Svačića 3.</w:t>
      </w:r>
    </w:p>
    <w:p w:rsidRPr="00AB007E" w:rsidR="00AB007E" w:rsidP="00AB007E" w:rsidRDefault="00AB007E">
      <w:pPr>
        <w:ind w:firstLine="708"/>
        <w:jc w:val="both"/>
      </w:pPr>
    </w:p>
    <w:p w:rsidR="00AB007E" w:rsidP="00AB007E" w:rsidRDefault="00AB007E">
      <w:pPr>
        <w:jc w:val="both"/>
      </w:pPr>
      <w:r>
        <w:tab/>
      </w:r>
      <w:r>
        <w:tab/>
      </w:r>
      <w:r>
        <w:tab/>
      </w:r>
      <w:r>
        <w:tab/>
        <w:t xml:space="preserve">                 Obrazloženje</w:t>
      </w:r>
    </w:p>
    <w:p w:rsidR="00FA109D" w:rsidP="00AB007E" w:rsidRDefault="00FA109D">
      <w:pPr>
        <w:jc w:val="both"/>
      </w:pPr>
    </w:p>
    <w:p w:rsidR="00AB007E" w:rsidP="00AB007E" w:rsidRDefault="00AB007E">
      <w:pPr>
        <w:jc w:val="both"/>
      </w:pPr>
    </w:p>
    <w:p w:rsidR="00AB007E" w:rsidP="00AB007E" w:rsidRDefault="00AB007E">
      <w:pPr>
        <w:ind w:firstLine="708"/>
        <w:jc w:val="both"/>
      </w:pPr>
      <w:r>
        <w:t>Financijska agencija podnijela je, na temelju odredbe čl. 110. st. 1. Stečajnog zakona (“Narodne novine” broj 71/15 i 104/17, dalje: SZ), prijedlog za otvaranje stečajnog postupka nad dužnikom.</w:t>
      </w:r>
    </w:p>
    <w:p w:rsidR="00AB007E" w:rsidP="00AB007E" w:rsidRDefault="00AB007E">
      <w:pPr>
        <w:jc w:val="both"/>
      </w:pPr>
    </w:p>
    <w:p w:rsidR="00AB007E" w:rsidP="00012757" w:rsidRDefault="00AB007E">
      <w:pPr>
        <w:ind w:firstLine="708"/>
        <w:jc w:val="both"/>
      </w:pPr>
      <w:r>
        <w:t xml:space="preserve">Nakon pokretanja prethodnog postupka, dužnik je </w:t>
      </w:r>
      <w:r w:rsidR="00012757">
        <w:t xml:space="preserve">na ročištu 16. rujna 2019. predao u spis izvornik Potvrde </w:t>
      </w:r>
      <w:r>
        <w:t xml:space="preserve"> </w:t>
      </w:r>
      <w:r w:rsidR="00C20D19">
        <w:t xml:space="preserve">o blokadi  računa i novčanih sredstava </w:t>
      </w:r>
      <w:proofErr w:type="spellStart"/>
      <w:r w:rsidR="00C20D19">
        <w:t>ovršenika</w:t>
      </w:r>
      <w:proofErr w:type="spellEnd"/>
      <w:r w:rsidR="00C20D19">
        <w:t xml:space="preserve"> od 16. rujna 2019.</w:t>
      </w:r>
    </w:p>
    <w:p w:rsidR="00AB007E" w:rsidP="00AB007E" w:rsidRDefault="00AB007E">
      <w:pPr>
        <w:jc w:val="both"/>
      </w:pPr>
    </w:p>
    <w:p w:rsidR="00AB007E" w:rsidP="00012757" w:rsidRDefault="00AB007E">
      <w:pPr>
        <w:ind w:firstLine="708"/>
        <w:jc w:val="both"/>
      </w:pPr>
      <w:r>
        <w:t xml:space="preserve">Uvidom u </w:t>
      </w:r>
      <w:r w:rsidR="00C20D19">
        <w:t xml:space="preserve">navedenu potvrdu Financijske agencije </w:t>
      </w:r>
      <w:r w:rsidR="00012757">
        <w:t>od 16. rujna 2019. u</w:t>
      </w:r>
      <w:r w:rsidR="00C20D19">
        <w:t>t</w:t>
      </w:r>
      <w:r>
        <w:t xml:space="preserve">vrđeno je da na dan </w:t>
      </w:r>
      <w:r w:rsidR="00C20D19">
        <w:t>izdavanja potvrde</w:t>
      </w:r>
      <w:r w:rsidR="00012757">
        <w:t>, koji je ujedno i dan donošenja ovog rješenja</w:t>
      </w:r>
      <w:r w:rsidR="00C20D19">
        <w:t>,</w:t>
      </w:r>
      <w:r>
        <w:t xml:space="preserve"> dužnik nema nepodmirenih obveza odnosno da dužnikov račun nije blokiran te da stanje blokade iznosi 0,00 kn. Pored navedenog, ovaj sud je na dan donošenja ovog rješenja izvršio uvid u elektronički sustav Financijske agencije e-Blokade i utvrdio da za dužnika nema evidentiranih neizvršenih osnova za plaćanje o čemu je sastavljena službena bilješka.</w:t>
      </w:r>
    </w:p>
    <w:p w:rsidR="00AB007E" w:rsidP="00AB007E" w:rsidRDefault="00AB007E">
      <w:pPr>
        <w:jc w:val="both"/>
      </w:pPr>
    </w:p>
    <w:p w:rsidR="00AB007E" w:rsidP="00C20D19" w:rsidRDefault="00AB007E">
      <w:pPr>
        <w:ind w:firstLine="708"/>
        <w:jc w:val="both"/>
      </w:pPr>
      <w:r>
        <w:t>Budući da je dužnik postao sposoban za plaćanje na temelju odredbe članka 128. stavka 9. SZ-a, odlučeno je kao u izreci rješenja.</w:t>
      </w:r>
    </w:p>
    <w:p w:rsidR="00AB007E" w:rsidP="00AB007E" w:rsidRDefault="00AB007E">
      <w:pPr>
        <w:jc w:val="both"/>
      </w:pPr>
    </w:p>
    <w:p w:rsidR="00AB007E" w:rsidP="00AB007E" w:rsidRDefault="00AB007E">
      <w:pPr>
        <w:jc w:val="both"/>
      </w:pPr>
      <w:r>
        <w:t xml:space="preserve">          </w:t>
      </w:r>
      <w:r>
        <w:tab/>
      </w:r>
      <w:r>
        <w:tab/>
      </w:r>
      <w:r>
        <w:tab/>
        <w:t xml:space="preserve">            </w:t>
      </w:r>
      <w:r w:rsidR="00FA109D">
        <w:t xml:space="preserve"> </w:t>
      </w:r>
      <w:r>
        <w:t xml:space="preserve">   U Zagrebu </w:t>
      </w:r>
      <w:r w:rsidR="00C20D19">
        <w:t>16. rujna</w:t>
      </w:r>
      <w:r>
        <w:t xml:space="preserve"> 2019.</w:t>
      </w:r>
    </w:p>
    <w:p w:rsidR="00AB007E" w:rsidP="00182361" w:rsidRDefault="00AB007E">
      <w:pPr>
        <w:jc w:val="right"/>
      </w:pPr>
      <w:r>
        <w:lastRenderedPageBreak/>
        <w:tab/>
      </w:r>
      <w:r>
        <w:tab/>
      </w:r>
      <w:r>
        <w:tab/>
      </w:r>
      <w:r>
        <w:tab/>
      </w:r>
      <w:r w:rsidR="00FA109D"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FA109D">
        <w:t xml:space="preserve"> </w:t>
      </w:r>
      <w:r>
        <w:t xml:space="preserve">  Sudac</w:t>
      </w:r>
    </w:p>
    <w:p w:rsidR="00AB007E" w:rsidP="00182361" w:rsidRDefault="00AB007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Danijela Uzelac</w:t>
      </w:r>
      <w:r w:rsidR="00C20D19">
        <w:t xml:space="preserve"> Ljubić</w:t>
      </w:r>
      <w:r>
        <w:t>, v.r.</w:t>
      </w:r>
    </w:p>
    <w:p w:rsidR="00AB007E" w:rsidP="00AB007E" w:rsidRDefault="00AB007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B007E" w:rsidP="00AB007E" w:rsidRDefault="00AB007E">
      <w:pPr>
        <w:jc w:val="both"/>
      </w:pPr>
    </w:p>
    <w:p w:rsidR="00AB007E" w:rsidP="00AB007E" w:rsidRDefault="00AB007E">
      <w:pPr>
        <w:jc w:val="both"/>
      </w:pPr>
      <w:r>
        <w:t>Uputa o pravnom lijeku: 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 rješenja na mrežnoj stranici e-Oglasna ploča Trgovačkog suda u Zagrebu (članak 12. stavak 1. SZ-a).</w:t>
      </w:r>
    </w:p>
    <w:p w:rsidR="00AB007E" w:rsidP="00AB007E" w:rsidRDefault="00AB007E">
      <w:pPr>
        <w:jc w:val="both"/>
      </w:pPr>
    </w:p>
    <w:p w:rsidR="00AB007E" w:rsidP="00182361" w:rsidRDefault="00AB007E">
      <w:pPr>
        <w:jc w:val="right"/>
      </w:pPr>
      <w:r>
        <w:t xml:space="preserve">        </w:t>
      </w:r>
      <w:r w:rsidR="00C20D19">
        <w:tab/>
      </w:r>
      <w:r w:rsidR="00C20D19">
        <w:tab/>
      </w:r>
      <w:r w:rsidR="00C20D19">
        <w:tab/>
      </w:r>
      <w:r w:rsidR="00C20D19">
        <w:tab/>
      </w:r>
      <w:r w:rsidR="00C20D19">
        <w:tab/>
      </w:r>
      <w:r w:rsidR="00C20D19">
        <w:tab/>
      </w:r>
      <w:r w:rsidR="00C20D19">
        <w:tab/>
      </w:r>
      <w:r>
        <w:t xml:space="preserve"> </w:t>
      </w:r>
      <w:r w:rsidR="00C20D19">
        <w:tab/>
      </w:r>
      <w:r>
        <w:t xml:space="preserve">  Za točnost </w:t>
      </w:r>
      <w:proofErr w:type="spellStart"/>
      <w:r>
        <w:t>otpravka</w:t>
      </w:r>
      <w:proofErr w:type="spellEnd"/>
      <w:r>
        <w:t>:</w:t>
      </w:r>
    </w:p>
    <w:p w:rsidR="00AB007E" w:rsidP="00182361" w:rsidRDefault="00AB007E">
      <w:pPr>
        <w:jc w:val="right"/>
      </w:pPr>
      <w:r>
        <w:t xml:space="preserve"> </w:t>
      </w:r>
      <w:r w:rsidR="00C20D19">
        <w:tab/>
      </w:r>
      <w:r w:rsidR="00C20D19">
        <w:tab/>
      </w:r>
      <w:r w:rsidR="00C20D19">
        <w:tab/>
      </w:r>
      <w:r w:rsidR="00C20D19">
        <w:tab/>
      </w:r>
      <w:r w:rsidR="00C20D19">
        <w:tab/>
      </w:r>
      <w:r w:rsidR="00C20D19">
        <w:tab/>
      </w:r>
      <w:r w:rsidR="00C20D19">
        <w:tab/>
      </w:r>
      <w:r w:rsidR="00C20D19">
        <w:tab/>
      </w:r>
      <w:r>
        <w:t xml:space="preserve"> Katarina Franjić</w:t>
      </w:r>
    </w:p>
    <w:p w:rsidR="009C362E" w:rsidP="00AB007E" w:rsidRDefault="009C362E">
      <w:pPr>
        <w:jc w:val="both"/>
      </w:pPr>
    </w:p>
    <w:sectPr w:rsidR="009C3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F1"/>
    <w:rsid w:val="000074F1"/>
    <w:rsid w:val="00012757"/>
    <w:rsid w:val="00182361"/>
    <w:rsid w:val="001E583E"/>
    <w:rsid w:val="009C362E"/>
    <w:rsid w:val="00AB007E"/>
    <w:rsid w:val="00C20D19"/>
    <w:rsid w:val="00D30BD1"/>
    <w:rsid w:val="00DD77FF"/>
    <w:rsid w:val="00FA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E583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E583E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30B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0BD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0BD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0BD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0BD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58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583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0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B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rujna 2019.</izvorni_sadrzaj>
    <derivirana_varijabla naziv="DomainObject.DatumDonosenjaOdluke_1">16.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St-1500/2018</izvorni_sadrzaj>
    <derivirana_varijabla naziv="DomainObject.Predmet.OznakaBroj_1">St-1500/2018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d.o.o. zastupanog po punomoćniku Miroslav Jurjević</izvorni_sadrzaj>
    <derivirana_varijabla naziv="DomainObject.Predmet.ProtustrankaFormated_1">  PREMIUM d.o.o. zastupanog po punomoćniku Miroslav Jurjević</derivirana_varijabla>
  </DomainObject.Predmet.ProtustrankaFormated>
  <DomainObject.Predmet.ProtustrankaFormatedOIB>
    <izvorni_sadrzaj>  PREMIUM d.o.o., OIB 82664917529 zastupanog po punomoćniku Miroslav Jurjević</izvorni_sadrzaj>
    <derivirana_varijabla naziv="DomainObject.Predmet.ProtustrankaFormatedOIB_1">  PREMIUM d.o.o., OIB 82664917529 zastupanog po punomoćniku Miroslav Jurjević</derivirana_varijabla>
  </DomainObject.Predmet.ProtustrankaFormatedOIB>
  <DomainObject.Predmet.ProtustrankaFormatedWithAdress>
    <izvorni_sadrzaj> PREMIUM d.o.o., Trg Petra Svačića 3, 47000 Karlovac zastupanog po punomoćniku Miroslav Jurjević</izvorni_sadrzaj>
    <derivirana_varijabla naziv="DomainObject.Predmet.ProtustrankaFormatedWithAdress_1"> PREMIUM d.o.o., Trg Petra Svačića 3, 47000 Karlovac zastupanog po punomoćniku Miroslav Jurjević</derivirana_varijabla>
  </DomainObject.Predmet.ProtustrankaFormatedWithAdress>
  <DomainObject.Predmet.ProtustrankaFormatedWithAdressOIB>
    <izvorni_sadrzaj> PREMIUM d.o.o., OIB 82664917529, Trg Petra Svačića 3, 47000 Karlovac zastupanog po punomoćniku Miroslav Jurjević</izvorni_sadrzaj>
    <derivirana_varijabla naziv="DomainObject.Predmet.ProtustrankaFormatedWithAdressOIB_1"> PREMIUM d.o.o., OIB 82664917529, Trg Petra Svačića 3, 47000 Karlovac zastupanog po punomoćniku Miroslav Jurjević</derivirana_varijabla>
  </DomainObject.Predmet.ProtustrankaFormatedWithAdressOIB>
  <DomainObject.Predmet.ProtustrankaWithAdress>
    <izvorni_sadrzaj>PREMIUM d.o.o. Trg Petra Svačića 3, 47000 Karlovac</izvorni_sadrzaj>
    <derivirana_varijabla naziv="DomainObject.Predmet.ProtustrankaWithAdress_1">PREMIUM d.o.o. Trg Petra Svačića 3, 47000 Karlovac</derivirana_varijabla>
  </DomainObject.Predmet.ProtustrankaWithAdress>
  <DomainObject.Predmet.ProtustrankaWithAdressOIB>
    <izvorni_sadrzaj>PREMIUM d.o.o., OIB 82664917529, Trg Petra Svačića 3, 47000 Karlovac</izvorni_sadrzaj>
    <derivirana_varijabla naziv="DomainObject.Predmet.ProtustrankaWithAdressOIB_1">PREMIUM d.o.o., OIB 82664917529, Trg Petra Svačića 3, 47000 Karlovac</derivirana_varijabla>
  </DomainObject.Predmet.ProtustrankaWithAdressOIB>
  <DomainObject.Predmet.ProtustrankaNazivFormated>
    <izvorni_sadrzaj>PREMIUM d.o.o.</izvorni_sadrzaj>
    <derivirana_varijabla naziv="DomainObject.Predmet.ProtustrankaNazivFormated_1">PREMIUM d.o.o.</derivirana_varijabla>
  </DomainObject.Predmet.ProtustrankaNazivFormated>
  <DomainObject.Predmet.ProtustrankaNazivFormatedOIB>
    <izvorni_sadrzaj>PREMIUM d.o.o., OIB 82664917529</izvorni_sadrzaj>
    <derivirana_varijabla naziv="DomainObject.Predmet.ProtustrankaNazivFormatedOIB_1">PREMIUM d.o.o., OIB 82664917529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PREMIUM d.o.o. zastupanog po punomoćniku Miroslav Jurjević</item>
    </izvorni_sadrzaj>
    <derivirana_varijabla naziv="DomainObject.Predmet.ProtuStrankaListFormated_1">
      <item>PREMIUM d.o.o. zastupanog po punomoćniku Miroslav Jurjević</item>
    </derivirana_varijabla>
  </DomainObject.Predmet.ProtuStrankaListFormated>
  <DomainObject.Predmet.ProtuStrankaListFormatedOIB>
    <izvorni_sadrzaj>
      <item>PREMIUM d.o.o., OIB 82664917529 zastupanog po punomoćniku Miroslav Jurjević</item>
    </izvorni_sadrzaj>
    <derivirana_varijabla naziv="DomainObject.Predmet.ProtuStrankaListFormatedOIB_1">
      <item>PREMIUM d.o.o., OIB 82664917529 zastupanog po punomoćniku Miroslav Jurjević</item>
    </derivirana_varijabla>
  </DomainObject.Predmet.ProtuStrankaListFormatedOIB>
  <DomainObject.Predmet.ProtuStrankaListFormatedWithAdress>
    <izvorni_sadrzaj>
      <item>PREMIUM d.o.o., Trg Petra Svačića 3, 47000 Karlovac zastupanog po punomoćniku Miroslav Jurjević</item>
    </izvorni_sadrzaj>
    <derivirana_varijabla naziv="DomainObject.Predmet.ProtuStrankaListFormatedWithAdress_1">
      <item>PREMIUM d.o.o., Trg Petra Svačića 3, 47000 Karlovac zastupanog po punomoćniku Miroslav Jurjević</item>
    </derivirana_varijabla>
  </DomainObject.Predmet.ProtuStrankaListFormatedWithAdress>
  <DomainObject.Predmet.ProtuStrankaListFormatedWithAdressOIB>
    <izvorni_sadrzaj>
      <item>PREMIUM d.o.o., OIB 82664917529, Trg Petra Svačića 3, 47000 Karlovac zastupanog po punomoćniku Miroslav Jurjević</item>
    </izvorni_sadrzaj>
    <derivirana_varijabla naziv="DomainObject.Predmet.ProtuStrankaListFormatedWithAdressOIB_1">
      <item>PREMIUM d.o.o., OIB 82664917529, Trg Petra Svačića 3, 47000 Karlovac zastupanog po punomoćniku Miroslav Jurjević</item>
    </derivirana_varijabla>
  </DomainObject.Predmet.ProtuStrankaListFormatedWithAdressOIB>
  <DomainObject.Predmet.ProtuStrankaListNazivFormated>
    <izvorni_sadrzaj>
      <item>PREMIUM d.o.o.</item>
    </izvorni_sadrzaj>
    <derivirana_varijabla naziv="DomainObject.Predmet.ProtuStrankaListNazivFormated_1">
      <item>PREMIUM d.o.o.</item>
    </derivirana_varijabla>
  </DomainObject.Predmet.ProtuStrankaListNazivFormated>
  <DomainObject.Predmet.ProtuStrankaListNazivFormatedOIB>
    <izvorni_sadrzaj>
      <item>PREMIUM d.o.o., OIB 82664917529</item>
    </izvorni_sadrzaj>
    <derivirana_varijabla naziv="DomainObject.Predmet.ProtuStrankaListNazivFormatedOIB_1">
      <item>PREMIUM d.o.o., OIB 82664917529</item>
    </derivirana_varijabla>
  </DomainObject.Predmet.ProtuStrankaListNazivFormatedOIB>
  <DomainObject.Predmet.OstaliListFormated>
    <izvorni_sadrzaj>
      <item>Miroslav Jurjević punomoćnik sudionika u postupku PREMIUM d.o.o.</item>
      <item>Erste</item>
    </izvorni_sadrzaj>
    <derivirana_varijabla naziv="DomainObject.Predmet.OstaliListFormated_1">
      <item>Miroslav Jurjević punomoćnik sudionika u postupku PREMIUM d.o.o.</item>
      <item>Erste</item>
    </derivirana_varijabla>
  </DomainObject.Predmet.OstaliListFormated>
  <DomainObject.Predmet.OstaliListFormatedOIB>
    <izvorni_sadrzaj>
      <item>Miroslav Jurjević, OIB 42794445087 punomoćnik sudionika u postupku PREMIUM d.o.o.</item>
      <item>Erste</item>
    </izvorni_sadrzaj>
    <derivirana_varijabla naziv="DomainObject.Predmet.OstaliListFormatedOIB_1">
      <item>Miroslav Jurjević, OIB 42794445087 punomoćnik sudionika u postupku PREMIUM d.o.o.</item>
      <item>Erste</item>
    </derivirana_varijabla>
  </DomainObject.Predmet.OstaliListFormatedOIB>
  <DomainObject.Predmet.OstaliListFormatedWithAdress>
    <izvorni_sadrzaj>
      <item>Miroslav Jurjević, Antuna Gustava Matoša 14d, 47000 Karlovac punomoćnik sudionika u postupku PREMIUM d.o.o.</item>
      <item>Erste, Jadranski Trg 3/a, 51000 Rijeka</item>
    </izvorni_sadrzaj>
    <derivirana_varijabla naziv="DomainObject.Predmet.OstaliListFormatedWithAdress_1">
      <item>Miroslav Jurjević, Antuna Gustava Matoša 14d, 47000 Karlovac punomoćnik sudionika u postupku PREMIUM d.o.o.</item>
      <item>Erste, Jadranski Trg 3/a, 51000 Rijeka</item>
    </derivirana_varijabla>
  </DomainObject.Predmet.OstaliListFormatedWithAdress>
  <DomainObject.Predmet.OstaliListFormatedWithAdressOIB>
    <izvorni_sadrzaj>
      <item>Miroslav Jurjević, OIB 42794445087, Antuna Gustava Matoša 14d, 47000 Karlovac punomoćnik sudionika u postupku PREMIUM d.o.o.</item>
      <item>Erste, Jadranski Trg 3/a, 51000 Rijeka</item>
    </izvorni_sadrzaj>
    <derivirana_varijabla naziv="DomainObject.Predmet.OstaliListFormatedWithAdressOIB_1">
      <item>Miroslav Jurjević, OIB 42794445087, Antuna Gustava Matoša 14d, 47000 Karlovac punomoćnik sudionika u postupku PREMIUM d.o.o.</item>
      <item>Erste, Jadranski Trg 3/a, 51000 Rijeka</item>
    </derivirana_varijabla>
  </DomainObject.Predmet.OstaliListFormatedWithAdressOIB>
  <DomainObject.Predmet.OstaliListNazivFormated>
    <izvorni_sadrzaj>
      <item>Miroslav Jurjević</item>
      <item>Erste</item>
    </izvorni_sadrzaj>
    <derivirana_varijabla naziv="DomainObject.Predmet.OstaliListNazivFormated_1">
      <item>Miroslav Jurjević</item>
      <item>Erste</item>
    </derivirana_varijabla>
  </DomainObject.Predmet.OstaliListNazivFormated>
  <DomainObject.Predmet.OstaliListNazivFormatedOIB>
    <izvorni_sadrzaj>
      <item>Miroslav Jurjević, OIB 42794445087</item>
      <item>Erste</item>
    </izvorni_sadrzaj>
    <derivirana_varijabla naziv="DomainObject.Predmet.OstaliListNazivFormatedOIB_1">
      <item>Miroslav Jurjević, OIB 42794445087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2019.</izvorni_sadrzaj>
    <derivirana_varijabla naziv="DomainObject.Datum_1">16.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PREMIUM d.o.o.</izvorni_sadrzaj>
    <derivirana_varijabla naziv="DomainObject.Predmet.ProtustrankaIDrugi_1">PREMIUM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PREMIUM d.o.o., OIB 82664917529, Trg Petra Svačića 3, 47000 Karlovac</izvorni_sadrzaj>
    <derivirana_varijabla naziv="DomainObject.Predmet.ProtustrankaIDrugiAdressOIB_1">PREMIUM d.o.o., OIB 82664917529, Trg Petra Svačića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PREMIUM d.o.o.</item>
      <item>Miroslav Jurjević</item>
      <item>Erste</item>
    </izvorni_sadrzaj>
    <derivirana_varijabla naziv="DomainObject.Predmet.SudioniciListNaziv_1">
      <item>FINA regionalni centar Zagreb, podružnica Karlovac</item>
      <item>PREMIUM d.o.o.</item>
      <item>Miroslav Jurjević</item>
      <item>Erste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PREMIUM d.o.o., OIB 82664917529, Trg Petra Svačića 3,47000 Karlovac</item>
      <item>Miroslav Jurjević, OIB 42794445087, Antuna Gustava Matoša 14d,47000 Karlovac</item>
      <item>Erste, Jadranski Trg 3/a,51000 Rijeka</item>
    </izvorni_sadrzaj>
    <derivirana_varijabla naziv="DomainObject.Predmet.SudioniciListAdressOIB_1">
      <item>FINA regionalni centar Zagreb, podružnica Karlovac, OIB 85821130368, Vitezovićeva 1,47000 Karlovac</item>
      <item>PREMIUM d.o.o., OIB 82664917529, Trg Petra Svačića 3,47000 Karlovac</item>
      <item>Miroslav Jurjević, OIB 42794445087, Antuna Gustava Matoša 14d,47000 Karlovac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82664917529</item>
      <item>, OIB 42794445087</item>
      <item>, OIB null</item>
    </izvorni_sadrzaj>
    <derivirana_varijabla naziv="DomainObject.Predmet.SudioniciListNazivOIB_1">
      <item>, OIB 85821130368</item>
      <item>, OIB 82664917529</item>
      <item>, OIB 42794445087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rujna 2019.</izvorni_sadrzaj>
    <derivirana_varijabla naziv="DomainObject.Predmet.DatumZadnjeOdrzaneSudskeRadnje_1">16. rujna 2019.</derivirana_varijabla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St-1500/2018-20</izvorni_sadrzaj>
    <derivirana_varijabla naziv="DomainObject.PredzadnjaOdlukaIzPredmeta.Oznaka_1">St-1500/2018-20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347</properties:Words>
  <properties:Characters>1790</properties:Characters>
  <properties:Lines>58</properties:Lines>
  <properties:Paragraphs>20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2019-09-16T07:25:00Z</dcterms:created>
  <dc:creator>Danijela Uzelac</dc:creator>
  <dc:description/>
  <cp:keywords/>
  <cp:lastModifiedBy>Katarina Franjić</cp:lastModifiedBy>
  <cp:lastPrinted>2019-09-16T07:33:00Z</cp:lastPrinted>
  <dcterms:modified xmlns:xsi="http://www.w3.org/2001/XMLSchema-instance" xsi:type="dcterms:W3CDTF">2019-09-16T07:34:00Z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(st-1500-18 rješenje obustava postupka 128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