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99aa" w14:paraId="e5199aa" w:rsidRDefault="00D61E2A" w:rsidP="00D61E2A" w:rsidR="00D61E2A">
      <w:pPr>
        <w15:collapsed w:val="false"/>
      </w:pPr>
      <w:r>
        <w:t>1 St-2/2016.</w:t>
      </w:r>
    </w:p>
    <w:p w:rsidRDefault="00D61E2A" w:rsidP="00D61E2A" w:rsidR="00D61E2A"/>
    <w:p w:rsidRDefault="00D61E2A" w:rsidP="00D61E2A" w:rsidR="00D61E2A"/>
    <w:p w:rsidRDefault="00D61E2A" w:rsidP="00D61E2A" w:rsidR="00D61E2A">
      <w:r>
        <w:t>TRGOVAČKI SUD U BJELOVARU</w:t>
      </w:r>
    </w:p>
    <w:p w:rsidRDefault="00D61E2A" w:rsidP="00D61E2A" w:rsidR="00D61E2A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61E2A" w:rsidP="00D61E2A" w:rsidR="00D61E2A"/>
    <w:p w:rsidRDefault="00D61E2A" w:rsidP="00D61E2A" w:rsidR="00D61E2A"/>
    <w:p w:rsidRDefault="00D61E2A" w:rsidP="00D61E2A" w:rsidR="00D61E2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1E2A" w:rsidP="00D61E2A" w:rsidR="00D61E2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1E2A" w:rsidP="00D61E2A" w:rsidR="00D61E2A"/>
    <w:p w:rsidRDefault="00D61E2A" w:rsidP="00D61E2A" w:rsidR="00D61E2A"/>
    <w:p w:rsidRDefault="00D61E2A" w:rsidP="00D61E2A" w:rsidR="00D61E2A"/>
    <w:p w:rsidRDefault="00D61E2A" w:rsidP="00D61E2A" w:rsidR="00D61E2A"/>
    <w:p w:rsidRDefault="00D61E2A" w:rsidP="00D61E2A" w:rsidR="00D61E2A">
      <w:pPr>
        <w:jc w:val="center"/>
        <w:rPr>
          <w:b/>
        </w:rPr>
      </w:pPr>
      <w:r>
        <w:rPr>
          <w:b/>
        </w:rPr>
        <w:t>P O Z I V</w:t>
      </w:r>
    </w:p>
    <w:p w:rsidRDefault="00D61E2A" w:rsidP="00D61E2A" w:rsidR="00D61E2A">
      <w:pPr>
        <w:jc w:val="center"/>
      </w:pPr>
    </w:p>
    <w:p w:rsidRDefault="00D61E2A" w:rsidP="00D61E2A" w:rsidR="00D61E2A">
      <w:pPr>
        <w:jc w:val="center"/>
      </w:pPr>
    </w:p>
    <w:p w:rsidRDefault="00D61E2A" w:rsidP="00D61E2A" w:rsidR="00D61E2A">
      <w:pPr>
        <w:jc w:val="center"/>
      </w:pPr>
    </w:p>
    <w:p w:rsidRDefault="00D61E2A" w:rsidP="00D61E2A" w:rsidR="00D61E2A">
      <w:r>
        <w:t xml:space="preserve">U stečajnom predmetu nad Stečajnom masom stečajnog dužnika BIOPARK d.o.o. u stečaju, SLATINA,  pozivate se na ročište kod Trgovačkog suda u Bjelovaru, soba br. 4,  </w:t>
      </w:r>
    </w:p>
    <w:p w:rsidRDefault="00D61E2A" w:rsidP="00D61E2A" w:rsidR="00D61E2A"/>
    <w:p w:rsidRDefault="00D61E2A" w:rsidP="00D61E2A" w:rsidR="00D61E2A">
      <w:pPr>
        <w:jc w:val="center"/>
      </w:pPr>
      <w:r>
        <w:t>za dan 22. veljače 2017. godine u 9,00 sati.</w:t>
      </w:r>
    </w:p>
    <w:p w:rsidRDefault="00D61E2A" w:rsidP="00D61E2A" w:rsidR="00D61E2A">
      <w:pPr>
        <w:jc w:val="center"/>
      </w:pPr>
    </w:p>
    <w:p w:rsidRDefault="00D61E2A" w:rsidP="00D61E2A" w:rsidR="00D61E2A"/>
    <w:p w:rsidRDefault="00D61E2A" w:rsidP="00D61E2A" w:rsidR="00D61E2A"/>
    <w:p w:rsidRDefault="00D61E2A" w:rsidP="00D61E2A" w:rsidR="00D61E2A"/>
    <w:p w:rsidRDefault="00D61E2A" w:rsidP="00D61E2A" w:rsidR="00D61E2A">
      <w:r>
        <w:t>U Bjelovaru, 25. siječnja  2017.</w:t>
      </w:r>
    </w:p>
    <w:p w:rsidRDefault="00D61E2A" w:rsidP="00D61E2A" w:rsidR="00D61E2A"/>
    <w:p w:rsidRDefault="00D61E2A" w:rsidP="00D61E2A" w:rsidR="00D61E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D61E2A" w:rsidP="00D61E2A" w:rsidR="00D61E2A"/>
    <w:p w:rsidRDefault="00D61E2A" w:rsidP="00D61E2A" w:rsidR="00D61E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   v.r.</w:t>
      </w:r>
    </w:p>
    <w:p w:rsidRDefault="00D61E2A" w:rsidP="00D61E2A" w:rsidR="00D61E2A"/>
    <w:p w:rsidRDefault="00D61E2A" w:rsidP="00D61E2A" w:rsidR="00D61E2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1E2A" w:rsidP="00D61E2A" w:rsidR="00D61E2A"/>
    <w:p w:rsidRDefault="00D61E2A" w:rsidP="00D61E2A" w:rsidR="00D61E2A"/>
    <w:p w:rsidRDefault="00D61E2A" w:rsidP="00D61E2A" w:rsidR="00D61E2A">
      <w:proofErr w:type="spellStart"/>
      <w:r>
        <w:t>Rj</w:t>
      </w:r>
      <w:proofErr w:type="spellEnd"/>
      <w:r>
        <w:t>.</w:t>
      </w:r>
    </w:p>
    <w:p w:rsidRDefault="00D61E2A" w:rsidP="00D61E2A" w:rsidR="00D61E2A">
      <w:r>
        <w:t>Dna: stečajnom upravitelju-putem e – oglasne ploče i putem pošte</w:t>
      </w:r>
    </w:p>
    <w:p w:rsidRDefault="00D61E2A" w:rsidP="00D61E2A" w:rsidR="00D61E2A">
      <w:r>
        <w:t xml:space="preserve">        ROČ.  22. 02. 2017. u 9,00 sati</w:t>
      </w:r>
    </w:p>
    <w:p w:rsidRDefault="00D61E2A" w:rsidP="00D61E2A" w:rsidR="00D61E2A">
      <w:r>
        <w:t>Bjelovar,  25. 01.  2017.</w:t>
      </w:r>
    </w:p>
    <w:p w:rsidRDefault="00CB0EA4" w:rsidP="00D61E2A" w:rsidR="00CB0EA4">
      <w:pPr>
        <w:pStyle w:val="Bezprored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E2A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61E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61E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Grofa Janka Draškovića 33</izvorni_sadrzaj>
    <derivirana_varijabla naziv="DomainObject.UcesnikSudskeRadnje.Adresa.UlicaIKBR_1">Grofa Janka Draškovića 33</derivirana_varijabla>
  </DomainObject.UcesnikSudskeRadnje.Adresa.UlicaIKBR>
  <DomainObject.UcesnikSudskeRadnje.Naziv>
    <izvorni_sadrzaj>Stečajna masa stečajnog dužnika BIOPARK d.o.o. za proizvodnju, trgovinu i usluge, Slatina</izvorni_sadrzaj>
    <derivirana_varijabla naziv="DomainObject.UcesnikSudskeRadnje.Naziv_1">Stečajna masa stečajnog dužnika BIOPARK d.o.o. za proizvodnju, trgovinu i usluge, Slatina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22. veljače 2017.</izvorni_sadrzaj>
    <derivirana_varijabla naziv="DomainObject.UcesnikSudskeRadnje.SudskaRadnja.PlaniraniZavrsetakDatum_1">22. veljače 2017.</derivirana_varijabla>
  </DomainObject.UcesnikSudskeRadnje.SudskaRadnja.PlaniraniZavrsetakDatum>
  <DomainObject.UcesnikSudskeRadnje.SudskaRadnja.PlaniraniPocetakDatum>
    <izvorni_sadrzaj>22. veljače 2017.</izvorni_sadrzaj>
    <derivirana_varijabla naziv="DomainObject.UcesnikSudskeRadnje.SudskaRadnja.PlaniraniPocetakDatum_1">22.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09:15</izvorni_sadrzaj>
    <derivirana_varijabla naziv="DomainObject.UcesnikSudskeRadnje.SudskaRadnja.PlaniraniZavrsetakVrijeme_1">09:15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stečajnog dužnika BIOPARK d.o.o. za proizvodnju, trgovinu i usluge, Slatina zastupanog po punomoćniku ŠKARICA I PARTNERI odvjetničko društvo</izvorni_sadrzaj>
    <derivirana_varijabla naziv="DomainObject.Predmet.ProtustrankaFormated_1">  Stečajna masa stečajnog dužnika BIOPARK d.o.o. za proizvodnju, trgovinu i usluge, Slatina zastupanog po punomoćniku ŠKARICA I PARTNERI odvjetničko društvo</derivirana_varijabla>
  </DomainObject.Predmet.ProtustrankaFormated>
  <DomainObject.Predmet.ProtustrankaFormatedOIB>
    <izvorni_sadrzaj>  Stečajna masa stečajnog dužnika BIOPARK d.o.o. za proizvodnju, trgovinu i usluge, Slatina, OIB 96619548839 zastupanog po punomoćniku ŠKARICA I PARTNERI odvjetničko društvo</izvorni_sadrzaj>
    <derivirana_varijabla naziv="DomainObject.Predmet.ProtustrankaFormatedOIB_1">  Stečajna masa stečajnog dužnika BIOPARK d.o.o. za proizvodnju, trgovinu i usluge, Slatina, OIB 96619548839 zastupanog po punomoćniku ŠKARICA I PARTNERI odvjetničko društvo</derivirana_varijabla>
  </DomainObject.Predmet.ProtustrankaFormatedOIB>
  <DomainObject.Predmet.ProtustrankaFormatedWithAdress>
    <izvorni_sadrzaj> Stečajna masa stečajnog dužnika BIOPARK d.o.o. za proizvodnju, trgovinu i usluge, Slatina, Grofa Janka Draškovića 33, 33520 Slatina zastupanog po punomoćniku ŠKARICA I PARTNERI odvjetničko društvo</izvorni_sadrzaj>
    <derivirana_varijabla naziv="DomainObject.Predmet.ProtustrankaFormatedWithAdress_1"> Stečajna masa stečajnog dužnika BIOPARK d.o.o. za proizvodnju, trgovinu i usluge, Slatina, Grofa Janka Draškovića 33, 33520 Slatina zastupanog po punomoćniku ŠKARICA I PARTNERI odvjetničko društvo</derivirana_varijabla>
  </DomainObject.Predmet.ProtustrankaFormatedWithAdress>
  <DomainObject.Predmet.ProtustrankaFormatedWithAdressOIB>
    <izvorni_sadrzaj> Stečajna masa stečajnog dužnika BIOPARK d.o.o. za proizvodnju, trgovinu i usluge, Slatina, OIB 96619548839, Grofa Janka Draškovića 33, 33520 Slatina zastupanog po punomoćniku ŠKARICA I PARTNERI odvjetničko društvo</izvorni_sadrzaj>
    <derivirana_varijabla naziv="DomainObject.Predmet.ProtustrankaFormatedWithAdressOIB_1"> Stečajna masa stečajnog dužnika BIOPARK d.o.o. za proizvodnju, trgovinu i usluge, Slatina, OIB 96619548839, Grofa Janka Draškovića 33, 33520 Slatina zastupanog po punomoćniku ŠKARICA I PARTNERI odvjetničko društvo</derivirana_varijabla>
  </DomainObject.Predmet.ProtustrankaFormatedWithAdressOIB>
  <DomainObject.Predmet.ProtustrankaWithAdress>
    <izvorni_sadrzaj>Stečajna masa stečajnog dužnika BIOPARK d.o.o. za proizvodnju, trgovinu i usluge, Slatina Grofa Janka Draškovića 33, 33520 Slatina</izvorni_sadrzaj>
    <derivirana_varijabla naziv="DomainObject.Predmet.ProtustrankaWithAdress_1">Stečajna masa stečajnog dužnika BIOPARK d.o.o. za proizvodnju, trgovinu i usluge, Slatina Grofa Janka Draškovića 33, 33520 Slatina</derivirana_varijabla>
  </DomainObject.Predmet.ProtustrankaWithAdress>
  <DomainObject.Predmet.ProtustrankaWithAdressOIB>
    <izvorni_sadrzaj>Stečajna masa stečajnog dužnika BIOPARK d.o.o. za proizvodnju, trgovinu i usluge, Slatina, OIB 96619548839, Grofa Janka Draškovića 33, 33520 Slatina</izvorni_sadrzaj>
    <derivirana_varijabla naziv="DomainObject.Predmet.ProtustrankaWithAdressOIB_1">Stečajna masa stečajnog dužnika BIOPARK d.o.o. za proizvodnju, trgovinu i usluge, Slatina, OIB 96619548839, Grofa Janka Draškovića 33, 33520 Slatina</derivirana_varijabla>
  </DomainObject.Predmet.ProtustrankaWithAdressOIB>
  <DomainObject.Predmet.ProtustrankaNazivFormated>
    <izvorni_sadrzaj>Stečajna masa stečajnog dužnika BIOPARK d.o.o. za proizvodnju, trgovinu i usluge, Slatina</izvorni_sadrzaj>
    <derivirana_varijabla naziv="DomainObject.Predmet.ProtustrankaNazivFormated_1">Stečajna masa stečajnog dužnika BIOPARK d.o.o. za proizvodnju, trgovinu i usluge, Slatina</derivirana_varijabla>
  </DomainObject.Predmet.ProtustrankaNazivFormated>
  <DomainObject.Predmet.ProtustrankaNazivFormatedOIB>
    <izvorni_sadrzaj>Stečajna masa stečajnog dužnika BIOPARK d.o.o. za proizvodnju, trgovinu i usluge, Slatina, OIB 96619548839</izvorni_sadrzaj>
    <derivirana_varijabla naziv="DomainObject.Predmet.ProtustrankaNazivFormatedOIB_1">Stečajna masa stečajnog dužnika BIOPARK d.o.o. za proizvodnju, trgovinu i usluge, Slatina, OIB 96619548839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Stečajna masa stečajnog dužnika BIOPARK d.o.o. za proizvodnju, trgovinu i usluge, Slatina zastupanog po punomoćniku ŠKARICA I PARTNERI odvjetničko društvo</item>
    </izvorni_sadrzaj>
    <derivirana_varijabla naziv="DomainObject.Predmet.ProtuStrankaListFormated_1">
      <item>Stečajna masa stečajnog dužnika BIOPARK d.o.o. za proizvodnju, trgovinu i usluge, Slatina zastupanog po punomoćniku ŠKARICA I PARTNERI odvjetničko društvo</item>
    </derivirana_varijabla>
  </DomainObject.Predmet.ProtuStrankaListFormated>
  <DomainObject.Predmet.ProtuStrankaListFormatedOIB>
    <izvorni_sadrzaj>
      <item>Stečajna masa stečajnog dužnika BIOPARK d.o.o. za proizvodnju, trgovinu i usluge, Slatina, OIB 96619548839 zastupanog po punomoćniku ŠKARICA I PARTNERI odvjetničko društvo</item>
    </izvorni_sadrzaj>
    <derivirana_varijabla naziv="DomainObject.Predmet.ProtuStrankaListFormatedOIB_1">
      <item>Stečajna masa stečajnog dužnika BIOPARK d.o.o. za proizvodnju, trgovinu i usluge, Slatina, OIB 96619548839 zastupanog po punomoćniku ŠKARICA I PARTNERI odvjetničko društvo</item>
    </derivirana_varijabla>
  </DomainObject.Predmet.ProtuStrankaListFormatedOIB>
  <DomainObject.Predmet.ProtuStrankaListFormatedWithAdress>
    <izvorni_sadrzaj>
      <item>Stečajna masa stečajnog dužnika BIOPARK d.o.o. za proizvodnju, trgovinu i usluge, Slatina, Grofa Janka Draškovića 33, 33520 Slatina zastupanog po punomoćniku ŠKARICA I PARTNERI odvjetničko društvo</item>
    </izvorni_sadrzaj>
    <derivirana_varijabla naziv="DomainObject.Predmet.ProtuStrankaListFormatedWithAdress_1">
      <item>Stečajna masa stečajnog dužnika BIOPARK d.o.o. za proizvodnju, trgovinu i usluge, Slatina, Grofa Janka Draškovića 33, 33520 Slatina zastupanog po punomoćniku ŠKARICA I PARTNERI odvjetničko društvo</item>
    </derivirana_varijabla>
  </DomainObject.Predmet.ProtuStrankaListFormatedWithAdress>
  <DomainObject.Predmet.ProtuStrankaListFormatedWithAdressOIB>
    <izvorni_sadrzaj>
      <item>Stečajna masa stečajnog dužnika BIOPARK d.o.o. za proizvodnju, trgovinu i usluge, Slatina, OIB 96619548839, Grofa Janka Draškovića 33, 33520 Slatina zastupanog po punomoćniku ŠKARICA I PARTNERI odvjetničko društvo</item>
    </izvorni_sadrzaj>
    <derivirana_varijabla naziv="DomainObject.Predmet.ProtuStrankaListFormatedWithAdressOIB_1">
      <item>Stečajna masa stečajnog dužnika BIOPARK d.o.o. za proizvodnju, trgovinu i usluge, Slatina, OIB 96619548839, Grofa Janka Draškovića 33, 33520 Slatina zastupanog po punomoćniku ŠKARICA I PARTNERI odvjetničko društvo</item>
    </derivirana_varijabla>
  </DomainObject.Predmet.ProtuStrankaListFormatedWithAdressOIB>
  <DomainObject.Predmet.ProtuStrankaListNazivFormated>
    <izvorni_sadrzaj>
      <item>Stečajna masa stečajnog dužnika BIOPARK d.o.o. za proizvodnju, trgovinu i usluge, Slatina</item>
    </izvorni_sadrzaj>
    <derivirana_varijabla naziv="DomainObject.Predmet.ProtuStrankaListNazivFormated_1">
      <item>Stečajna masa stečajnog dužnika BIOPARK d.o.o. za proizvodnju, trgovinu i usluge, Slatina</item>
    </derivirana_varijabla>
  </DomainObject.Predmet.ProtuStrankaListNazivFormated>
  <DomainObject.Predmet.ProtuStrankaListNazivFormatedOIB>
    <izvorni_sadrzaj>
      <item>Stečajna masa stečajnog dužnika BIOPARK d.o.o. za proizvodnju, trgovinu i usluge, Slatina, OIB 96619548839</item>
    </izvorni_sadrzaj>
    <derivirana_varijabla naziv="DomainObject.Predmet.ProtuStrankaListNazivFormatedOIB_1">
      <item>Stečajna masa stečajnog dužnika BIOPARK d.o.o. za proizvodnju, trgovinu i usluge, Slatina, OIB 96619548839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Stečajna masa stečajnog dužnika BIOPARK d.o.o. za proizvodnju, trgovinu i usluge, Slatina</item>
      <item>VTS RH U ZAGREBU</item>
      <item>SUDSKI REGISTAR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Stečajna masa stečajnog dužnika BIOPARK d.o.o. za proizvodnju, trgovinu i usluge, Slatina</item>
      <item>VTS RH U ZAGREBU</item>
      <item>SUDSKI REGISTAR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Stečajna masa stečajnog dužnika BIOPARK d.o.o. za proizvodnju, trgovinu i usluge, Slatina</item>
      <item>VTS RH U ZAGREBU</item>
      <item>SUDSKI REGISTAR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OstaliListNazivFormated_1"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izvorni_sadrzaj>
    <derivirana_varijabla naziv="DomainObject.Predmet.OstaliListNazivFormatedOIB_1"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stečajnog dužnika BIOPARK d.o.o. za proizvodnju, trgovinu i usluge, Slatina</izvorni_sadrzaj>
    <derivirana_varijabla naziv="DomainObject.Predmet.ProtustrankaIDrugi_1">Stečajna masa stečajnog dužnika 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stečajnog dužnika BIOPARK d.o.o. za proizvodnju, trgovinu i usluge, Slatina, OIB 96619548839, Grofa Janka Draškovića 33, 33520 Slatina</izvorni_sadrzaj>
    <derivirana_varijabla naziv="DomainObject.Predmet.ProtustrankaIDrugiAdressOIB_1">Stečajna masa stečajnog dužnika BIOPARK d.o.o. za proizvodnju, trgovinu i usluge, Slatina, OIB 96619548839,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St-2/2016-8</izvorni_sadrzaj>
    <derivirana_varijabla naziv="DomainObject.Predmet.OdlukaRjesenje.Oznaka_1">St-2/2016-8</derivirana_varijabla>
  </DomainObject.Predmet.OdlukaRjesenje.Oznaka>
  <DomainObject.Predmet.SudioniciListNaziv>
    <izvorni_sadrzaj>
      <item>FINA, RC ZAGREB, Podružnica Bjelovar</item>
      <item>Stečajna masa stečajnog dužnika BIOPARK d.o.o. za proizvodnju, trgovinu i usluge, Slatina</item>
      <item>Rödl International d.o.o. za poslovno savjetovanje</item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SudioniciListNaziv_1">
      <item>FINA, RC ZAGREB, Podružnica Bjelovar</item>
      <item>Stečajna masa stečajnog dužnika BIOPARK d.o.o. za proizvodnju, trgovinu i usluge, Slatina</item>
      <item>Rödl International d.o.o. za poslovno savjetovanje</item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Rödl International d.o.o. za poslovno savjetovanje, OIB 68736129609, Masarykova 15,10000 Zagreb</item>
      <item>Nino Vučković, Grofa J. Draškovića 33.,33520 Slatina</item>
      <item>e-oglasna ploča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izvorni_sadrzaj>
    <derivirana_varijabla naziv="DomainObject.Predmet.SudioniciListAdressOIB_1">
      <item>FINA, RC ZAGREB, Podružnica Bjelovar, OIB 85821130368, F. Supila 4,43000 Bjelovar</item>
      <item>Stečajna masa stečajnog dužnika BIOPARK d.o.o. za proizvodnju, trgovinu i usluge, Slatina, OIB 96619548839, Grofa Janka Draškovića 33,33520 Slatina</item>
      <item>Rödl International d.o.o. za poslovno savjetovanje, OIB 68736129609, Masarykova 15,10000 Zagreb</item>
      <item>Nino Vučković, Grofa J. Draškovića 33.,33520 Slatina</item>
      <item>e-oglasna ploča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derivirana_varijabla>
  </DomainObject.Predmet.SudioniciListAdressOIB>
  <DomainObject.UcesnikSudskeRadnje.NazivFormated>
    <izvorni_sadrzaj>Stečajna masa stečajnog dužnika BIOPARK d.o.o. za proizvodnju, trgovinu i usluge, Slatina, OIB 96619548839, Grofa Janka Draškovića 33,33520 Slatina</izvorni_sadrzaj>
    <derivirana_varijabla naziv="DomainObject.UcesnikSudskeRadnje.NazivFormated_1">Stečajna masa stečajnog dužnika BIOPARK d.o.o. za proizvodnju, trgovinu i usluge, Slatina, OIB 96619548839, Grofa Janka Draškovića 33,33520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688BB-A716-44CE-816E-76CFE2B5B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388</properties:Characters>
  <properties:Lines>41</properties:Lines>
  <properties:Paragraphs>13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2017-01-25T12:35:00Z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Stečajna masa stečajnog dužnika BIOPARK d.o.o. za proizvodnju, trgovinu i usluge, Slatina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