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e41e" w14:paraId="44ee41e" w:rsidRDefault="005207B1" w:rsidP="000A275A" w:rsidR="00CD4711" w:rsidRPr="000F0227">
      <w:pPr>
        <w:pStyle w:val="Zaglavlje"/>
        <w:jc w:val="right"/>
        <w15:collapsed w:val="false"/>
      </w:pPr>
      <w:bookmarkStart w:name="_GoBack" w:id="0"/>
      <w:bookmarkEnd w:id="0"/>
      <w:r w:rsidRPr="000F0227">
        <w:t>Poslovni broj: 2</w:t>
      </w:r>
      <w:r w:rsidR="00CD4711" w:rsidRPr="000F0227">
        <w:t xml:space="preserve"> St</w:t>
      </w:r>
      <w:r w:rsidR="003C532A" w:rsidRPr="000F0227">
        <w:t>-</w:t>
      </w:r>
      <w:r w:rsidR="000F0227" w:rsidRPr="000F0227">
        <w:t>273/15-21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</w:t>
      </w:r>
      <w:r w:rsidR="00D52CCC">
        <w:t xml:space="preserve">I. </w:t>
      </w:r>
      <w:r w:rsidR="005207B1">
        <w:t xml:space="preserve">predlagatelja </w:t>
      </w:r>
      <w:r w:rsidR="00207AF2">
        <w:t>IVANA KRIŠTOFIĆA, vl. obrta VODOVODNE INSTALACIJE VIK-KRIŠTOFIĆ, Macinec, kojeg zastupa punomoćnik Ante Dragičević, odvjetnik u Zagrebu, Zadarska 77</w:t>
      </w:r>
      <w:r w:rsidR="002F4DC4">
        <w:t>,</w:t>
      </w:r>
      <w:r w:rsidR="00D52CCC">
        <w:t xml:space="preserve"> te II. predlagatelja FINANCIJSKA AGENCIJA, REGIONALNI CENTAR ZAGREB, Podružnica Varaždin, A. Cesarca 2, OIB: 85821130368,</w:t>
      </w:r>
      <w:r w:rsidR="002F4DC4">
        <w:t xml:space="preserve">  </w:t>
      </w:r>
      <w:r w:rsidR="006A5264">
        <w:t>z</w:t>
      </w:r>
      <w:r w:rsidR="002F4DC4" w:rsidRPr="002F4DC4">
        <w:t xml:space="preserve">a otvaranje stečajnog postupka nad dužnikom </w:t>
      </w:r>
      <w:r w:rsidR="00207AF2">
        <w:t>PRIMIKO d.o.o. Mursko Središće, Frankopanska 66</w:t>
      </w:r>
      <w:r w:rsidR="001D4C37">
        <w:t>,</w:t>
      </w:r>
      <w:r w:rsidR="00207AF2">
        <w:t xml:space="preserve"> OIB: 15907894774,</w:t>
      </w:r>
      <w:r>
        <w:t xml:space="preserve"> </w:t>
      </w:r>
      <w:r w:rsidRPr="005207B1">
        <w:t xml:space="preserve">dana </w:t>
      </w:r>
      <w:r w:rsidR="00D52CCC">
        <w:t>19</w:t>
      </w:r>
      <w:r w:rsidR="005207B1" w:rsidRPr="005207B1">
        <w:t xml:space="preserve">. </w:t>
      </w:r>
      <w:r w:rsidR="00207AF2">
        <w:t>siječnja</w:t>
      </w:r>
      <w:r w:rsidR="002F4DC4" w:rsidRPr="005207B1">
        <w:t xml:space="preserve"> </w:t>
      </w:r>
      <w:r w:rsidRPr="005207B1">
        <w:t>201</w:t>
      </w:r>
      <w:r w:rsidR="00207AF2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07AF2">
        <w:t>PRIMIKO d.o.o. Mursko Središće, Frankopanska 66, OIB: 15907894774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  <w:r w:rsidR="00B45D0C">
        <w:t xml:space="preserve">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45D0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207AF2">
        <w:rPr>
          <w:b/>
          <w:u w:val="single"/>
        </w:rPr>
        <w:t>4</w:t>
      </w:r>
      <w:r w:rsidR="005207B1" w:rsidRPr="005207B1">
        <w:rPr>
          <w:b/>
          <w:u w:val="single"/>
        </w:rPr>
        <w:t xml:space="preserve">. </w:t>
      </w:r>
      <w:r w:rsidR="00207AF2">
        <w:rPr>
          <w:b/>
          <w:u w:val="single"/>
        </w:rPr>
        <w:t>veljače</w:t>
      </w:r>
      <w:r>
        <w:rPr>
          <w:b/>
          <w:u w:val="single"/>
        </w:rPr>
        <w:t xml:space="preserve"> </w:t>
      </w:r>
      <w:r w:rsidR="00207AF2">
        <w:rPr>
          <w:b/>
          <w:u w:val="single"/>
        </w:rPr>
        <w:t>2017</w:t>
      </w:r>
      <w:r w:rsidR="00F15596">
        <w:rPr>
          <w:b/>
          <w:u w:val="single"/>
        </w:rPr>
        <w:t>. u 0</w:t>
      </w:r>
      <w:r w:rsidR="00A638AA">
        <w:rPr>
          <w:b/>
          <w:u w:val="single"/>
        </w:rPr>
        <w:t>9</w:t>
      </w:r>
      <w:r w:rsidR="00F15596">
        <w:rPr>
          <w:b/>
          <w:u w:val="single"/>
        </w:rPr>
        <w:t>,</w:t>
      </w:r>
      <w:r w:rsidR="00207AF2">
        <w:rPr>
          <w:b/>
          <w:u w:val="single"/>
        </w:rPr>
        <w:t>15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207AF2">
      <w:pPr>
        <w:spacing w:lineRule="auto" w:line="240" w:after="0"/>
        <w:jc w:val="both"/>
      </w:pPr>
      <w:r>
        <w:t xml:space="preserve">- </w:t>
      </w:r>
      <w:r w:rsidR="00D52CCC">
        <w:t xml:space="preserve">I. </w:t>
      </w:r>
      <w:r>
        <w:t>predlagatelj</w:t>
      </w:r>
      <w:r w:rsidR="00CC2EF9">
        <w:t xml:space="preserve"> </w:t>
      </w:r>
      <w:r w:rsidR="00207AF2">
        <w:t>IVAN KRIŠTOFIĆ, vl. obrta VODOVODNE INSTALACIJE VIK-KRIŠTOFIĆ, Macinec, kojeg zastupa punomoćnik Ante Dragičević, odvjetnik u Zagrebu, Zadarska 77</w:t>
      </w:r>
    </w:p>
    <w:p w:rsidRDefault="00D52CCC" w:rsidP="00804BB0" w:rsidR="00D52CCC">
      <w:pPr>
        <w:spacing w:lineRule="auto" w:line="240" w:after="0"/>
        <w:jc w:val="both"/>
      </w:pPr>
      <w:r>
        <w:t>II. predlagatelj FINANCIJSKA AGENCIJA, REGIONALNI CENTAR ZAGREB, Podružnica Varaždin, A. Cesarca 2, OIB: 85821130368</w:t>
      </w:r>
    </w:p>
    <w:p w:rsidRDefault="00804BB0" w:rsidP="00804BB0" w:rsidR="00A638AA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0F0227">
        <w:t>Kreš</w:t>
      </w:r>
      <w:r w:rsidR="00207AF2">
        <w:t>o Korbelj iz Murskog Središća, Frankopanska 66, OIB: 34506908862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lastRenderedPageBreak/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6A5264" w:rsidP="00D52CCC" w:rsidR="006A5264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0F0227" w:rsidR="00207AF2">
      <w:pPr>
        <w:spacing w:lineRule="auto" w:line="240" w:after="0"/>
        <w:jc w:val="both"/>
        <w:rPr>
          <w:rFonts w:eastAsia="Times New Roman"/>
          <w:lang w:eastAsia="hr-HR"/>
        </w:rPr>
      </w:pPr>
      <w:r>
        <w:tab/>
      </w:r>
      <w:r w:rsidR="00207AF2">
        <w:rPr>
          <w:rFonts w:eastAsia="Times New Roman"/>
          <w:lang w:eastAsia="hr-HR"/>
        </w:rPr>
        <w:t xml:space="preserve">Dana 16. listopada 2015. predlagatelj </w:t>
      </w:r>
      <w:r w:rsidR="00207AF2">
        <w:t>IVAN KRIŠTOFIĆ, vl. obrta VODOVODNE INSTALACIJE VIK-KRIŠTOFIĆ, Macinec, kojeg zastupa punomoćnik Ante Dragičević, odvjetnik u Zagrebu, Zadarska 77,</w:t>
      </w:r>
      <w:r w:rsidR="00207AF2">
        <w:rPr>
          <w:rFonts w:eastAsia="Times New Roman"/>
          <w:lang w:eastAsia="hr-HR"/>
        </w:rPr>
        <w:t xml:space="preserve"> podnio je prijedlog za otvaranje stečajnog postupka nad dužnikom </w:t>
      </w:r>
      <w:r w:rsidR="00207AF2">
        <w:t xml:space="preserve">PRIMIKO d.o.o., Mursko Središće, Frankopanska 66, </w:t>
      </w:r>
      <w:r w:rsidR="00207AF2">
        <w:rPr>
          <w:rFonts w:eastAsia="Times New Roman"/>
          <w:lang w:eastAsia="hr-HR"/>
        </w:rPr>
        <w:t xml:space="preserve">navodeći da kod dužnika postoji stečajni razlog </w:t>
      </w:r>
      <w:r w:rsidR="000F0227">
        <w:rPr>
          <w:rFonts w:eastAsia="Times New Roman"/>
          <w:lang w:eastAsia="hr-HR"/>
        </w:rPr>
        <w:t>nesposobnosti</w:t>
      </w:r>
      <w:r w:rsidR="00207AF2">
        <w:rPr>
          <w:rFonts w:eastAsia="Times New Roman"/>
          <w:lang w:eastAsia="hr-HR"/>
        </w:rPr>
        <w:t xml:space="preserve"> za plaćanje, a što je vidljivo iz Potvrde Financijske agencije iz koje proizlazi da dužnik u Očevidniku redoslijeda osnova za plaćanje na dan izdavanja (15. listopada 2015.) ima evidentirane neizvršene osnove za plaćanje u neprekinutom razdoblju od 465 dana.</w:t>
      </w:r>
    </w:p>
    <w:p w:rsidRDefault="000F0227" w:rsidP="000F0227" w:rsidR="000F022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F0227" w:rsidP="000F0227" w:rsidR="00D52CC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Protiv istog dužnika prijedlog za otvaranje stečajnog postupka podnio je dana 9. svibnja 2016. i II. predlagatelj navodeći da na dan 1. rujna 2015. evidentirane neizvršene osnove za plaćanje iznose 572.848,00 kn.</w:t>
      </w:r>
      <w:r w:rsidR="00D52CCC">
        <w:rPr>
          <w:rFonts w:eastAsia="Times New Roman"/>
          <w:lang w:eastAsia="hr-HR"/>
        </w:rPr>
        <w:tab/>
      </w:r>
    </w:p>
    <w:p w:rsidRDefault="000F0227" w:rsidP="000F0227" w:rsidR="000F022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F0227" w:rsidP="000F0227" w:rsidR="00804BB0" w:rsidRPr="000F022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Sukladno čl. 16. st. 6. Stečajnog zakona (NN 71/15, dalje: SZ) sud je radi jedinstvenog raspravljanja i donošenja zajedničke odluke spojio navedene stečajne postupke, te je </w:t>
      </w:r>
      <w:r w:rsidR="00804BB0">
        <w:t xml:space="preserve">primjenom čl. </w:t>
      </w:r>
      <w:r w:rsidR="00CC2EF9">
        <w:t>110., 115. st.1., 117. st. 1. i 6., 177., 178. , 123. i 128. st. 1.</w:t>
      </w:r>
      <w:r w:rsidR="00804BB0">
        <w:t xml:space="preserve"> SZ-a, odlučio kao u izreci.</w:t>
      </w: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D52CCC">
        <w:t>19</w:t>
      </w:r>
      <w:r w:rsidR="00066C4E" w:rsidRPr="005207B1">
        <w:t xml:space="preserve">. </w:t>
      </w:r>
      <w:r w:rsidR="00D52CCC">
        <w:t>siječnja</w:t>
      </w:r>
      <w:r w:rsidR="00CC2EF9" w:rsidRPr="005207B1">
        <w:t xml:space="preserve"> </w:t>
      </w:r>
      <w:r>
        <w:t>201</w:t>
      </w:r>
      <w:r w:rsidR="00D52CCC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F55B95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D52CCC" w:rsidP="00804BB0" w:rsidR="00D52CCC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D52CCC" w:rsidP="00D52CCC" w:rsidR="00D52CCC">
      <w:pPr>
        <w:spacing w:lineRule="auto" w:line="240" w:after="0"/>
        <w:jc w:val="both"/>
      </w:pPr>
      <w:r>
        <w:t>- I. predlagatelj IVAN KRIŠTOFIĆ, vl. obrta VODOVODNE INSTALACIJE VIK-KRIŠTOFIĆ, Macinec, kojeg zastupa punomoćnik Ante Dragičević, odvjetnik u Zagrebu, Zadarska 77</w:t>
      </w:r>
    </w:p>
    <w:p w:rsidRDefault="000F0227" w:rsidP="00D52CCC" w:rsidR="00D52CCC">
      <w:pPr>
        <w:spacing w:lineRule="auto" w:line="240" w:after="0"/>
        <w:jc w:val="both"/>
      </w:pPr>
      <w:r>
        <w:t xml:space="preserve">- </w:t>
      </w:r>
      <w:r w:rsidR="00D52CCC">
        <w:t>II. predlagatelj FINANCIJSKA AGENCIJA, REGIONALNI CENTAR ZAGREB, Podružnica Varaždin, A. Cesarca 2, OIB: 85821130368</w:t>
      </w:r>
    </w:p>
    <w:p w:rsidRDefault="000F0227" w:rsidP="00D52CCC" w:rsidR="00D52CCC">
      <w:pPr>
        <w:spacing w:lineRule="auto" w:line="240" w:after="0"/>
        <w:jc w:val="both"/>
      </w:pPr>
      <w:r>
        <w:t>- direktor dužnika Kreš</w:t>
      </w:r>
      <w:r w:rsidR="00D52CCC">
        <w:t>o Korbelj iz Murskog Središća, Frankopanska 66, OIB: 34506908862</w:t>
      </w:r>
    </w:p>
    <w:p w:rsidRDefault="00D52CCC" w:rsidP="00D52CCC" w:rsidR="00D52CCC">
      <w:pPr>
        <w:spacing w:lineRule="auto" w:line="240" w:after="0"/>
        <w:jc w:val="both"/>
      </w:pPr>
      <w:r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sectPr w:rsidSect="00CD4711" w:rsidR="00E17CBA" w:rsidRPr="005C102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75A" w:rsidP="00CD4711" w:rsidR="0025475A">
      <w:pPr>
        <w:spacing w:lineRule="auto" w:line="240" w:after="0"/>
      </w:pPr>
      <w:r>
        <w:separator/>
      </w:r>
    </w:p>
  </w:endnote>
  <w:endnote w:id="0" w:type="continuationSeparator">
    <w:p w:rsidRDefault="0025475A" w:rsidP="00CD4711" w:rsidR="00254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75A" w:rsidP="00CD4711" w:rsidR="0025475A">
      <w:pPr>
        <w:spacing w:lineRule="auto" w:line="240" w:after="0"/>
      </w:pPr>
      <w:r>
        <w:separator/>
      </w:r>
    </w:p>
  </w:footnote>
  <w:footnote w:id="0" w:type="continuationSeparator">
    <w:p w:rsidRDefault="0025475A" w:rsidP="00CD4711" w:rsidR="00254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7EB">
          <w:rPr>
            <w:noProof/>
          </w:rPr>
          <w:t>2</w:t>
        </w:r>
        <w:r>
          <w:fldChar w:fldCharType="end"/>
        </w:r>
      </w:p>
    </w:sdtContent>
  </w:sdt>
  <w:p w:rsidRDefault="000F0227" w:rsidP="000F0227" w:rsidR="000F0227" w:rsidRPr="000F0227">
    <w:pPr>
      <w:pStyle w:val="Zaglavlje"/>
      <w:jc w:val="right"/>
    </w:pPr>
    <w:r w:rsidRPr="000F0227">
      <w:t>Poslovni broj: 2 St-273/15-21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D3B8D"/>
    <w:rsid w:val="000E2D79"/>
    <w:rsid w:val="000F0227"/>
    <w:rsid w:val="00104FDD"/>
    <w:rsid w:val="00195D08"/>
    <w:rsid w:val="001A2133"/>
    <w:rsid w:val="001D0CA0"/>
    <w:rsid w:val="001D47AD"/>
    <w:rsid w:val="001D4C37"/>
    <w:rsid w:val="00207AF2"/>
    <w:rsid w:val="002365AA"/>
    <w:rsid w:val="0025475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84D46"/>
    <w:rsid w:val="006A4DA1"/>
    <w:rsid w:val="006A5264"/>
    <w:rsid w:val="006D7FF6"/>
    <w:rsid w:val="007123C6"/>
    <w:rsid w:val="00716D2A"/>
    <w:rsid w:val="00757FB4"/>
    <w:rsid w:val="00767277"/>
    <w:rsid w:val="007678B4"/>
    <w:rsid w:val="00777F98"/>
    <w:rsid w:val="00790171"/>
    <w:rsid w:val="007B63EF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638AA"/>
    <w:rsid w:val="00A710AC"/>
    <w:rsid w:val="00AA771F"/>
    <w:rsid w:val="00AC1C85"/>
    <w:rsid w:val="00AC1CAE"/>
    <w:rsid w:val="00AC256F"/>
    <w:rsid w:val="00AC4BF5"/>
    <w:rsid w:val="00AD116D"/>
    <w:rsid w:val="00AD56DE"/>
    <w:rsid w:val="00B23A1B"/>
    <w:rsid w:val="00B45D0C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52CCC"/>
    <w:rsid w:val="00D67094"/>
    <w:rsid w:val="00D75765"/>
    <w:rsid w:val="00E01330"/>
    <w:rsid w:val="00E17CBA"/>
    <w:rsid w:val="00E867EB"/>
    <w:rsid w:val="00E87994"/>
    <w:rsid w:val="00EB0C64"/>
    <w:rsid w:val="00EC2B21"/>
    <w:rsid w:val="00F15596"/>
    <w:rsid w:val="00F55B95"/>
    <w:rsid w:val="00F677BD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2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St-740/16</izvorni_sadrzaj>
    <derivirana_varijabla naziv="DomainObject.Predmet.PrimjedbaSuca_1">6 St-740/16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PRIMIKO društvo s ograničenom odgovornošću za trgovinu i usluge</izvorni_sadrzaj>
    <derivirana_varijabla naziv="DomainObject.Predmet.ProtustrankaFormated_1">  PRIMIKO društvo s ograničenom odgovornošću za trgovinu i usluge</derivirana_varijabla>
  </DomainObject.Predmet.ProtustrankaFormated>
  <DomainObject.Predmet.ProtustrankaFormatedOIB>
    <izvorni_sadrzaj>  PRIMIKO društvo s ograničenom odgovornošću za trgovinu i usluge, OIB 15907894774</izvorni_sadrzaj>
    <derivirana_varijabla naziv="DomainObject.Predmet.ProtustrankaFormatedOIB_1">  PRIMIKO društvo s ograničenom odgovornošću za trgovinu i usluge, OIB 15907894774</derivirana_varijabla>
  </DomainObject.Predmet.ProtustrankaFormatedOIB>
  <DomainObject.Predmet.ProtustrankaFormatedWithAdress>
    <izvorni_sadrzaj> PRIMIKO društvo s ograničenom odgovornošću za trgovinu i usluge, Frankopanska 66, 40315 Mursko Središće</izvorni_sadrzaj>
    <derivirana_varijabla naziv="DomainObject.Predmet.ProtustrankaFormatedWithAdress_1"> PRIMIKO društvo s ograničenom odgovornošću za trgovinu i usluge, Frankopanska 66, 40315 Mursko Središće</derivirana_varijabla>
  </DomainObject.Predmet.ProtustrankaFormatedWithAdress>
  <DomainObject.Predmet.ProtustrankaFormatedWithAdressOIB>
    <izvorni_sadrzaj> PRIMIKO društvo s ograničenom odgovornošću za trgovinu i usluge, OIB 15907894774, Frankopanska 66, 40315 Mursko Središće</izvorni_sadrzaj>
    <derivirana_varijabla naziv="DomainObject.Predmet.ProtustrankaFormatedWithAdressOIB_1"> PRIMIKO društvo s ograničenom odgovornošću za trgovinu i usluge, OIB 15907894774, Frankopanska 66, 40315 Mursko Središće</derivirana_varijabla>
  </DomainObject.Predmet.ProtustrankaFormatedWithAdressOIB>
  <DomainObject.Predmet.ProtustrankaWithAdress>
    <izvorni_sadrzaj>PRIMIKO društvo s ograničenom odgovornošću za trgovinu i usluge Frankopanska 66, 40315 Mursko Središće</izvorni_sadrzaj>
    <derivirana_varijabla naziv="DomainObject.Predmet.ProtustrankaWithAdress_1">PRIMIKO društvo s ograničenom odgovornošću za trgovinu i usluge Frankopanska 66, 40315 Mursko Središće</derivirana_varijabla>
  </DomainObject.Predmet.ProtustrankaWithAdress>
  <DomainObject.Predmet.ProtustrankaWithAdressOIB>
    <izvorni_sadrzaj>PRIMIKO društvo s ograničenom odgovornošću za trgovinu i usluge, OIB 15907894774, Frankopanska 66, 40315 Mursko Središće</izvorni_sadrzaj>
    <derivirana_varijabla naziv="DomainObject.Predmet.ProtustrankaWithAdressOIB_1">PRIMIKO društvo s ograničenom odgovornošću za trgovinu i usluge, OIB 15907894774, Frankopanska 66, 40315 Mursko Središće</derivirana_varijabla>
  </DomainObject.Predmet.ProtustrankaWithAdressOIB>
  <DomainObject.Predmet.ProtustrankaNazivFormated>
    <izvorni_sadrzaj>PRIMIKO društvo s ograničenom odgovornošću za trgovinu i usluge</izvorni_sadrzaj>
    <derivirana_varijabla naziv="DomainObject.Predmet.ProtustrankaNazivFormated_1">PRIMIKO društvo s ograničenom odgovornošću za trgovinu i usluge</derivirana_varijabla>
  </DomainObject.Predmet.ProtustrankaNazivFormated>
  <DomainObject.Predmet.ProtustrankaNazivFormatedOIB>
    <izvorni_sadrzaj>PRIMIKO društvo s ograničenom odgovornošću za trgovinu i usluge, OIB 15907894774</izvorni_sadrzaj>
    <derivirana_varijabla naziv="DomainObject.Predmet.ProtustrankaNazivFormatedOIB_1">PRIMIKO društvo s ograničenom odgovornošću za trgovinu i usluge, OIB 15907894774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Krištofić zastupanog po punomoćniku Ante Dragičević,odvjetnik; Financijska agencija</izvorni_sadrzaj>
    <derivirana_varijabla naziv="DomainObject.Predmet.StrankaFormated_1">  Ivan Krištofić zastupanog po punomoćniku Ante Dragičević,odvjetnik; Financijska agencija</derivirana_varijabla>
  </DomainObject.Predmet.StrankaFormated>
  <DomainObject.Predmet.StrankaFormatedOIB>
    <izvorni_sadrzaj>  Ivan Krištofić, OIB 09235848346 zastupanog po punomoćniku Ante Dragičević,odvjetnik; Financijska agencija, OIB 85821130368</izvorni_sadrzaj>
    <derivirana_varijabla naziv="DomainObject.Predmet.StrankaFormatedOIB_1">  Ivan Krištofić, OIB 09235848346 zastupanog po punomoćniku Ante Dragičević,odvjetnik; Financijska agencija, OIB 85821130368</derivirana_varijabla>
  </DomainObject.Predmet.StrankaFormatedOIB>
  <DomainObject.Predmet.StrankaFormatedWithAdress>
    <izvorni_sadrzaj> Ivan Krištofić, Školska 11, 40000 Macinec zastupanog po punomoćniku Ante Dragičević,odvjetnik; Financijska agencija</izvorni_sadrzaj>
    <derivirana_varijabla naziv="DomainObject.Predmet.StrankaFormatedWithAdress_1"> Ivan Krištofić, Školska 11, 40000 Macinec zastupanog po punomoćniku Ante Dragičević,odvjetnik; Financijska agencija</derivirana_varijabla>
  </DomainObject.Predmet.StrankaFormatedWithAdress>
  <DomainObject.Predmet.StrankaFormatedWithAdressOIB>
    <izvorni_sadrzaj> Ivan Krištofić, OIB 09235848346, Školska 11, 40000 Macinec zastupanog po punomoćniku Ante Dragičević,odvjetnik; Financijska agencija, OIB 85821130368</izvorni_sadrzaj>
    <derivirana_varijabla naziv="DomainObject.Predmet.StrankaFormatedWithAdressOIB_1"> Ivan Krištofić, OIB 09235848346, Školska 11, 40000 Macinec zastupanog po punomoćniku Ante Dragičević,odvjetnik; Financijska agencija, OIB 85821130368</derivirana_varijabla>
  </DomainObject.Predmet.StrankaFormatedWithAdressOIB>
  <DomainObject.Predmet.StrankaWithAdress>
    <izvorni_sadrzaj>Ivan Krištofić Školska 11,40000 Macinec,Financijska agencija </izvorni_sadrzaj>
    <derivirana_varijabla naziv="DomainObject.Predmet.StrankaWithAdress_1">Ivan Krištofić Školska 11,40000 Macinec,Financijska agencija </derivirana_varijabla>
  </DomainObject.Predmet.StrankaWithAdress>
  <DomainObject.Predmet.StrankaWithAdressOIB>
    <izvorni_sadrzaj>Ivan Krištofić, OIB 09235848346, Školska 11,40000 Macinec,Financijska agencija, OIB 85821130368</izvorni_sadrzaj>
    <derivirana_varijabla naziv="DomainObject.Predmet.StrankaWithAdressOIB_1">Ivan Krištofić, OIB 09235848346, Školska 11,40000 Macinec,Financijska agencija, OIB 85821130368</derivirana_varijabla>
  </DomainObject.Predmet.StrankaWithAdressOIB>
  <DomainObject.Predmet.StrankaNazivFormated>
    <izvorni_sadrzaj>Ivan Krištofić,Financijska agencija</izvorni_sadrzaj>
    <derivirana_varijabla naziv="DomainObject.Predmet.StrankaNazivFormated_1">Ivan Krištofić,Financijska agencija</derivirana_varijabla>
  </DomainObject.Predmet.StrankaNazivFormated>
  <DomainObject.Predmet.StrankaNazivFormatedOIB>
    <izvorni_sadrzaj>Ivan Krištofić, OIB 09235848346,Financijska agencija, OIB 85821130368</izvorni_sadrzaj>
    <derivirana_varijabla naziv="DomainObject.Predmet.StrankaNazivFormatedOIB_1">Ivan Krištofić, OIB 09235848346,Financijska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128275.00</izvorni_sadrzaj>
    <derivirana_varijabla naziv="DomainObject.Predmet.TrenutnaVrijednost_1">128275.00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Ivan Krištofić zastupanog po punomoćniku Ante Dragičević,odvjetnik</item>
      <item>Financijska agencija</item>
    </izvorni_sadrzaj>
    <derivirana_varijabla naziv="DomainObject.Predmet.StrankaListFormated_1">
      <item>Ivan Krištofić zastupanog po punomoćniku Ante Dragičević,odvjetnik</item>
      <item>Financijska agencija</item>
    </derivirana_varijabla>
  </DomainObject.Predmet.StrankaListFormated>
  <DomainObject.Predmet.StrankaListFormatedOIB>
    <izvorni_sadrzaj>
      <item>Ivan Krištofić, OIB 09235848346 zastupanog po punomoćniku Ante Dragičević,odvjetnik</item>
      <item>Financijska agencija, OIB 85821130368</item>
    </izvorni_sadrzaj>
    <derivirana_varijabla naziv="DomainObject.Predmet.StrankaListFormatedOIB_1">
      <item>Ivan Krištofić, OIB 09235848346 zastupanog po punomoćniku Ante Dragičević,odvjetnik</item>
      <item>Financijska agencija, OIB 85821130368</item>
    </derivirana_varijabla>
  </DomainObject.Predmet.StrankaListFormatedOIB>
  <DomainObject.Predmet.StrankaListFormatedWithAdress>
    <izvorni_sadrzaj>
      <item>Ivan Krištofić, Školska 11, 40000 Macinec zastupanog po punomoćniku Ante Dragičević,odvjetnik</item>
      <item>Financijska agencija</item>
    </izvorni_sadrzaj>
    <derivirana_varijabla naziv="DomainObject.Predmet.StrankaListFormatedWithAdress_1">
      <item>Ivan Krištofić, Školska 11, 40000 Macinec zastupanog po punomoćniku Ante Dragičević,odvjetnik</item>
      <item>Financijska agencija</item>
    </derivirana_varijabla>
  </DomainObject.Predmet.StrankaListFormatedWithAdress>
  <DomainObject.Predmet.StrankaListFormatedWithAdressOIB>
    <izvorni_sadrzaj>
      <item>Ivan Krištofić, OIB 09235848346, Školska 11, 40000 Macinec zastupanog po punomoćniku Ante Dragičević,odvjetnik</item>
      <item>Financijska agencija, OIB 85821130368</item>
    </izvorni_sadrzaj>
    <derivirana_varijabla naziv="DomainObject.Predmet.StrankaListFormatedWithAdressOIB_1">
      <item>Ivan Krištofić, OIB 09235848346, Školska 11, 40000 Macinec zastupanog po punomoćniku Ante Dragičević,odvjetnik</item>
      <item>Financijska agencija, OIB 85821130368</item>
    </derivirana_varijabla>
  </DomainObject.Predmet.StrankaListFormatedWithAdressOIB>
  <DomainObject.Predmet.StrankaListNazivFormated>
    <izvorni_sadrzaj>
      <item>Ivan Krištofić</item>
      <item>Financijska agencija</item>
    </izvorni_sadrzaj>
    <derivirana_varijabla naziv="DomainObject.Predmet.StrankaListNazivFormated_1">
      <item>Ivan Krištofić</item>
      <item>Financijska agencija</item>
    </derivirana_varijabla>
  </DomainObject.Predmet.StrankaListNazivFormated>
  <DomainObject.Predmet.StrankaListNazivFormatedOIB>
    <izvorni_sadrzaj>
      <item>Ivan Krištofić, OIB 09235848346</item>
      <item>Financijska agencija, OIB 85821130368</item>
    </izvorni_sadrzaj>
    <derivirana_varijabla naziv="DomainObject.Predmet.StrankaListNazivFormatedOIB_1">
      <item>Ivan Krištofić, OIB 09235848346</item>
      <item>Financijska agencija, OIB 85821130368</item>
    </derivirana_varijabla>
  </DomainObject.Predmet.StrankaListNazivFormatedOIB>
  <DomainObject.Predmet.ProtuStrankaListFormated>
    <izvorni_sadrzaj>
      <item>PRIMIKO društvo s ograničenom odgovornošću za trgovinu i usluge</item>
    </izvorni_sadrzaj>
    <derivirana_varijabla naziv="DomainObject.Predmet.ProtuStrankaListFormated_1">
      <item>PRIMIKO društvo s ograničenom odgovornošću za trgovinu i usluge</item>
    </derivirana_varijabla>
  </DomainObject.Predmet.ProtuStrankaListFormated>
  <DomainObject.Predmet.ProtuStrankaListFormatedOIB>
    <izvorni_sadrzaj>
      <item>PRIMIKO društvo s ograničenom odgovornošću za trgovinu i usluge, OIB 15907894774</item>
    </izvorni_sadrzaj>
    <derivirana_varijabla naziv="DomainObject.Predmet.ProtuStrankaListFormatedOIB_1">
      <item>PRIMIKO društvo s ograničenom odgovornošću za trgovinu i usluge, OIB 15907894774</item>
    </derivirana_varijabla>
  </DomainObject.Predmet.ProtuStrankaListFormatedOIB>
  <DomainObject.Predmet.ProtuStrankaListFormatedWithAdress>
    <izvorni_sadrzaj>
      <item>PRIMIKO društvo s ograničenom odgovornošću za trgovinu i usluge, Frankopanska 66, 40315 Mursko Središće</item>
    </izvorni_sadrzaj>
    <derivirana_varijabla naziv="DomainObject.Predmet.ProtuStrankaListFormatedWithAdress_1">
      <item>PRIMIKO društvo s ograničenom odgovornošću za trgovinu i usluge, Frankopanska 66, 40315 Mursko Središće</item>
    </derivirana_varijabla>
  </DomainObject.Predmet.ProtuStrankaListFormatedWithAdress>
  <DomainObject.Predmet.ProtuStrankaListFormatedWithAdressOIB>
    <izvorni_sadrzaj>
      <item>PRIMIKO društvo s ograničenom odgovornošću za trgovinu i usluge, OIB 15907894774, Frankopanska 66, 40315 Mursko Središće</item>
    </izvorni_sadrzaj>
    <derivirana_varijabla naziv="DomainObject.Predmet.ProtuStrankaListFormatedWithAdressOIB_1">
      <item>PRIMIKO društvo s ograničenom odgovornošću za trgovinu i usluge, OIB 15907894774, Frankopanska 66, 40315 Mursko Središće</item>
    </derivirana_varijabla>
  </DomainObject.Predmet.ProtuStrankaListFormatedWithAdressOIB>
  <DomainObject.Predmet.ProtuStrankaListNazivFormated>
    <izvorni_sadrzaj>
      <item>PRIMIKO društvo s ograničenom odgovornošću za trgovinu i usluge</item>
    </izvorni_sadrzaj>
    <derivirana_varijabla naziv="DomainObject.Predmet.ProtuStrankaListNazivFormated_1">
      <item>PRIMIKO društvo s ograničenom odgovornošću za trgovinu i usluge</item>
    </derivirana_varijabla>
  </DomainObject.Predmet.ProtuStrankaListNazivFormated>
  <DomainObject.Predmet.ProtuStrankaListNazivFormatedOIB>
    <izvorni_sadrzaj>
      <item>PRIMIKO društvo s ograničenom odgovornošću za trgovinu i usluge, OIB 15907894774</item>
    </izvorni_sadrzaj>
    <derivirana_varijabla naziv="DomainObject.Predmet.ProtuStrankaListNazivFormatedOIB_1">
      <item>PRIMIKO društvo s ograničenom odgovornošću za trgovinu i usluge, OIB 15907894774</item>
    </derivirana_varijabla>
  </DomainObject.Predmet.ProtuStrankaListNazivFormatedOIB>
  <DomainObject.Predmet.OstaliListFormated>
    <izvorni_sadrzaj>
      <item>Ante Dragičević,odvjetnik punomoćnik sudionika u postupku Ivan Krištofić</item>
      <item>Sudski registar</item>
      <item>e-Oglasna ploča</item>
    </izvorni_sadrzaj>
    <derivirana_varijabla naziv="DomainObject.Predmet.OstaliListFormated_1">
      <item>Ante Dragičević,odvjetnik punomoćnik sudionika u postupku Ivan Krištofić</item>
      <item>Sudski registar</item>
      <item>e-Oglasna ploča</item>
    </derivirana_varijabla>
  </DomainObject.Predmet.OstaliListFormated>
  <DomainObject.Predmet.OstaliListFormatedOIB>
    <izvorni_sadrzaj>
      <item>Ante Dragičević,odvjetnik, OIB 06997798972 punomoćnik sudionika u postupku Ivan Krištofić</item>
      <item>Sudski registar</item>
      <item>e-Oglasna ploča</item>
    </izvorni_sadrzaj>
    <derivirana_varijabla naziv="DomainObject.Predmet.OstaliListFormatedOIB_1">
      <item>Ante Dragičević,odvjetnik, OIB 06997798972 punomoćnik sudionika u postupku Ivan Krištofić</item>
      <item>Sudski registar</item>
      <item>e-Oglasna ploča</item>
    </derivirana_varijabla>
  </DomainObject.Predmet.OstaliListFormatedOIB>
  <DomainObject.Predmet.OstaliListFormatedWithAdress>
    <izvorni_sadrzaj>
      <item>Ante Dragičević,odvjetnik, Zadarska 77, 10000 Zagreb punomoćnik sudionika u postupku Ivan Krištofić</item>
      <item>Sudski registar</item>
      <item>e-Oglasna ploča</item>
    </izvorni_sadrzaj>
    <derivirana_varijabla naziv="DomainObject.Predmet.OstaliListFormatedWithAdress_1">
      <item>Ante Dragičević,odvjetnik, Zadarska 77, 10000 Zagreb punomoćnik sudionika u postupku Ivan Krištofić</item>
      <item>Sudski registar</item>
      <item>e-Oglasna ploča</item>
    </derivirana_varijabla>
  </DomainObject.Predmet.OstaliListFormatedWithAdress>
  <DomainObject.Predmet.OstaliListFormatedWithAdressOIB>
    <izvorni_sadrzaj>
      <item>Ante Dragičević,odvjetnik, OIB 06997798972, Zadarska 77, 10000 Zagreb punomoćnik sudionika u postupku Ivan Krištofić</item>
      <item>Sudski registar</item>
      <item>e-Oglasna ploča</item>
    </izvorni_sadrzaj>
    <derivirana_varijabla naziv="DomainObject.Predmet.OstaliListFormatedWithAdressOIB_1">
      <item>Ante Dragičević,odvjetnik, OIB 06997798972, Zadarska 77, 10000 Zagreb punomoćnik sudionika u postupku Ivan Krištofić</item>
      <item>Sudski registar</item>
      <item>e-Oglasna ploča</item>
    </derivirana_varijabla>
  </DomainObject.Predmet.OstaliListFormatedWithAdressOIB>
  <DomainObject.Predmet.OstaliListNazivFormated>
    <izvorni_sadrzaj>
      <item>Ante Dragičević,odvjetnik</item>
      <item>Sudski registar</item>
      <item>e-Oglasna ploča</item>
    </izvorni_sadrzaj>
    <derivirana_varijabla naziv="DomainObject.Predmet.OstaliListNazivFormated_1">
      <item>Ante Dragičević,odvjetnik</item>
      <item>Sudski registar</item>
      <item>e-Oglasna ploča</item>
    </derivirana_varijabla>
  </DomainObject.Predmet.OstaliListNazivFormated>
  <DomainObject.Predmet.OstaliListNazivFormatedOIB>
    <izvorni_sadrzaj>
      <item>Ante Dragičević,odvjetnik, OIB 06997798972</item>
      <item>Sudski registar</item>
      <item>e-Oglasna ploča</item>
    </izvorni_sadrzaj>
    <derivirana_varijabla naziv="DomainObject.Predmet.OstaliListNazivFormatedOIB_1">
      <item>Ante Dragičević,odvjetnik, OIB 06997798972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Krištofić i dr.</izvorni_sadrzaj>
    <derivirana_varijabla naziv="DomainObject.Predmet.StrankaIDrugi_1">Ivan Krištofić i dr.</derivirana_varijabla>
  </DomainObject.Predmet.StrankaIDrugi>
  <DomainObject.Predmet.ProtustrankaIDrugi>
    <izvorni_sadrzaj>PRIMIKO društvo s ograničenom odgovornošću za trgovinu i usluge</izvorni_sadrzaj>
    <derivirana_varijabla naziv="DomainObject.Predmet.ProtustrankaIDrugi_1">PRIMIKO društvo s ograničenom odgovornošću za trgovinu i usluge</derivirana_varijabla>
  </DomainObject.Predmet.ProtustrankaIDrugi>
  <DomainObject.Predmet.StrankaIDrugiAdressOIB>
    <izvorni_sadrzaj>Ivan Krištofić, OIB 09235848346, Školska 11, 40000 Macinec i dr.</izvorni_sadrzaj>
    <derivirana_varijabla naziv="DomainObject.Predmet.StrankaIDrugiAdressOIB_1">Ivan Krištofić, OIB 09235848346, Školska 11, 40000 Macinec i dr.</derivirana_varijabla>
  </DomainObject.Predmet.StrankaIDrugiAdressOIB>
  <DomainObject.Predmet.ProtustrankaIDrugiAdressOIB>
    <izvorni_sadrzaj>PRIMIKO društvo s ograničenom odgovornošću za trgovinu i usluge, OIB 15907894774, Frankopanska 66, 40315 Mursko Središće</izvorni_sadrzaj>
    <derivirana_varijabla naziv="DomainObject.Predmet.ProtustrankaIDrugiAdressOIB_1">PRIMIKO društvo s ograničenom odgovornošću za trgovinu i usluge, OIB 15907894774, Frankopanska 66,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Krištofić</item>
      <item>PRIMIKO društvo s ograničenom odgovornošću za trgovinu i usluge</item>
      <item>Ante Dragičević,odvjetnik</item>
      <item>Sudski registar</item>
      <item>e-Oglasna ploča</item>
      <item>Financijska agencija</item>
    </izvorni_sadrzaj>
    <derivirana_varijabla naziv="DomainObject.Predmet.SudioniciListNaziv_1">
      <item>Ivan Krištofić</item>
      <item>PRIMIKO društvo s ograničenom odgovornošću za trgovinu i usluge</item>
      <item>Ante Dragičević,odvjetnik</item>
      <item>Sudski registar</item>
      <item>e-Oglasna ploča</item>
      <item>Financijska agencija</item>
    </derivirana_varijabla>
  </DomainObject.Predmet.SudioniciListNaziv>
  <DomainObject.Predmet.SudioniciListAdressOIB>
    <izvorni_sadrzaj>
      <item>Ivan Krištofić, OIB 09235848346, Školska 11,40000 Macinec</item>
      <item>PRIMIKO društvo s ograničenom odgovornošću za trgovinu i usluge, OIB 15907894774, Frankopanska 66,40315 Mursko Središće</item>
      <item>Ante Dragičević,odvjetnik, OIB 06997798972, Zadarska 77,10000 Zagreb</item>
      <item>Sudski registar</item>
      <item>e-Oglasna ploča</item>
      <item>Financijska agencija, OIB 85821130368</item>
    </izvorni_sadrzaj>
    <derivirana_varijabla naziv="DomainObject.Predmet.SudioniciListAdressOIB_1">
      <item>Ivan Krištofić, OIB 09235848346, Školska 11,40000 Macinec</item>
      <item>PRIMIKO društvo s ograničenom odgovornošću za trgovinu i usluge, OIB 15907894774, Frankopanska 66,40315 Mursko Središće</item>
      <item>Ante Dragičević,odvjetnik, OIB 06997798972, Zadarska 77,10000 Zagreb</item>
      <item>Sudski registar</item>
      <item>e-Oglasna ploča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09235848346</item>
      <item>, OIB 15907894774</item>
      <item>, OIB 06997798972</item>
      <item>, OIB null</item>
      <item>, OIB null</item>
      <item>, OIB 85821130368</item>
    </izvorni_sadrzaj>
    <derivirana_varijabla naziv="DomainObject.Predmet.SudioniciListNazivOIB_1">
      <item>, OIB 09235848346</item>
      <item>, OIB 15907894774</item>
      <item>, OIB 06997798972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D65EC-212B-4C58-A45A-7B546AABB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3295</properties:Characters>
  <properties:Lines>91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2017-01-18T13:37:00Z</dcterms:created>
  <dc:creator>Maja Valušnig</dc:creator>
  <cp:lastModifiedBy>Marko Makaj</cp:lastModifiedBy>
  <cp:lastPrinted>2016-05-06T09:51:00Z</cp:lastPrinted>
  <dcterms:modified xmlns:xsi="http://www.w3.org/2001/XMLSchema-instance" xsi:type="dcterms:W3CDTF">2017-01-19T09:26:00Z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